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5060FF04"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 xml:space="preserve">3GPP TSG-RAN WG4 Meeting </w:t>
      </w:r>
      <w:r w:rsidR="00D446C6" w:rsidRPr="002D6524">
        <w:rPr>
          <w:rFonts w:cs="Arial"/>
          <w:sz w:val="24"/>
          <w:szCs w:val="24"/>
        </w:rPr>
        <w:t>#</w:t>
      </w:r>
      <w:r w:rsidR="00D446C6">
        <w:rPr>
          <w:rFonts w:cs="Arial"/>
          <w:sz w:val="24"/>
          <w:szCs w:val="24"/>
        </w:rPr>
        <w:t>98-bis-e</w:t>
      </w:r>
      <w:r w:rsidRPr="002D6524">
        <w:rPr>
          <w:rFonts w:cs="Arial"/>
          <w:noProof w:val="0"/>
          <w:sz w:val="24"/>
        </w:rPr>
        <w:tab/>
      </w:r>
      <w:r w:rsidRPr="002D6524">
        <w:rPr>
          <w:rFonts w:cs="Arial"/>
          <w:noProof w:val="0"/>
          <w:sz w:val="24"/>
        </w:rPr>
        <w:tab/>
      </w:r>
      <w:r w:rsidR="00985F17" w:rsidRPr="00985F17">
        <w:rPr>
          <w:rFonts w:cs="Arial"/>
          <w:noProof w:val="0"/>
          <w:sz w:val="24"/>
        </w:rPr>
        <w:t>R4-2106423</w:t>
      </w:r>
    </w:p>
    <w:p w14:paraId="1C935CB1" w14:textId="4EC9E9EC"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953420">
        <w:rPr>
          <w:rFonts w:cs="Arial"/>
          <w:sz w:val="24"/>
          <w:szCs w:val="24"/>
        </w:rPr>
        <w:t>12 April</w:t>
      </w:r>
      <w:r w:rsidR="00953420" w:rsidRPr="000F6D9F">
        <w:rPr>
          <w:rFonts w:cs="Arial"/>
          <w:sz w:val="24"/>
          <w:szCs w:val="24"/>
        </w:rPr>
        <w:t xml:space="preserve"> – </w:t>
      </w:r>
      <w:r w:rsidR="00953420">
        <w:rPr>
          <w:rFonts w:cs="Arial"/>
          <w:sz w:val="24"/>
          <w:szCs w:val="24"/>
        </w:rPr>
        <w:t>2</w:t>
      </w:r>
      <w:r w:rsidR="001C3380">
        <w:rPr>
          <w:rFonts w:cs="Arial"/>
          <w:sz w:val="24"/>
          <w:szCs w:val="24"/>
        </w:rPr>
        <w:t>0</w:t>
      </w:r>
      <w:r w:rsidR="00953420" w:rsidRPr="000F6D9F">
        <w:rPr>
          <w:rFonts w:cs="Arial"/>
          <w:sz w:val="24"/>
          <w:szCs w:val="24"/>
        </w:rPr>
        <w:t xml:space="preserve"> </w:t>
      </w:r>
      <w:r w:rsidR="00953420">
        <w:rPr>
          <w:rFonts w:cs="Arial"/>
          <w:sz w:val="24"/>
          <w:szCs w:val="24"/>
        </w:rPr>
        <w:t>April</w:t>
      </w:r>
      <w:r w:rsidR="00953420" w:rsidRPr="000F6D9F">
        <w:rPr>
          <w:rFonts w:cs="Arial"/>
          <w:sz w:val="24"/>
          <w:szCs w:val="24"/>
        </w:rPr>
        <w:t>, 202</w:t>
      </w:r>
      <w:r w:rsidR="00953420">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560E3B1E"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290745">
        <w:rPr>
          <w:rFonts w:ascii="Arial" w:hAnsi="Arial" w:cs="Arial"/>
          <w:b/>
          <w:sz w:val="24"/>
        </w:rPr>
        <w:t>5.2.1.3.2</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1725A4A1"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ED4083" w:rsidRPr="00ED4083">
        <w:rPr>
          <w:rFonts w:ascii="Arial" w:hAnsi="Arial" w:cs="Arial"/>
          <w:b/>
          <w:sz w:val="24"/>
        </w:rPr>
        <w:t>Discussion on NR V2X Multiple Link HARQ soft buffer combing requirements</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05B7E7B8" w14:textId="449B7916" w:rsidR="00D41B97" w:rsidRPr="002A3EB8" w:rsidRDefault="00D41B97" w:rsidP="00CF667C">
      <w:pPr>
        <w:jc w:val="both"/>
        <w:rPr>
          <w:lang w:val="en-US"/>
        </w:rPr>
      </w:pPr>
      <w:r>
        <w:t>In the RAN4 #</w:t>
      </w:r>
      <w:r w:rsidR="002A3EB8">
        <w:t>9</w:t>
      </w:r>
      <w:r w:rsidR="00607068">
        <w:t>8</w:t>
      </w:r>
      <w:r w:rsidR="002A3EB8">
        <w:t xml:space="preserve">-e meeting, </w:t>
      </w:r>
      <w:r w:rsidR="002A3EB8" w:rsidRPr="002A3EB8">
        <w:rPr>
          <w:lang w:val="en-US"/>
        </w:rPr>
        <w:t>WF</w:t>
      </w:r>
      <w:r w:rsidR="004615C7">
        <w:rPr>
          <w:lang w:val="en-US"/>
        </w:rPr>
        <w:t xml:space="preserve"> </w:t>
      </w:r>
      <w:r w:rsidR="002F622F" w:rsidRPr="002F622F">
        <w:rPr>
          <w:lang w:val="en-US"/>
        </w:rPr>
        <w:t>on multiple link tests for NR V2X demodulation performance</w:t>
      </w:r>
      <w:r w:rsidR="002F622F">
        <w:rPr>
          <w:lang w:val="en-US"/>
        </w:rPr>
        <w:t xml:space="preserve"> </w:t>
      </w:r>
      <w:r w:rsidR="002A3EB8">
        <w:rPr>
          <w:lang w:val="en-US"/>
        </w:rPr>
        <w:t>was agreed</w:t>
      </w:r>
      <w:r w:rsidR="00607068">
        <w:rPr>
          <w:lang w:val="en-US"/>
        </w:rPr>
        <w:t xml:space="preserve"> </w:t>
      </w:r>
      <w:r w:rsidR="002A6691">
        <w:rPr>
          <w:lang w:val="en-US"/>
        </w:rPr>
        <w:fldChar w:fldCharType="begin"/>
      </w:r>
      <w:r w:rsidR="002A6691">
        <w:rPr>
          <w:lang w:val="en-US"/>
        </w:rPr>
        <w:instrText xml:space="preserve"> REF _Ref68102627 \n \h </w:instrText>
      </w:r>
      <w:r w:rsidR="002A6691">
        <w:rPr>
          <w:lang w:val="en-US"/>
        </w:rPr>
      </w:r>
      <w:r w:rsidR="002A6691">
        <w:rPr>
          <w:lang w:val="en-US"/>
        </w:rPr>
        <w:fldChar w:fldCharType="separate"/>
      </w:r>
      <w:r w:rsidR="002A6691">
        <w:rPr>
          <w:lang w:val="en-US"/>
        </w:rPr>
        <w:t>[1]</w:t>
      </w:r>
      <w:r w:rsidR="002A6691">
        <w:rPr>
          <w:lang w:val="en-US"/>
        </w:rPr>
        <w:fldChar w:fldCharType="end"/>
      </w:r>
      <w:r w:rsidR="002A3EB8">
        <w:rPr>
          <w:lang w:val="en-US"/>
        </w:rPr>
        <w:t xml:space="preserve"> </w:t>
      </w:r>
      <w:r w:rsidR="002F622F">
        <w:rPr>
          <w:lang w:val="en-US"/>
        </w:rPr>
        <w:t>and the following agreements were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F622F" w:rsidRPr="00E17C0D" w14:paraId="31E837B4" w14:textId="77777777" w:rsidTr="00652214">
        <w:tc>
          <w:tcPr>
            <w:tcW w:w="9855" w:type="dxa"/>
            <w:shd w:val="clear" w:color="auto" w:fill="auto"/>
          </w:tcPr>
          <w:p w14:paraId="5BB60642" w14:textId="77777777" w:rsidR="00607068" w:rsidRPr="00607068" w:rsidRDefault="00607068" w:rsidP="00607068">
            <w:pPr>
              <w:numPr>
                <w:ilvl w:val="0"/>
                <w:numId w:val="11"/>
              </w:numPr>
              <w:tabs>
                <w:tab w:val="num" w:pos="2880"/>
              </w:tabs>
              <w:spacing w:before="60" w:after="60" w:line="280" w:lineRule="atLeast"/>
              <w:jc w:val="both"/>
              <w:rPr>
                <w:i/>
                <w:lang w:val="en-US"/>
              </w:rPr>
            </w:pPr>
            <w:r w:rsidRPr="00607068">
              <w:rPr>
                <w:i/>
                <w:lang w:val="en-US"/>
              </w:rPr>
              <w:t>Test design for UE supporting n48 HARQ processes</w:t>
            </w:r>
          </w:p>
          <w:p w14:paraId="711AEE5C" w14:textId="77777777" w:rsidR="00607068" w:rsidRPr="00607068" w:rsidRDefault="00607068" w:rsidP="00607068">
            <w:pPr>
              <w:numPr>
                <w:ilvl w:val="1"/>
                <w:numId w:val="11"/>
              </w:numPr>
              <w:tabs>
                <w:tab w:val="num" w:pos="2880"/>
              </w:tabs>
              <w:spacing w:before="60" w:after="60" w:line="280" w:lineRule="atLeast"/>
              <w:jc w:val="both"/>
              <w:rPr>
                <w:i/>
              </w:rPr>
            </w:pPr>
            <w:r w:rsidRPr="00607068">
              <w:rPr>
                <w:i/>
              </w:rPr>
              <w:t>Add the following test to verify UE support receive 48 HARQ processes per slot: “For verification of n48, the first 31 UEs transmit signal one by one circularly for every slot and in the first subchannel. The next 17 UEs transmit signal one by one circularly for every slot and in the second subchannel</w:t>
            </w:r>
          </w:p>
          <w:p w14:paraId="0DB585CB" w14:textId="77777777" w:rsidR="00607068" w:rsidRDefault="00607068" w:rsidP="00607068">
            <w:pPr>
              <w:numPr>
                <w:ilvl w:val="0"/>
                <w:numId w:val="11"/>
              </w:numPr>
              <w:tabs>
                <w:tab w:val="num" w:pos="2880"/>
              </w:tabs>
              <w:spacing w:before="60" w:after="60" w:line="280" w:lineRule="atLeast"/>
              <w:jc w:val="both"/>
              <w:rPr>
                <w:i/>
                <w:lang w:val="en-US"/>
              </w:rPr>
            </w:pPr>
            <w:r w:rsidRPr="00607068">
              <w:rPr>
                <w:i/>
                <w:lang w:val="en-US"/>
              </w:rPr>
              <w:t>Sub-channel size: 10 PRBs</w:t>
            </w:r>
          </w:p>
          <w:p w14:paraId="2F5A1141" w14:textId="34B137C6" w:rsidR="00607068" w:rsidRPr="00607068" w:rsidRDefault="00607068" w:rsidP="00607068">
            <w:pPr>
              <w:numPr>
                <w:ilvl w:val="0"/>
                <w:numId w:val="11"/>
              </w:numPr>
              <w:tabs>
                <w:tab w:val="num" w:pos="2880"/>
              </w:tabs>
              <w:spacing w:before="60" w:after="60" w:line="280" w:lineRule="atLeast"/>
              <w:jc w:val="both"/>
              <w:rPr>
                <w:i/>
                <w:lang w:val="en-US"/>
              </w:rPr>
            </w:pPr>
            <w:r w:rsidRPr="00607068">
              <w:rPr>
                <w:i/>
                <w:lang w:val="en-US"/>
              </w:rPr>
              <w:t xml:space="preserve">SCI stage 2 configuration: Payload = 35 Bits, </w:t>
            </w:r>
            <w:r w:rsidRPr="00607068">
              <w:rPr>
                <w:i/>
                <w:lang w:val="en-US"/>
              </w:rPr>
              <w:fldChar w:fldCharType="begin"/>
            </w:r>
            <w:r w:rsidRPr="00607068">
              <w:rPr>
                <w:i/>
                <w:lang w:val="en-US"/>
              </w:rPr>
              <w:instrText xml:space="preserve"> QUOTE </w:instrText>
            </w:r>
            <w:r w:rsidR="001C3380">
              <w:rPr>
                <w:i/>
                <w:lang w:val="en-US"/>
              </w:rPr>
              <w:pict w14:anchorId="04ABF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RU&quot; w:vendorID=&quot;64&quot; w:dllVersion=&quot;6&quot; w:nlCheck=&quot;on&quot; w:optionSet=&quot;0&quot;/&gt;&lt;w:activeWritingStyle w:lang=&quot;EN-CA&quot; w:vendorID=&quot;64&quot; w:dllVersion=&quot;6&quot; w:nlCheck=&quot;on&quot; w:optionSet=&quot;1&quot;/&gt;&lt;w:activeWritingStyle w:lang=&quot;EN-US&quot; w:vendorID=&quot;64&quot; w:dllVersion=&quot;0&quot; w:nlCheck=&quot;on&quot; w:optionSet=&quot;0&quot;/&gt;&lt;w:activeWritingStyle w:lang=&quot;EN-GB&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gb2312&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83&quot;/&gt;&lt;wsp:rsid wsp:val=&quot;000000A2&quot;/&gt;&lt;wsp:rsid wsp:val=&quot;000004CA&quot;/&gt;&lt;wsp:rsid wsp:val=&quot;00000515&quot;/&gt;&lt;wsp:rsid wsp:val=&quot;00000C9B&quot;/&gt;&lt;wsp:rsid wsp:val=&quot;00000ECA&quot;/&gt;&lt;wsp:rsid wsp:val=&quot;00000F2A&quot;/&gt;&lt;wsp:rsid wsp:val=&quot;00001FC3&quot;/&gt;&lt;wsp:rsid wsp:val=&quot;00002375&quot;/&gt;&lt;wsp:rsid wsp:val=&quot;00002459&quot;/&gt;&lt;wsp:rsid wsp:val=&quot;00003131&quot;/&gt;&lt;wsp:rsid wsp:val=&quot;000031AB&quot;/&gt;&lt;wsp:rsid wsp:val=&quot;00003772&quot;/&gt;&lt;wsp:rsid wsp:val=&quot;000037FB&quot;/&gt;&lt;wsp:rsid wsp:val=&quot;0000391E&quot;/&gt;&lt;wsp:rsid wsp:val=&quot;00004885&quot;/&gt;&lt;wsp:rsid wsp:val=&quot;00004CD0&quot;/&gt;&lt;wsp:rsid wsp:val=&quot;00004D8C&quot;/&gt;&lt;wsp:rsid wsp:val=&quot;00004DCB&quot;/&gt;&lt;wsp:rsid wsp:val=&quot;000051F0&quot;/&gt;&lt;wsp:rsid wsp:val=&quot;00005327&quot;/&gt;&lt;wsp:rsid wsp:val=&quot;0000553B&quot;/&gt;&lt;wsp:rsid wsp:val=&quot;00005B91&quot;/&gt;&lt;wsp:rsid wsp:val=&quot;0000660A&quot;/&gt;&lt;wsp:rsid wsp:val=&quot;00006780&quot;/&gt;&lt;wsp:rsid wsp:val=&quot;00006C7A&quot;/&gt;&lt;wsp:rsid wsp:val=&quot;00007113&quot;/&gt;&lt;wsp:rsid wsp:val=&quot;000072BD&quot;/&gt;&lt;wsp:rsid wsp:val=&quot;000074A3&quot;/&gt;&lt;wsp:rsid wsp:val=&quot;0000792C&quot;/&gt;&lt;wsp:rsid wsp:val=&quot;00007BE6&quot;/&gt;&lt;wsp:rsid wsp:val=&quot;00007CEF&quot;/&gt;&lt;wsp:rsid wsp:val=&quot;000101EF&quot;/&gt;&lt;wsp:rsid wsp:val=&quot;00010739&quot;/&gt;&lt;wsp:rsid wsp:val=&quot;0001078E&quot;/&gt;&lt;wsp:rsid wsp:val=&quot;00010E97&quot;/&gt;&lt;wsp:rsid wsp:val=&quot;00010FD1&quot;/&gt;&lt;wsp:rsid wsp:val=&quot;00011052&quot;/&gt;&lt;wsp:rsid wsp:val=&quot;00011519&quot;/&gt;&lt;wsp:rsid wsp:val=&quot;00011595&quot;/&gt;&lt;wsp:rsid wsp:val=&quot;00011703&quot;/&gt;&lt;wsp:rsid wsp:val=&quot;000118B4&quot;/&gt;&lt;wsp:rsid wsp:val=&quot;000121EC&quot;/&gt;&lt;wsp:rsid wsp:val=&quot;000124D1&quot;/&gt;&lt;wsp:rsid wsp:val=&quot;00012D90&quot;/&gt;&lt;wsp:rsid wsp:val=&quot;00012DCC&quot;/&gt;&lt;wsp:rsid wsp:val=&quot;0001321B&quot;/&gt;&lt;wsp:rsid wsp:val=&quot;000137FF&quot;/&gt;&lt;wsp:rsid wsp:val=&quot;00013B63&quot;/&gt;&lt;wsp:rsid wsp:val=&quot;00014035&quot;/&gt;&lt;wsp:rsid wsp:val=&quot;0001418B&quot;/&gt;&lt;wsp:rsid wsp:val=&quot;000141F0&quot;/&gt;&lt;wsp:rsid wsp:val=&quot;00015204&quot;/&gt;&lt;wsp:rsid wsp:val=&quot;00015327&quot;/&gt;&lt;wsp:rsid wsp:val=&quot;00015BCB&quot;/&gt;&lt;wsp:rsid wsp:val=&quot;00015FB7&quot;/&gt;&lt;wsp:rsid wsp:val=&quot;00016013&quot;/&gt;&lt;wsp:rsid wsp:val=&quot;000162B2&quot;/&gt;&lt;wsp:rsid wsp:val=&quot;000163F8&quot;/&gt;&lt;wsp:rsid wsp:val=&quot;00016966&quot;/&gt;&lt;wsp:rsid wsp:val=&quot;00016DCE&quot;/&gt;&lt;wsp:rsid wsp:val=&quot;00016DDC&quot;/&gt;&lt;wsp:rsid wsp:val=&quot;000170A8&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2D31&quot;/&gt;&lt;wsp:rsid wsp:val=&quot;0002387B&quot;/&gt;&lt;wsp:rsid wsp:val=&quot;00023985&quot;/&gt;&lt;wsp:rsid wsp:val=&quot;00023C29&quot;/&gt;&lt;wsp:rsid wsp:val=&quot;00024327&quot;/&gt;&lt;wsp:rsid wsp:val=&quot;00024A87&quot;/&gt;&lt;wsp:rsid wsp:val=&quot;00024E37&quot;/&gt;&lt;wsp:rsid wsp:val=&quot;00024E57&quot;/&gt;&lt;wsp:rsid wsp:val=&quot;0002506A&quot;/&gt;&lt;wsp:rsid wsp:val=&quot;00025281&quot;/&gt;&lt;wsp:rsid wsp:val=&quot;000254B6&quot;/&gt;&lt;wsp:rsid wsp:val=&quot;000255A1&quot;/&gt;&lt;wsp:rsid wsp:val=&quot;000258DC&quot;/&gt;&lt;wsp:rsid wsp:val=&quot;000258DD&quot;/&gt;&lt;wsp:rsid wsp:val=&quot;0002591B&quot;/&gt;&lt;wsp:rsid wsp:val=&quot;00025AFC&quot;/&gt;&lt;wsp:rsid wsp:val=&quot;00025C5F&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E41&quot;/&gt;&lt;wsp:rsid wsp:val=&quot;000300FE&quot;/&gt;&lt;wsp:rsid wsp:val=&quot;00030766&quot;/&gt;&lt;wsp:rsid wsp:val=&quot;00030ED5&quot;/&gt;&lt;wsp:rsid wsp:val=&quot;00030F74&quot;/&gt;&lt;wsp:rsid wsp:val=&quot;00031242&quot;/&gt;&lt;wsp:rsid wsp:val=&quot;0003138D&quot;/&gt;&lt;wsp:rsid wsp:val=&quot;00031E02&quot;/&gt;&lt;wsp:rsid wsp:val=&quot;00031EDD&quot;/&gt;&lt;wsp:rsid wsp:val=&quot;000321DC&quot;/&gt;&lt;wsp:rsid wsp:val=&quot;00032A64&quot;/&gt;&lt;wsp:rsid wsp:val=&quot;000334D2&quot;/&gt;&lt;wsp:rsid wsp:val=&quot;00033834&quot;/&gt;&lt;wsp:rsid wsp:val=&quot;00033A55&quot;/&gt;&lt;wsp:rsid wsp:val=&quot;00033AE8&quot;/&gt;&lt;wsp:rsid wsp:val=&quot;00033E5C&quot;/&gt;&lt;wsp:rsid wsp:val=&quot;000340B2&quot;/&gt;&lt;wsp:rsid wsp:val=&quot;000341B5&quot;/&gt;&lt;wsp:rsid wsp:val=&quot;00034698&quot;/&gt;&lt;wsp:rsid wsp:val=&quot;00034787&quot;/&gt;&lt;wsp:rsid wsp:val=&quot;000349B7&quot;/&gt;&lt;wsp:rsid wsp:val=&quot;00034DC2&quot;/&gt;&lt;wsp:rsid wsp:val=&quot;000350B6&quot;/&gt;&lt;wsp:rsid wsp:val=&quot;000353DB&quot;/&gt;&lt;wsp:rsid wsp:val=&quot;0003540B&quot;/&gt;&lt;wsp:rsid wsp:val=&quot;00035C89&quot;/&gt;&lt;wsp:rsid wsp:val=&quot;00035CAB&quot;/&gt;&lt;wsp:rsid wsp:val=&quot;0003667C&quot;/&gt;&lt;wsp:rsid wsp:val=&quot;00036A16&quot;/&gt;&lt;wsp:rsid wsp:val=&quot;00036C45&quot;/&gt;&lt;wsp:rsid wsp:val=&quot;00036FA7&quot;/&gt;&lt;wsp:rsid wsp:val=&quot;000377E3&quot;/&gt;&lt;wsp:rsid wsp:val=&quot;00037910&quot;/&gt;&lt;wsp:rsid wsp:val=&quot;00037A21&quot;/&gt;&lt;wsp:rsid wsp:val=&quot;00037D3E&quot;/&gt;&lt;wsp:rsid wsp:val=&quot;000404F2&quot;/&gt;&lt;wsp:rsid wsp:val=&quot;00040F7A&quot;/&gt;&lt;wsp:rsid wsp:val=&quot;000412B7&quot;/&gt;&lt;wsp:rsid wsp:val=&quot;000413B8&quot;/&gt;&lt;wsp:rsid wsp:val=&quot;000415EC&quot;/&gt;&lt;wsp:rsid wsp:val=&quot;0004182E&quot;/&gt;&lt;wsp:rsid wsp:val=&quot;000418C8&quot;/&gt;&lt;wsp:rsid wsp:val=&quot;00041AEE&quot;/&gt;&lt;wsp:rsid wsp:val=&quot;00042397&quot;/&gt;&lt;wsp:rsid wsp:val=&quot;000423DD&quot;/&gt;&lt;wsp:rsid wsp:val=&quot;00042527&quot;/&gt;&lt;wsp:rsid wsp:val=&quot;000426B1&quot;/&gt;&lt;wsp:rsid wsp:val=&quot;00042BFC&quot;/&gt;&lt;wsp:rsid wsp:val=&quot;000430CF&quot;/&gt;&lt;wsp:rsid wsp:val=&quot;00043303&quot;/&gt;&lt;wsp:rsid wsp:val=&quot;00043607&quot;/&gt;&lt;wsp:rsid wsp:val=&quot;00043703&quot;/&gt;&lt;wsp:rsid wsp:val=&quot;0004403C&quot;/&gt;&lt;wsp:rsid wsp:val=&quot;00044225&quot;/&gt;&lt;wsp:rsid wsp:val=&quot;00044359&quot;/&gt;&lt;wsp:rsid wsp:val=&quot;000444AD&quot;/&gt;&lt;wsp:rsid wsp:val=&quot;00044576&quot;/&gt;&lt;wsp:rsid wsp:val=&quot;000445D6&quot;/&gt;&lt;wsp:rsid wsp:val=&quot;000445EB&quot;/&gt;&lt;wsp:rsid wsp:val=&quot;00044FC4&quot;/&gt;&lt;wsp:rsid wsp:val=&quot;000451E5&quot;/&gt;&lt;wsp:rsid wsp:val=&quot;000453F6&quot;/&gt;&lt;wsp:rsid wsp:val=&quot;000458CB&quot;/&gt;&lt;wsp:rsid wsp:val=&quot;00045AC3&quot;/&gt;&lt;wsp:rsid wsp:val=&quot;00045B15&quot;/&gt;&lt;wsp:rsid wsp:val=&quot;000462CB&quot;/&gt;&lt;wsp:rsid wsp:val=&quot;00046CD6&quot;/&gt;&lt;wsp:rsid wsp:val=&quot;00046CE4&quot;/&gt;&lt;wsp:rsid wsp:val=&quot;00046F9A&quot;/&gt;&lt;wsp:rsid wsp:val=&quot;0004713D&quot;/&gt;&lt;wsp:rsid wsp:val=&quot;000472F3&quot;/&gt;&lt;wsp:rsid wsp:val=&quot;0004730E&quot;/&gt;&lt;wsp:rsid wsp:val=&quot;0004746D&quot;/&gt;&lt;wsp:rsid wsp:val=&quot;000474A1&quot;/&gt;&lt;wsp:rsid wsp:val=&quot;000475B5&quot;/&gt;&lt;wsp:rsid wsp:val=&quot;000477BB&quot;/&gt;&lt;wsp:rsid wsp:val=&quot;00047A82&quot;/&gt;&lt;wsp:rsid wsp:val=&quot;00047D3D&quot;/&gt;&lt;wsp:rsid wsp:val=&quot;0005055B&quot;/&gt;&lt;wsp:rsid wsp:val=&quot;000505B9&quot;/&gt;&lt;wsp:rsid wsp:val=&quot;000505E0&quot;/&gt;&lt;wsp:rsid wsp:val=&quot;00050D96&quot;/&gt;&lt;wsp:rsid wsp:val=&quot;00051135&quot;/&gt;&lt;wsp:rsid wsp:val=&quot;00051586&quot;/&gt;&lt;wsp:rsid wsp:val=&quot;000516F0&quot;/&gt;&lt;wsp:rsid wsp:val=&quot;00051B57&quot;/&gt;&lt;wsp:rsid wsp:val=&quot;00051C70&quot;/&gt;&lt;wsp:rsid wsp:val=&quot;0005201C&quot;/&gt;&lt;wsp:rsid wsp:val=&quot;000521D1&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4255&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E63&quot;/&gt;&lt;wsp:rsid wsp:val=&quot;0005504C&quot;/&gt;&lt;wsp:rsid wsp:val=&quot;00055873&quot;/&gt;&lt;wsp:rsid wsp:val=&quot;00055B03&quot;/&gt;&lt;wsp:rsid wsp:val=&quot;00055B8E&quot;/&gt;&lt;wsp:rsid wsp:val=&quot;0005602E&quot;/&gt;&lt;wsp:rsid wsp:val=&quot;00056057&quot;/&gt;&lt;wsp:rsid wsp:val=&quot;000572A7&quot;/&gt;&lt;wsp:rsid wsp:val=&quot;0005743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586&quot;/&gt;&lt;wsp:rsid wsp:val=&quot;00060DDD&quot;/&gt;&lt;wsp:rsid wsp:val=&quot;00060FDB&quot;/&gt;&lt;wsp:rsid wsp:val=&quot;000612C5&quot;/&gt;&lt;wsp:rsid wsp:val=&quot;00061C96&quot;/&gt;&lt;wsp:rsid wsp:val=&quot;00061E34&quot;/&gt;&lt;wsp:rsid wsp:val=&quot;000620C4&quot;/&gt;&lt;wsp:rsid wsp:val=&quot;000621A9&quot;/&gt;&lt;wsp:rsid wsp:val=&quot;0006263A&quot;/&gt;&lt;wsp:rsid wsp:val=&quot;0006289B&quot;/&gt;&lt;wsp:rsid wsp:val=&quot;00063485&quot;/&gt;&lt;wsp:rsid wsp:val=&quot;00063CA3&quot;/&gt;&lt;wsp:rsid wsp:val=&quot;00063F07&quot;/&gt;&lt;wsp:rsid wsp:val=&quot;00063F57&quot;/&gt;&lt;wsp:rsid wsp:val=&quot;000642FD&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B01&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118F&quot;/&gt;&lt;wsp:rsid wsp:val=&quot;000711FC&quot;/&gt;&lt;wsp:rsid wsp:val=&quot;00071422&quot;/&gt;&lt;wsp:rsid wsp:val=&quot;000716FB&quot;/&gt;&lt;wsp:rsid wsp:val=&quot;00071E66&quot;/&gt;&lt;wsp:rsid wsp:val=&quot;00071E9B&quot;/&gt;&lt;wsp:rsid wsp:val=&quot;00071F99&quot;/&gt;&lt;wsp:rsid wsp:val=&quot;0007271A&quot;/&gt;&lt;wsp:rsid wsp:val=&quot;000727D5&quot;/&gt;&lt;wsp:rsid wsp:val=&quot;00072885&quot;/&gt;&lt;wsp:rsid wsp:val=&quot;00072E75&quot;/&gt;&lt;wsp:rsid wsp:val=&quot;00072EFA&quot;/&gt;&lt;wsp:rsid wsp:val=&quot;00073219&quot;/&gt;&lt;wsp:rsid wsp:val=&quot;000735B9&quot;/&gt;&lt;wsp:rsid wsp:val=&quot;00073785&quot;/&gt;&lt;wsp:rsid wsp:val=&quot;00074375&quot;/&gt;&lt;wsp:rsid wsp:val=&quot;000743A0&quot;/&gt;&lt;wsp:rsid wsp:val=&quot;000748A2&quot;/&gt;&lt;wsp:rsid wsp:val=&quot;00074A66&quot;/&gt;&lt;wsp:rsid wsp:val=&quot;00074BF5&quot;/&gt;&lt;wsp:rsid wsp:val=&quot;000752CD&quot;/&gt;&lt;wsp:rsid wsp:val=&quot;00075324&quot;/&gt;&lt;wsp:rsid wsp:val=&quot;00075680&quot;/&gt;&lt;wsp:rsid wsp:val=&quot;000758D3&quot;/&gt;&lt;wsp:rsid wsp:val=&quot;0007590A&quot;/&gt;&lt;wsp:rsid wsp:val=&quot;00075999&quot;/&gt;&lt;wsp:rsid wsp:val=&quot;00075CA6&quot;/&gt;&lt;wsp:rsid wsp:val=&quot;00075FE3&quot;/&gt;&lt;wsp:rsid wsp:val=&quot;00076775&quot;/&gt;&lt;wsp:rsid wsp:val=&quot;00076D63&quot;/&gt;&lt;wsp:rsid wsp:val=&quot;00077579&quot;/&gt;&lt;wsp:rsid wsp:val=&quot;00077A78&quot;/&gt;&lt;wsp:rsid wsp:val=&quot;00080170&quot;/&gt;&lt;wsp:rsid wsp:val=&quot;000805B2&quot;/&gt;&lt;wsp:rsid wsp:val=&quot;00080786&quot;/&gt;&lt;wsp:rsid wsp:val=&quot;00080AE7&quot;/&gt;&lt;wsp:rsid wsp:val=&quot;00080D74&quot;/&gt;&lt;wsp:rsid wsp:val=&quot;00081070&quot;/&gt;&lt;wsp:rsid wsp:val=&quot;00082152&quot;/&gt;&lt;wsp:rsid wsp:val=&quot;00082211&quot;/&gt;&lt;wsp:rsid wsp:val=&quot;000826FF&quot;/&gt;&lt;wsp:rsid wsp:val=&quot;00082A49&quot;/&gt;&lt;wsp:rsid wsp:val=&quot;00082C27&quot;/&gt;&lt;wsp:rsid wsp:val=&quot;00082DA4&quot;/&gt;&lt;wsp:rsid wsp:val=&quot;00082E54&quot;/&gt;&lt;wsp:rsid wsp:val=&quot;000832B3&quot;/&gt;&lt;wsp:rsid wsp:val=&quot;00083322&quot;/&gt;&lt;wsp:rsid wsp:val=&quot;000833CA&quot;/&gt;&lt;wsp:rsid wsp:val=&quot;000835AA&quot;/&gt;&lt;wsp:rsid wsp:val=&quot;00083788&quot;/&gt;&lt;wsp:rsid wsp:val=&quot;00084255&quot;/&gt;&lt;wsp:rsid wsp:val=&quot;00084937&quot;/&gt;&lt;wsp:rsid wsp:val=&quot;00085239&quot;/&gt;&lt;wsp:rsid wsp:val=&quot;0008581F&quot;/&gt;&lt;wsp:rsid wsp:val=&quot;000861E4&quot;/&gt;&lt;wsp:rsid wsp:val=&quot;000862BA&quot;/&gt;&lt;wsp:rsid wsp:val=&quot;00086B50&quot;/&gt;&lt;wsp:rsid wsp:val=&quot;00086C4D&quot;/&gt;&lt;wsp:rsid wsp:val=&quot;00086CF2&quot;/&gt;&lt;wsp:rsid wsp:val=&quot;00086FDD&quot;/&gt;&lt;wsp:rsid wsp:val=&quot;0008731C&quot;/&gt;&lt;wsp:rsid wsp:val=&quot;00087324&quot;/&gt;&lt;wsp:rsid wsp:val=&quot;0008760B&quot;/&gt;&lt;wsp:rsid wsp:val=&quot;00087881&quot;/&gt;&lt;wsp:rsid wsp:val=&quot;00087BAB&quot;/&gt;&lt;wsp:rsid wsp:val=&quot;00087E29&quot;/&gt;&lt;wsp:rsid wsp:val=&quot;00087EE9&quot;/&gt;&lt;wsp:rsid wsp:val=&quot;00087F91&quot;/&gt;&lt;wsp:rsid wsp:val=&quot;00090573&quot;/&gt;&lt;wsp:rsid wsp:val=&quot;00090586&quot;/&gt;&lt;wsp:rsid wsp:val=&quot;00090653&quot;/&gt;&lt;wsp:rsid wsp:val=&quot;00090A5D&quot;/&gt;&lt;wsp:rsid wsp:val=&quot;00091714&quot;/&gt;&lt;wsp:rsid wsp:val=&quot;000921E3&quot;/&gt;&lt;wsp:rsid wsp:val=&quot;00092334&quot;/&gt;&lt;wsp:rsid wsp:val=&quot;000926E1&quot;/&gt;&lt;wsp:rsid wsp:val=&quot;000931C3&quot;/&gt;&lt;wsp:rsid wsp:val=&quot;000938A0&quot;/&gt;&lt;wsp:rsid wsp:val=&quot;00093B72&quot;/&gt;&lt;wsp:rsid wsp:val=&quot;0009437A&quot;/&gt;&lt;wsp:rsid wsp:val=&quot;000947B7&quot;/&gt;&lt;wsp:rsid wsp:val=&quot;00095671&quot;/&gt;&lt;wsp:rsid wsp:val=&quot;00095920&quot;/&gt;&lt;wsp:rsid wsp:val=&quot;00095A47&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8DA&quot;/&gt;&lt;wsp:rsid wsp:val=&quot;000979F0&quot;/&gt;&lt;wsp:rsid wsp:val=&quot;00097AE8&quot;/&gt;&lt;wsp:rsid wsp:val=&quot;000A0296&quot;/&gt;&lt;wsp:rsid wsp:val=&quot;000A02DC&quot;/&gt;&lt;wsp:rsid wsp:val=&quot;000A0C0B&quot;/&gt;&lt;wsp:rsid wsp:val=&quot;000A0CA1&quot;/&gt;&lt;wsp:rsid wsp:val=&quot;000A0E99&quot;/&gt;&lt;wsp:rsid wsp:val=&quot;000A0F08&quot;/&gt;&lt;wsp:rsid wsp:val=&quot;000A0F82&quot;/&gt;&lt;wsp:rsid wsp:val=&quot;000A1089&quot;/&gt;&lt;wsp:rsid wsp:val=&quot;000A11BB&quot;/&gt;&lt;wsp:rsid wsp:val=&quot;000A1AD3&quot;/&gt;&lt;wsp:rsid wsp:val=&quot;000A1AF5&quot;/&gt;&lt;wsp:rsid wsp:val=&quot;000A1B06&quot;/&gt;&lt;wsp:rsid wsp:val=&quot;000A1D49&quot;/&gt;&lt;wsp:rsid wsp:val=&quot;000A1F8D&quot;/&gt;&lt;wsp:rsid wsp:val=&quot;000A23B7&quot;/&gt;&lt;wsp:rsid wsp:val=&quot;000A2D70&quot;/&gt;&lt;wsp:rsid wsp:val=&quot;000A3A3A&quot;/&gt;&lt;wsp:rsid wsp:val=&quot;000A3ACB&quot;/&gt;&lt;wsp:rsid wsp:val=&quot;000A3E22&quot;/&gt;&lt;wsp:rsid wsp:val=&quot;000A4492&quot;/&gt;&lt;wsp:rsid wsp:val=&quot;000A4519&quot;/&gt;&lt;wsp:rsid wsp:val=&quot;000A49DE&quot;/&gt;&lt;wsp:rsid wsp:val=&quot;000A4B74&quot;/&gt;&lt;wsp:rsid wsp:val=&quot;000A52B9&quot;/&gt;&lt;wsp:rsid wsp:val=&quot;000A54DF&quot;/&gt;&lt;wsp:rsid wsp:val=&quot;000A5A3D&quot;/&gt;&lt;wsp:rsid wsp:val=&quot;000A5AE2&quot;/&gt;&lt;wsp:rsid wsp:val=&quot;000A5B09&quot;/&gt;&lt;wsp:rsid wsp:val=&quot;000A5D82&quot;/&gt;&lt;wsp:rsid wsp:val=&quot;000A605D&quot;/&gt;&lt;wsp:rsid wsp:val=&quot;000A61CB&quot;/&gt;&lt;wsp:rsid wsp:val=&quot;000A64B8&quot;/&gt;&lt;wsp:rsid wsp:val=&quot;000A6788&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81C&quot;/&gt;&lt;wsp:rsid wsp:val=&quot;000B10AB&quot;/&gt;&lt;wsp:rsid wsp:val=&quot;000B17A1&quot;/&gt;&lt;wsp:rsid wsp:val=&quot;000B1CD3&quot;/&gt;&lt;wsp:rsid wsp:val=&quot;000B1E04&quot;/&gt;&lt;wsp:rsid wsp:val=&quot;000B22B6&quot;/&gt;&lt;wsp:rsid wsp:val=&quot;000B256B&quot;/&gt;&lt;wsp:rsid wsp:val=&quot;000B32D4&quot;/&gt;&lt;wsp:rsid wsp:val=&quot;000B38DA&quot;/&gt;&lt;wsp:rsid wsp:val=&quot;000B3F37&quot;/&gt;&lt;wsp:rsid wsp:val=&quot;000B4083&quot;/&gt;&lt;wsp:rsid wsp:val=&quot;000B463C&quot;/&gt;&lt;wsp:rsid wsp:val=&quot;000B49D7&quot;/&gt;&lt;wsp:rsid wsp:val=&quot;000B4EA5&quot;/&gt;&lt;wsp:rsid wsp:val=&quot;000B53AF&quot;/&gt;&lt;wsp:rsid wsp:val=&quot;000B546F&quot;/&gt;&lt;wsp:rsid wsp:val=&quot;000B5642&quot;/&gt;&lt;wsp:rsid wsp:val=&quot;000B60B9&quot;/&gt;&lt;wsp:rsid wsp:val=&quot;000B6199&quot;/&gt;&lt;wsp:rsid wsp:val=&quot;000B6338&quot;/&gt;&lt;wsp:rsid wsp:val=&quot;000B644B&quot;/&gt;&lt;wsp:rsid wsp:val=&quot;000B65BE&quot;/&gt;&lt;wsp:rsid wsp:val=&quot;000B6BDF&quot;/&gt;&lt;wsp:rsid wsp:val=&quot;000B6E2D&quot;/&gt;&lt;wsp:rsid wsp:val=&quot;000B71B6&quot;/&gt;&lt;wsp:rsid wsp:val=&quot;000B7238&quot;/&gt;&lt;wsp:rsid wsp:val=&quot;000B7387&quot;/&gt;&lt;wsp:rsid wsp:val=&quot;000B748D&quot;/&gt;&lt;wsp:rsid wsp:val=&quot;000B7669&quot;/&gt;&lt;wsp:rsid wsp:val=&quot;000B76BB&quot;/&gt;&lt;wsp:rsid wsp:val=&quot;000B77E6&quot;/&gt;&lt;wsp:rsid wsp:val=&quot;000B7D5E&quot;/&gt;&lt;wsp:rsid wsp:val=&quot;000C0B74&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C76&quot;/&gt;&lt;wsp:rsid wsp:val=&quot;000C5066&quot;/&gt;&lt;wsp:rsid wsp:val=&quot;000C54A6&quot;/&gt;&lt;wsp:rsid wsp:val=&quot;000C550B&quot;/&gt;&lt;wsp:rsid wsp:val=&quot;000C5759&quot;/&gt;&lt;wsp:rsid wsp:val=&quot;000C5B91&quot;/&gt;&lt;wsp:rsid wsp:val=&quot;000C5E7D&quot;/&gt;&lt;wsp:rsid wsp:val=&quot;000C673C&quot;/&gt;&lt;wsp:rsid wsp:val=&quot;000C69F8&quot;/&gt;&lt;wsp:rsid wsp:val=&quot;000C6C57&quot;/&gt;&lt;wsp:rsid wsp:val=&quot;000C71D9&quot;/&gt;&lt;wsp:rsid wsp:val=&quot;000C7C3E&quot;/&gt;&lt;wsp:rsid wsp:val=&quot;000D037E&quot;/&gt;&lt;wsp:rsid wsp:val=&quot;000D0A0F&quot;/&gt;&lt;wsp:rsid wsp:val=&quot;000D0AB8&quot;/&gt;&lt;wsp:rsid wsp:val=&quot;000D0BCC&quot;/&gt;&lt;wsp:rsid wsp:val=&quot;000D0F9A&quot;/&gt;&lt;wsp:rsid wsp:val=&quot;000D13DD&quot;/&gt;&lt;wsp:rsid wsp:val=&quot;000D148D&quot;/&gt;&lt;wsp:rsid wsp:val=&quot;000D14EB&quot;/&gt;&lt;wsp:rsid wsp:val=&quot;000D1610&quot;/&gt;&lt;wsp:rsid wsp:val=&quot;000D1737&quot;/&gt;&lt;wsp:rsid wsp:val=&quot;000D1915&quot;/&gt;&lt;wsp:rsid wsp:val=&quot;000D1C8F&quot;/&gt;&lt;wsp:rsid wsp:val=&quot;000D206C&quot;/&gt;&lt;wsp:rsid wsp:val=&quot;000D2292&quot;/&gt;&lt;wsp:rsid wsp:val=&quot;000D23C1&quot;/&gt;&lt;wsp:rsid wsp:val=&quot;000D2AE0&quot;/&gt;&lt;wsp:rsid wsp:val=&quot;000D2B3D&quot;/&gt;&lt;wsp:rsid wsp:val=&quot;000D2EA5&quot;/&gt;&lt;wsp:rsid wsp:val=&quot;000D35D4&quot;/&gt;&lt;wsp:rsid wsp:val=&quot;000D362A&quot;/&gt;&lt;wsp:rsid wsp:val=&quot;000D37FA&quot;/&gt;&lt;wsp:rsid wsp:val=&quot;000D3A33&quot;/&gt;&lt;wsp:rsid wsp:val=&quot;000D3A6C&quot;/&gt;&lt;wsp:rsid wsp:val=&quot;000D4324&quot;/&gt;&lt;wsp:rsid wsp:val=&quot;000D46EE&quot;/&gt;&lt;wsp:rsid wsp:val=&quot;000D4ABD&quot;/&gt;&lt;wsp:rsid wsp:val=&quot;000D4B18&quot;/&gt;&lt;wsp:rsid wsp:val=&quot;000D4C88&quot;/&gt;&lt;wsp:rsid wsp:val=&quot;000D4DE6&quot;/&gt;&lt;wsp:rsid wsp:val=&quot;000D4DFF&quot;/&gt;&lt;wsp:rsid wsp:val=&quot;000D4F5A&quot;/&gt;&lt;wsp:rsid wsp:val=&quot;000D5003&quot;/&gt;&lt;wsp:rsid wsp:val=&quot;000D55EA&quot;/&gt;&lt;wsp:rsid wsp:val=&quot;000D5711&quot;/&gt;&lt;wsp:rsid wsp:val=&quot;000D59D6&quot;/&gt;&lt;wsp:rsid wsp:val=&quot;000D5AB0&quot;/&gt;&lt;wsp:rsid wsp:val=&quot;000D5AD1&quot;/&gt;&lt;wsp:rsid wsp:val=&quot;000D5C0C&quot;/&gt;&lt;wsp:rsid wsp:val=&quot;000D5C91&quot;/&gt;&lt;wsp:rsid wsp:val=&quot;000D5D29&quot;/&gt;&lt;wsp:rsid wsp:val=&quot;000D5E4D&quot;/&gt;&lt;wsp:rsid wsp:val=&quot;000D6262&quot;/&gt;&lt;wsp:rsid wsp:val=&quot;000D6541&quot;/&gt;&lt;wsp:rsid wsp:val=&quot;000D697E&quot;/&gt;&lt;wsp:rsid wsp:val=&quot;000D6A9E&quot;/&gt;&lt;wsp:rsid wsp:val=&quot;000D6E96&quot;/&gt;&lt;wsp:rsid wsp:val=&quot;000D7268&quot;/&gt;&lt;wsp:rsid wsp:val=&quot;000D7383&quot;/&gt;&lt;wsp:rsid wsp:val=&quot;000D745D&quot;/&gt;&lt;wsp:rsid wsp:val=&quot;000D75CC&quot;/&gt;&lt;wsp:rsid wsp:val=&quot;000D75EE&quot;/&gt;&lt;wsp:rsid wsp:val=&quot;000D7783&quot;/&gt;&lt;wsp:rsid wsp:val=&quot;000D7C7C&quot;/&gt;&lt;wsp:rsid wsp:val=&quot;000E011D&quot;/&gt;&lt;wsp:rsid wsp:val=&quot;000E0706&quot;/&gt;&lt;wsp:rsid wsp:val=&quot;000E0BAE&quot;/&gt;&lt;wsp:rsid wsp:val=&quot;000E14B9&quot;/&gt;&lt;wsp:rsid wsp:val=&quot;000E182B&quot;/&gt;&lt;wsp:rsid wsp:val=&quot;000E1E8E&quot;/&gt;&lt;wsp:rsid wsp:val=&quot;000E279B&quot;/&gt;&lt;wsp:rsid wsp:val=&quot;000E2D41&quot;/&gt;&lt;wsp:rsid wsp:val=&quot;000E3075&quot;/&gt;&lt;wsp:rsid wsp:val=&quot;000E3147&quot;/&gt;&lt;wsp:rsid wsp:val=&quot;000E3358&quot;/&gt;&lt;wsp:rsid wsp:val=&quot;000E38ED&quot;/&gt;&lt;wsp:rsid wsp:val=&quot;000E3A0F&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094&quot;/&gt;&lt;wsp:rsid wsp:val=&quot;000E56A7&quot;/&gt;&lt;wsp:rsid wsp:val=&quot;000E5830&quot;/&gt;&lt;wsp:rsid wsp:val=&quot;000E5C4E&quot;/&gt;&lt;wsp:rsid wsp:val=&quot;000E65A7&quot;/&gt;&lt;wsp:rsid wsp:val=&quot;000E6635&quot;/&gt;&lt;wsp:rsid wsp:val=&quot;000E6A34&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95B&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965&quot;/&gt;&lt;wsp:rsid wsp:val=&quot;000F2A21&quot;/&gt;&lt;wsp:rsid wsp:val=&quot;000F2E12&quot;/&gt;&lt;wsp:rsid wsp:val=&quot;000F34C7&quot;/&gt;&lt;wsp:rsid wsp:val=&quot;000F3755&quot;/&gt;&lt;wsp:rsid wsp:val=&quot;000F3B40&quot;/&gt;&lt;wsp:rsid wsp:val=&quot;000F3B6D&quot;/&gt;&lt;wsp:rsid wsp:val=&quot;000F3FFF&quot;/&gt;&lt;wsp:rsid wsp:val=&quot;000F42EA&quot;/&gt;&lt;wsp:rsid wsp:val=&quot;000F4CAF&quot;/&gt;&lt;wsp:rsid wsp:val=&quot;000F4D95&quot;/&gt;&lt;wsp:rsid wsp:val=&quot;000F4F44&quot;/&gt;&lt;wsp:rsid wsp:val=&quot;000F51E3&quot;/&gt;&lt;wsp:rsid wsp:val=&quot;000F5202&quot;/&gt;&lt;wsp:rsid wsp:val=&quot;000F5261&quot;/&gt;&lt;wsp:rsid wsp:val=&quot;000F53CB&quot;/&gt;&lt;wsp:rsid wsp:val=&quot;000F55A9&quot;/&gt;&lt;wsp:rsid wsp:val=&quot;000F5F71&quot;/&gt;&lt;wsp:rsid wsp:val=&quot;000F5F87&quot;/&gt;&lt;wsp:rsid wsp:val=&quot;000F61C4&quot;/&gt;&lt;wsp:rsid wsp:val=&quot;000F6387&quot;/&gt;&lt;wsp:rsid wsp:val=&quot;000F6541&quot;/&gt;&lt;wsp:rsid wsp:val=&quot;000F6646&quot;/&gt;&lt;wsp:rsid wsp:val=&quot;000F6881&quot;/&gt;&lt;wsp:rsid wsp:val=&quot;000F6C32&quot;/&gt;&lt;wsp:rsid wsp:val=&quot;000F6D9F&quot;/&gt;&lt;wsp:rsid wsp:val=&quot;000F7154&quot;/&gt;&lt;wsp:rsid wsp:val=&quot;000F71FE&quot;/&gt;&lt;wsp:rsid wsp:val=&quot;000F77C9&quot;/&gt;&lt;wsp:rsid wsp:val=&quot;000F7C1F&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1F30&quot;/&gt;&lt;wsp:rsid wsp:val=&quot;00102147&quot;/&gt;&lt;wsp:rsid wsp:val=&quot;00102335&quot;/&gt;&lt;wsp:rsid wsp:val=&quot;00102D2E&quot;/&gt;&lt;wsp:rsid wsp:val=&quot;001033D6&quot;/&gt;&lt;wsp:rsid wsp:val=&quot;00103658&quot;/&gt;&lt;wsp:rsid wsp:val=&quot;0010366C&quot;/&gt;&lt;wsp:rsid wsp:val=&quot;00104058&quot;/&gt;&lt;wsp:rsid wsp:val=&quot;0010405D&quot;/&gt;&lt;wsp:rsid wsp:val=&quot;00104228&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5A&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104F9&quot;/&gt;&lt;wsp:rsid wsp:val=&quot;001106C0&quot;/&gt;&lt;wsp:rsid wsp:val=&quot;00111114&quot;/&gt;&lt;wsp:rsid wsp:val=&quot;001114C5&quot;/&gt;&lt;wsp:rsid wsp:val=&quot;001115C0&quot;/&gt;&lt;wsp:rsid wsp:val=&quot;001115F4&quot;/&gt;&lt;wsp:rsid wsp:val=&quot;001118AA&quot;/&gt;&lt;wsp:rsid wsp:val=&quot;00111AD9&quot;/&gt;&lt;wsp:rsid wsp:val=&quot;00111B0A&quot;/&gt;&lt;wsp:rsid wsp:val=&quot;00111C53&quot;/&gt;&lt;wsp:rsid wsp:val=&quot;00111DCA&quot;/&gt;&lt;wsp:rsid wsp:val=&quot;001122B0&quot;/&gt;&lt;wsp:rsid wsp:val=&quot;001126B0&quot;/&gt;&lt;wsp:rsid wsp:val=&quot;00112979&quot;/&gt;&lt;wsp:rsid wsp:val=&quot;00112B8F&quot;/&gt;&lt;wsp:rsid wsp:val=&quot;00112D41&quot;/&gt;&lt;wsp:rsid wsp:val=&quot;001134DA&quot;/&gt;&lt;wsp:rsid wsp:val=&quot;0011372B&quot;/&gt;&lt;wsp:rsid wsp:val=&quot;0011373E&quot;/&gt;&lt;wsp:rsid wsp:val=&quot;00113D8B&quot;/&gt;&lt;wsp:rsid wsp:val=&quot;00113D8F&quot;/&gt;&lt;wsp:rsid wsp:val=&quot;001140A9&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8B4&quot;/&gt;&lt;wsp:rsid wsp:val=&quot;00115D19&quot;/&gt;&lt;wsp:rsid wsp:val=&quot;00116624&quot;/&gt;&lt;wsp:rsid wsp:val=&quot;0011787C&quot;/&gt;&lt;wsp:rsid wsp:val=&quot;00117957&quot;/&gt;&lt;wsp:rsid wsp:val=&quot;00117B4F&quot;/&gt;&lt;wsp:rsid wsp:val=&quot;00117B90&quot;/&gt;&lt;wsp:rsid wsp:val=&quot;001202E9&quot;/&gt;&lt;wsp:rsid wsp:val=&quot;001203DB&quot;/&gt;&lt;wsp:rsid wsp:val=&quot;0012079F&quot;/&gt;&lt;wsp:rsid wsp:val=&quot;001207F3&quot;/&gt;&lt;wsp:rsid wsp:val=&quot;00121316&quot;/&gt;&lt;wsp:rsid wsp:val=&quot;0012142A&quot;/&gt;&lt;wsp:rsid wsp:val=&quot;001215DB&quot;/&gt;&lt;wsp:rsid wsp:val=&quot;00121897&quot;/&gt;&lt;wsp:rsid wsp:val=&quot;001218BF&quot;/&gt;&lt;wsp:rsid wsp:val=&quot;00121A52&quot;/&gt;&lt;wsp:rsid wsp:val=&quot;00122153&quot;/&gt;&lt;wsp:rsid wsp:val=&quot;00122581&quot;/&gt;&lt;wsp:rsid wsp:val=&quot;00122842&quot;/&gt;&lt;wsp:rsid wsp:val=&quot;00122EB3&quot;/&gt;&lt;wsp:rsid wsp:val=&quot;00123090&quot;/&gt;&lt;wsp:rsid wsp:val=&quot;0012345C&quot;/&gt;&lt;wsp:rsid wsp:val=&quot;001235C4&quot;/&gt;&lt;wsp:rsid wsp:val=&quot;00123975&quot;/&gt;&lt;wsp:rsid wsp:val=&quot;00123AED&quot;/&gt;&lt;wsp:rsid wsp:val=&quot;00123DED&quot;/&gt;&lt;wsp:rsid wsp:val=&quot;00123E96&quot;/&gt;&lt;wsp:rsid wsp:val=&quot;0012434E&quot;/&gt;&lt;wsp:rsid wsp:val=&quot;0012467D&quot;/&gt;&lt;wsp:rsid wsp:val=&quot;001246EC&quot;/&gt;&lt;wsp:rsid wsp:val=&quot;001249D7&quot;/&gt;&lt;wsp:rsid wsp:val=&quot;00124E10&quot;/&gt;&lt;wsp:rsid wsp:val=&quot;00125078&quot;/&gt;&lt;wsp:rsid wsp:val=&quot;001252FE&quot;/&gt;&lt;wsp:rsid wsp:val=&quot;001257E6&quot;/&gt;&lt;wsp:rsid wsp:val=&quot;0012674F&quot;/&gt;&lt;wsp:rsid wsp:val=&quot;00126D98&quot;/&gt;&lt;wsp:rsid wsp:val=&quot;00126DAB&quot;/&gt;&lt;wsp:rsid wsp:val=&quot;001274AC&quot;/&gt;&lt;wsp:rsid wsp:val=&quot;001275E6&quot;/&gt;&lt;wsp:rsid wsp:val=&quot;00127DE2&quot;/&gt;&lt;wsp:rsid wsp:val=&quot;00127F28&quot;/&gt;&lt;wsp:rsid wsp:val=&quot;00127F4C&quot;/&gt;&lt;wsp:rsid wsp:val=&quot;001301E5&quot;/&gt;&lt;wsp:rsid wsp:val=&quot;00130714&quot;/&gt;&lt;wsp:rsid wsp:val=&quot;00130953&quot;/&gt;&lt;wsp:rsid wsp:val=&quot;00130A25&quot;/&gt;&lt;wsp:rsid wsp:val=&quot;00131683&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D74&quot;/&gt;&lt;wsp:rsid wsp:val=&quot;00132E7E&quot;/&gt;&lt;wsp:rsid wsp:val=&quot;0013334C&quot;/&gt;&lt;wsp:rsid wsp:val=&quot;0013344F&quot;/&gt;&lt;wsp:rsid wsp:val=&quot;001334EF&quot;/&gt;&lt;wsp:rsid wsp:val=&quot;0013359C&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A97&quot;/&gt;&lt;wsp:rsid wsp:val=&quot;00140365&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4E6&quot;/&gt;&lt;wsp:rsid wsp:val=&quot;0014155A&quot;/&gt;&lt;wsp:rsid wsp:val=&quot;001418FE&quot;/&gt;&lt;wsp:rsid wsp:val=&quot;00141BF7&quot;/&gt;&lt;wsp:rsid wsp:val=&quot;00141E1D&quot;/&gt;&lt;wsp:rsid wsp:val=&quot;00141E46&quot;/&gt;&lt;wsp:rsid wsp:val=&quot;0014206B&quot;/&gt;&lt;wsp:rsid wsp:val=&quot;00142093&quot;/&gt;&lt;wsp:rsid wsp:val=&quot;001421FC&quot;/&gt;&lt;wsp:rsid wsp:val=&quot;001425AC&quot;/&gt;&lt;wsp:rsid wsp:val=&quot;00142E42&quot;/&gt;&lt;wsp:rsid wsp:val=&quot;001433C9&quot;/&gt;&lt;wsp:rsid wsp:val=&quot;0014371C&quot;/&gt;&lt;wsp:rsid wsp:val=&quot;00143E78&quot;/&gt;&lt;wsp:rsid wsp:val=&quot;00143FFE&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4F&quot;/&gt;&lt;wsp:rsid wsp:val=&quot;00146BC8&quot;/&gt;&lt;wsp:rsid wsp:val=&quot;001473A6&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09&quot;/&gt;&lt;wsp:rsid wsp:val=&quot;00151805&quot;/&gt;&lt;wsp:rsid wsp:val=&quot;0015181D&quot;/&gt;&lt;wsp:rsid wsp:val=&quot;001518AA&quot;/&gt;&lt;wsp:rsid wsp:val=&quot;00152066&quot;/&gt;&lt;wsp:rsid wsp:val=&quot;001526D8&quot;/&gt;&lt;wsp:rsid wsp:val=&quot;0015289B&quot;/&gt;&lt;wsp:rsid wsp:val=&quot;001528BF&quot;/&gt;&lt;wsp:rsid wsp:val=&quot;00152A3B&quot;/&gt;&lt;wsp:rsid wsp:val=&quot;00153021&quot;/&gt;&lt;wsp:rsid wsp:val=&quot;001531FD&quot;/&gt;&lt;wsp:rsid wsp:val=&quot;0015347E&quot;/&gt;&lt;wsp:rsid wsp:val=&quot;00153578&quot;/&gt;&lt;wsp:rsid wsp:val=&quot;00153769&quot;/&gt;&lt;wsp:rsid wsp:val=&quot;00153A48&quot;/&gt;&lt;wsp:rsid wsp:val=&quot;00153A6B&quot;/&gt;&lt;wsp:rsid wsp:val=&quot;00153EEF&quot;/&gt;&lt;wsp:rsid wsp:val=&quot;00153F29&quot;/&gt;&lt;wsp:rsid wsp:val=&quot;001544AB&quot;/&gt;&lt;wsp:rsid wsp:val=&quot;00154B50&quot;/&gt;&lt;wsp:rsid wsp:val=&quot;00154DA3&quot;/&gt;&lt;wsp:rsid wsp:val=&quot;00155839&quot;/&gt;&lt;wsp:rsid wsp:val=&quot;00155B92&quot;/&gt;&lt;wsp:rsid wsp:val=&quot;00155F19&quot;/&gt;&lt;wsp:rsid wsp:val=&quot;00155F7A&quot;/&gt;&lt;wsp:rsid wsp:val=&quot;00156260&quot;/&gt;&lt;wsp:rsid wsp:val=&quot;0015674F&quot;/&gt;&lt;wsp:rsid wsp:val=&quot;0015685D&quot;/&gt;&lt;wsp:rsid wsp:val=&quot;0015698B&quot;/&gt;&lt;wsp:rsid wsp:val=&quot;0015722A&quot;/&gt;&lt;wsp:rsid wsp:val=&quot;0016019C&quot;/&gt;&lt;wsp:rsid wsp:val=&quot;00160674&quot;/&gt;&lt;wsp:rsid wsp:val=&quot;00160786&quot;/&gt;&lt;wsp:rsid wsp:val=&quot;00160D15&quot;/&gt;&lt;wsp:rsid wsp:val=&quot;00160D2A&quot;/&gt;&lt;wsp:rsid wsp:val=&quot;0016117C&quot;/&gt;&lt;wsp:rsid wsp:val=&quot;00161372&quot;/&gt;&lt;wsp:rsid wsp:val=&quot;001613AD&quot;/&gt;&lt;wsp:rsid wsp:val=&quot;001616AF&quot;/&gt;&lt;wsp:rsid wsp:val=&quot;001618A3&quot;/&gt;&lt;wsp:rsid wsp:val=&quot;0016223A&quot;/&gt;&lt;wsp:rsid wsp:val=&quot;00162262&quot;/&gt;&lt;wsp:rsid wsp:val=&quot;00162BD5&quot;/&gt;&lt;wsp:rsid wsp:val=&quot;00162CF1&quot;/&gt;&lt;wsp:rsid wsp:val=&quot;00162D45&quot;/&gt;&lt;wsp:rsid wsp:val=&quot;00162F82&quot;/&gt;&lt;wsp:rsid wsp:val=&quot;001630E4&quot;/&gt;&lt;wsp:rsid wsp:val=&quot;001634E7&quot;/&gt;&lt;wsp:rsid wsp:val=&quot;001639BC&quot;/&gt;&lt;wsp:rsid wsp:val=&quot;00163AFC&quot;/&gt;&lt;wsp:rsid wsp:val=&quot;001644CC&quot;/&gt;&lt;wsp:rsid wsp:val=&quot;00164646&quot;/&gt;&lt;wsp:rsid wsp:val=&quot;001647FA&quot;/&gt;&lt;wsp:rsid wsp:val=&quot;001649D4&quot;/&gt;&lt;wsp:rsid wsp:val=&quot;00165137&quot;/&gt;&lt;wsp:rsid wsp:val=&quot;001651AA&quot;/&gt;&lt;wsp:rsid wsp:val=&quot;00165219&quot;/&gt;&lt;wsp:rsid wsp:val=&quot;0016564B&quot;/&gt;&lt;wsp:rsid wsp:val=&quot;0016634F&quot;/&gt;&lt;wsp:rsid wsp:val=&quot;00166994&quot;/&gt;&lt;wsp:rsid wsp:val=&quot;001669F9&quot;/&gt;&lt;wsp:rsid wsp:val=&quot;00166A5A&quot;/&gt;&lt;wsp:rsid wsp:val=&quot;0016700E&quot;/&gt;&lt;wsp:rsid wsp:val=&quot;0016711A&quot;/&gt;&lt;wsp:rsid wsp:val=&quot;0016764C&quot;/&gt;&lt;wsp:rsid wsp:val=&quot;00167709&quot;/&gt;&lt;wsp:rsid wsp:val=&quot;001678ED&quot;/&gt;&lt;wsp:rsid wsp:val=&quot;00170248&quot;/&gt;&lt;wsp:rsid wsp:val=&quot;00170397&quot;/&gt;&lt;wsp:rsid wsp:val=&quot;001706E4&quot;/&gt;&lt;wsp:rsid wsp:val=&quot;001708D0&quot;/&gt;&lt;wsp:rsid wsp:val=&quot;00171717&quot;/&gt;&lt;wsp:rsid wsp:val=&quot;00171944&quot;/&gt;&lt;wsp:rsid wsp:val=&quot;00171D7E&quot;/&gt;&lt;wsp:rsid wsp:val=&quot;00171F14&quot;/&gt;&lt;wsp:rsid wsp:val=&quot;0017226B&quot;/&gt;&lt;wsp:rsid wsp:val=&quot;001727AC&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A00&quot;/&gt;&lt;wsp:rsid wsp:val=&quot;0017402B&quot;/&gt;&lt;wsp:rsid wsp:val=&quot;00174DDB&quot;/&gt;&lt;wsp:rsid wsp:val=&quot;00174F2F&quot;/&gt;&lt;wsp:rsid wsp:val=&quot;00175283&quot;/&gt;&lt;wsp:rsid wsp:val=&quot;001752EC&quot;/&gt;&lt;wsp:rsid wsp:val=&quot;0017535F&quot;/&gt;&lt;wsp:rsid wsp:val=&quot;00175965&quot;/&gt;&lt;wsp:rsid wsp:val=&quot;00175B5A&quot;/&gt;&lt;wsp:rsid wsp:val=&quot;00175E60&quot;/&gt;&lt;wsp:rsid wsp:val=&quot;0017608C&quot;/&gt;&lt;wsp:rsid wsp:val=&quot;00176414&quot;/&gt;&lt;wsp:rsid wsp:val=&quot;00176577&quot;/&gt;&lt;wsp:rsid wsp:val=&quot;0017671F&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DC7&quot;/&gt;&lt;wsp:rsid wsp:val=&quot;00180E60&quot;/&gt;&lt;wsp:rsid wsp:val=&quot;001817BA&quot;/&gt;&lt;wsp:rsid wsp:val=&quot;00181B3A&quot;/&gt;&lt;wsp:rsid wsp:val=&quot;00182050&quot;/&gt;&lt;wsp:rsid wsp:val=&quot;001820B2&quot;/&gt;&lt;wsp:rsid wsp:val=&quot;001821E9&quot;/&gt;&lt;wsp:rsid wsp:val=&quot;00182608&quot;/&gt;&lt;wsp:rsid wsp:val=&quot;00182E75&quot;/&gt;&lt;wsp:rsid wsp:val=&quot;001835F4&quot;/&gt;&lt;wsp:rsid wsp:val=&quot;001836DF&quot;/&gt;&lt;wsp:rsid wsp:val=&quot;0018397F&quot;/&gt;&lt;wsp:rsid wsp:val=&quot;00183CC6&quot;/&gt;&lt;wsp:rsid wsp:val=&quot;00183D8A&quot;/&gt;&lt;wsp:rsid wsp:val=&quot;00183E8B&quot;/&gt;&lt;wsp:rsid wsp:val=&quot;00183F11&quot;/&gt;&lt;wsp:rsid wsp:val=&quot;001840F5&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9022C&quot;/&gt;&lt;wsp:rsid wsp:val=&quot;00190307&quot;/&gt;&lt;wsp:rsid wsp:val=&quot;00190927&quot;/&gt;&lt;wsp:rsid wsp:val=&quot;00190BD5&quot;/&gt;&lt;wsp:rsid wsp:val=&quot;00191727&quot;/&gt;&lt;wsp:rsid wsp:val=&quot;00191A2B&quot;/&gt;&lt;wsp:rsid wsp:val=&quot;00191EBF&quot;/&gt;&lt;wsp:rsid wsp:val=&quot;00192573&quot;/&gt;&lt;wsp:rsid wsp:val=&quot;001925E5&quot;/&gt;&lt;wsp:rsid wsp:val=&quot;00192A10&quot;/&gt;&lt;wsp:rsid wsp:val=&quot;00192D98&quot;/&gt;&lt;wsp:rsid wsp:val=&quot;00193747&quot;/&gt;&lt;wsp:rsid wsp:val=&quot;00193987&quot;/&gt;&lt;wsp:rsid wsp:val=&quot;00193A83&quot;/&gt;&lt;wsp:rsid wsp:val=&quot;0019409A&quot;/&gt;&lt;wsp:rsid wsp:val=&quot;001952F2&quot;/&gt;&lt;wsp:rsid wsp:val=&quot;001956BE&quot;/&gt;&lt;wsp:rsid wsp:val=&quot;0019573B&quot;/&gt;&lt;wsp:rsid wsp:val=&quot;0019592C&quot;/&gt;&lt;wsp:rsid wsp:val=&quot;00196085&quot;/&gt;&lt;wsp:rsid wsp:val=&quot;00196300&quot;/&gt;&lt;wsp:rsid wsp:val=&quot;00196A48&quot;/&gt;&lt;wsp:rsid wsp:val=&quot;00196B90&quot;/&gt;&lt;wsp:rsid wsp:val=&quot;00196FF4&quot;/&gt;&lt;wsp:rsid wsp:val=&quot;0019734F&quot;/&gt;&lt;wsp:rsid wsp:val=&quot;001976E2&quot;/&gt;&lt;wsp:rsid wsp:val=&quot;001A0303&quot;/&gt;&lt;wsp:rsid wsp:val=&quot;001A032E&quot;/&gt;&lt;wsp:rsid wsp:val=&quot;001A0421&quot;/&gt;&lt;wsp:rsid wsp:val=&quot;001A067A&quot;/&gt;&lt;wsp:rsid wsp:val=&quot;001A06FC&quot;/&gt;&lt;wsp:rsid wsp:val=&quot;001A09C6&quot;/&gt;&lt;wsp:rsid wsp:val=&quot;001A0A1E&quot;/&gt;&lt;wsp:rsid wsp:val=&quot;001A0CA5&quot;/&gt;&lt;wsp:rsid wsp:val=&quot;001A12DF&quot;/&gt;&lt;wsp:rsid wsp:val=&quot;001A1336&quot;/&gt;&lt;wsp:rsid wsp:val=&quot;001A23F1&quot;/&gt;&lt;wsp:rsid wsp:val=&quot;001A258A&quot;/&gt;&lt;wsp:rsid wsp:val=&quot;001A2939&quot;/&gt;&lt;wsp:rsid wsp:val=&quot;001A2B48&quot;/&gt;&lt;wsp:rsid wsp:val=&quot;001A2FD5&quot;/&gt;&lt;wsp:rsid wsp:val=&quot;001A3037&quot;/&gt;&lt;wsp:rsid wsp:val=&quot;001A30B0&quot;/&gt;&lt;wsp:rsid wsp:val=&quot;001A30FB&quot;/&gt;&lt;wsp:rsid wsp:val=&quot;001A32C6&quot;/&gt;&lt;wsp:rsid wsp:val=&quot;001A35B2&quot;/&gt;&lt;wsp:rsid wsp:val=&quot;001A36CF&quot;/&gt;&lt;wsp:rsid wsp:val=&quot;001A3974&quot;/&gt;&lt;wsp:rsid wsp:val=&quot;001A3F0F&quot;/&gt;&lt;wsp:rsid wsp:val=&quot;001A3FA5&quot;/&gt;&lt;wsp:rsid wsp:val=&quot;001A413A&quot;/&gt;&lt;wsp:rsid wsp:val=&quot;001A4156&quot;/&gt;&lt;wsp:rsid wsp:val=&quot;001A43B8&quot;/&gt;&lt;wsp:rsid wsp:val=&quot;001A43BA&quot;/&gt;&lt;wsp:rsid wsp:val=&quot;001A4EDF&quot;/&gt;&lt;wsp:rsid wsp:val=&quot;001A5174&quot;/&gt;&lt;wsp:rsid wsp:val=&quot;001A5C6E&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BCF&quot;/&gt;&lt;wsp:rsid wsp:val=&quot;001B1C7B&quot;/&gt;&lt;wsp:rsid wsp:val=&quot;001B1F17&quot;/&gt;&lt;wsp:rsid wsp:val=&quot;001B1F29&quot;/&gt;&lt;wsp:rsid wsp:val=&quot;001B2085&quot;/&gt;&lt;wsp:rsid wsp:val=&quot;001B26EE&quot;/&gt;&lt;wsp:rsid wsp:val=&quot;001B2993&quot;/&gt;&lt;wsp:rsid wsp:val=&quot;001B2DF5&quot;/&gt;&lt;wsp:rsid wsp:val=&quot;001B32E7&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986&quot;/&gt;&lt;wsp:rsid wsp:val=&quot;001B5F67&quot;/&gt;&lt;wsp:rsid wsp:val=&quot;001B6306&quot;/&gt;&lt;wsp:rsid wsp:val=&quot;001B6488&quot;/&gt;&lt;wsp:rsid wsp:val=&quot;001B6C77&quot;/&gt;&lt;wsp:rsid wsp:val=&quot;001B6D91&quot;/&gt;&lt;wsp:rsid wsp:val=&quot;001B70CF&quot;/&gt;&lt;wsp:rsid wsp:val=&quot;001B716B&quot;/&gt;&lt;wsp:rsid wsp:val=&quot;001B748B&quot;/&gt;&lt;wsp:rsid wsp:val=&quot;001B7CD0&quot;/&gt;&lt;wsp:rsid wsp:val=&quot;001C002C&quot;/&gt;&lt;wsp:rsid wsp:val=&quot;001C0085&quot;/&gt;&lt;wsp:rsid wsp:val=&quot;001C02DA&quot;/&gt;&lt;wsp:rsid wsp:val=&quot;001C04E1&quot;/&gt;&lt;wsp:rsid wsp:val=&quot;001C063F&quot;/&gt;&lt;wsp:rsid wsp:val=&quot;001C0883&quot;/&gt;&lt;wsp:rsid wsp:val=&quot;001C0CD4&quot;/&gt;&lt;wsp:rsid wsp:val=&quot;001C1163&quot;/&gt;&lt;wsp:rsid wsp:val=&quot;001C16A9&quot;/&gt;&lt;wsp:rsid wsp:val=&quot;001C17D4&quot;/&gt;&lt;wsp:rsid wsp:val=&quot;001C1CEA&quot;/&gt;&lt;wsp:rsid wsp:val=&quot;001C1E52&quot;/&gt;&lt;wsp:rsid wsp:val=&quot;001C1E53&quot;/&gt;&lt;wsp:rsid wsp:val=&quot;001C211D&quot;/&gt;&lt;wsp:rsid wsp:val=&quot;001C2582&quot;/&gt;&lt;wsp:rsid wsp:val=&quot;001C2E60&quot;/&gt;&lt;wsp:rsid wsp:val=&quot;001C3474&quot;/&gt;&lt;wsp:rsid wsp:val=&quot;001C3572&quot;/&gt;&lt;wsp:rsid wsp:val=&quot;001C399B&quot;/&gt;&lt;wsp:rsid wsp:val=&quot;001C3B46&quot;/&gt;&lt;wsp:rsid wsp:val=&quot;001C3DC6&quot;/&gt;&lt;wsp:rsid wsp:val=&quot;001C3EAE&quot;/&gt;&lt;wsp:rsid wsp:val=&quot;001C424C&quot;/&gt;&lt;wsp:rsid wsp:val=&quot;001C457D&quot;/&gt;&lt;wsp:rsid wsp:val=&quot;001C4F5F&quot;/&gt;&lt;wsp:rsid wsp:val=&quot;001C518A&quot;/&gt;&lt;wsp:rsid wsp:val=&quot;001C5566&quot;/&gt;&lt;wsp:rsid wsp:val=&quot;001C5796&quot;/&gt;&lt;wsp:rsid wsp:val=&quot;001C589B&quot;/&gt;&lt;wsp:rsid wsp:val=&quot;001C58A6&quot;/&gt;&lt;wsp:rsid wsp:val=&quot;001C5F88&quot;/&gt;&lt;wsp:rsid wsp:val=&quot;001C619C&quot;/&gt;&lt;wsp:rsid wsp:val=&quot;001C70E7&quot;/&gt;&lt;wsp:rsid wsp:val=&quot;001C7185&quot;/&gt;&lt;wsp:rsid wsp:val=&quot;001C76FC&quot;/&gt;&lt;wsp:rsid wsp:val=&quot;001C7AB6&quot;/&gt;&lt;wsp:rsid wsp:val=&quot;001C7F47&quot;/&gt;&lt;wsp:rsid wsp:val=&quot;001D006C&quot;/&gt;&lt;wsp:rsid wsp:val=&quot;001D017C&quot;/&gt;&lt;wsp:rsid wsp:val=&quot;001D0447&quot;/&gt;&lt;wsp:rsid wsp:val=&quot;001D0578&quot;/&gt;&lt;wsp:rsid wsp:val=&quot;001D0593&quot;/&gt;&lt;wsp:rsid wsp:val=&quot;001D0C3F&quot;/&gt;&lt;wsp:rsid wsp:val=&quot;001D1258&quot;/&gt;&lt;wsp:rsid wsp:val=&quot;001D13B0&quot;/&gt;&lt;wsp:rsid wsp:val=&quot;001D19F8&quot;/&gt;&lt;wsp:rsid wsp:val=&quot;001D1CFF&quot;/&gt;&lt;wsp:rsid wsp:val=&quot;001D2B3C&quot;/&gt;&lt;wsp:rsid wsp:val=&quot;001D2BB2&quot;/&gt;&lt;wsp:rsid wsp:val=&quot;001D2C75&quot;/&gt;&lt;wsp:rsid wsp:val=&quot;001D2E6C&quot;/&gt;&lt;wsp:rsid wsp:val=&quot;001D2ECD&quot;/&gt;&lt;wsp:rsid wsp:val=&quot;001D329E&quot;/&gt;&lt;wsp:rsid wsp:val=&quot;001D3555&quot;/&gt;&lt;wsp:rsid wsp:val=&quot;001D3A25&quot;/&gt;&lt;wsp:rsid wsp:val=&quot;001D3C68&quot;/&gt;&lt;wsp:rsid wsp:val=&quot;001D4315&quot;/&gt;&lt;wsp:rsid wsp:val=&quot;001D43C0&quot;/&gt;&lt;wsp:rsid wsp:val=&quot;001D46EB&quot;/&gt;&lt;wsp:rsid wsp:val=&quot;001D492D&quot;/&gt;&lt;wsp:rsid wsp:val=&quot;001D4969&quot;/&gt;&lt;wsp:rsid wsp:val=&quot;001D4AF0&quot;/&gt;&lt;wsp:rsid wsp:val=&quot;001D4F24&quot;/&gt;&lt;wsp:rsid wsp:val=&quot;001D506F&quot;/&gt;&lt;wsp:rsid wsp:val=&quot;001D53DC&quot;/&gt;&lt;wsp:rsid wsp:val=&quot;001D57BC&quot;/&gt;&lt;wsp:rsid wsp:val=&quot;001D6581&quot;/&gt;&lt;wsp:rsid wsp:val=&quot;001D6AEA&quot;/&gt;&lt;wsp:rsid wsp:val=&quot;001D6CC4&quot;/&gt;&lt;wsp:rsid wsp:val=&quot;001D6E61&quot;/&gt;&lt;wsp:rsid wsp:val=&quot;001D6F30&quot;/&gt;&lt;wsp:rsid wsp:val=&quot;001D6F9A&quot;/&gt;&lt;wsp:rsid wsp:val=&quot;001D7260&quot;/&gt;&lt;wsp:rsid wsp:val=&quot;001D7816&quot;/&gt;&lt;wsp:rsid wsp:val=&quot;001D78B1&quot;/&gt;&lt;wsp:rsid wsp:val=&quot;001D7B96&quot;/&gt;&lt;wsp:rsid wsp:val=&quot;001D7D45&quot;/&gt;&lt;wsp:rsid wsp:val=&quot;001D7F8C&quot;/&gt;&lt;wsp:rsid wsp:val=&quot;001D7FE2&quot;/&gt;&lt;wsp:rsid wsp:val=&quot;001E022E&quot;/&gt;&lt;wsp:rsid wsp:val=&quot;001E09F4&quot;/&gt;&lt;wsp:rsid wsp:val=&quot;001E0A73&quot;/&gt;&lt;wsp:rsid wsp:val=&quot;001E105C&quot;/&gt;&lt;wsp:rsid wsp:val=&quot;001E111F&quot;/&gt;&lt;wsp:rsid wsp:val=&quot;001E1284&quot;/&gt;&lt;wsp:rsid wsp:val=&quot;001E13E0&quot;/&gt;&lt;wsp:rsid wsp:val=&quot;001E1524&quot;/&gt;&lt;wsp:rsid wsp:val=&quot;001E1D3C&quot;/&gt;&lt;wsp:rsid wsp:val=&quot;001E216A&quot;/&gt;&lt;wsp:rsid wsp:val=&quot;001E220A&quot;/&gt;&lt;wsp:rsid wsp:val=&quot;001E251E&quot;/&gt;&lt;wsp:rsid wsp:val=&quot;001E266E&quot;/&gt;&lt;wsp:rsid wsp:val=&quot;001E2EEF&quot;/&gt;&lt;wsp:rsid wsp:val=&quot;001E3099&quot;/&gt;&lt;wsp:rsid wsp:val=&quot;001E3188&quot;/&gt;&lt;wsp:rsid wsp:val=&quot;001E31D1&quot;/&gt;&lt;wsp:rsid wsp:val=&quot;001E32BE&quot;/&gt;&lt;wsp:rsid wsp:val=&quot;001E3350&quot;/&gt;&lt;wsp:rsid wsp:val=&quot;001E33D7&quot;/&gt;&lt;wsp:rsid wsp:val=&quot;001E3A14&quot;/&gt;&lt;wsp:rsid wsp:val=&quot;001E3A45&quot;/&gt;&lt;wsp:rsid wsp:val=&quot;001E420B&quot;/&gt;&lt;wsp:rsid wsp:val=&quot;001E4583&quot;/&gt;&lt;wsp:rsid wsp:val=&quot;001E4704&quot;/&gt;&lt;wsp:rsid wsp:val=&quot;001E474A&quot;/&gt;&lt;wsp:rsid wsp:val=&quot;001E4CE2&quot;/&gt;&lt;wsp:rsid wsp:val=&quot;001E4D9A&quot;/&gt;&lt;wsp:rsid wsp:val=&quot;001E50CB&quot;/&gt;&lt;wsp:rsid wsp:val=&quot;001E5BB2&quot;/&gt;&lt;wsp:rsid wsp:val=&quot;001E5D1F&quot;/&gt;&lt;wsp:rsid wsp:val=&quot;001E636D&quot;/&gt;&lt;wsp:rsid wsp:val=&quot;001E6446&quot;/&gt;&lt;wsp:rsid wsp:val=&quot;001E684F&quot;/&gt;&lt;wsp:rsid wsp:val=&quot;001E689D&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3B&quot;/&gt;&lt;wsp:rsid wsp:val=&quot;001F0546&quot;/&gt;&lt;wsp:rsid wsp:val=&quot;001F0BCC&quot;/&gt;&lt;wsp:rsid wsp:val=&quot;001F0DDF&quot;/&gt;&lt;wsp:rsid wsp:val=&quot;001F125F&quot;/&gt;&lt;wsp:rsid wsp:val=&quot;001F1509&quot;/&gt;&lt;wsp:rsid wsp:val=&quot;001F15CC&quot;/&gt;&lt;wsp:rsid wsp:val=&quot;001F16BF&quot;/&gt;&lt;wsp:rsid wsp:val=&quot;001F16FD&quot;/&gt;&lt;wsp:rsid wsp:val=&quot;001F17CF&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1A4&quot;/&gt;&lt;wsp:rsid wsp:val=&quot;001F5323&quot;/&gt;&lt;wsp:rsid wsp:val=&quot;001F53A2&quot;/&gt;&lt;wsp:rsid wsp:val=&quot;001F55C8&quot;/&gt;&lt;wsp:rsid wsp:val=&quot;001F5AF6&quot;/&gt;&lt;wsp:rsid wsp:val=&quot;001F5C95&quot;/&gt;&lt;wsp:rsid wsp:val=&quot;001F5C9E&quot;/&gt;&lt;wsp:rsid wsp:val=&quot;001F5D53&quot;/&gt;&lt;wsp:rsid wsp:val=&quot;001F5E73&quot;/&gt;&lt;wsp:rsid wsp:val=&quot;001F5ED8&quot;/&gt;&lt;wsp:rsid wsp:val=&quot;001F5F10&quot;/&gt;&lt;wsp:rsid wsp:val=&quot;001F6192&quot;/&gt;&lt;wsp:rsid wsp:val=&quot;001F6408&quot;/&gt;&lt;wsp:rsid wsp:val=&quot;001F644E&quot;/&gt;&lt;wsp:rsid wsp:val=&quot;001F6AB8&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1B7E&quot;/&gt;&lt;wsp:rsid wsp:val=&quot;00201C4B&quot;/&gt;&lt;wsp:rsid wsp:val=&quot;00201C7E&quot;/&gt;&lt;wsp:rsid wsp:val=&quot;00201D85&quot;/&gt;&lt;wsp:rsid wsp:val=&quot;00202201&quot;/&gt;&lt;wsp:rsid wsp:val=&quot;00202D2E&quot;/&gt;&lt;wsp:rsid wsp:val=&quot;00203159&quot;/&gt;&lt;wsp:rsid wsp:val=&quot;00203A6E&quot;/&gt;&lt;wsp:rsid wsp:val=&quot;00203F00&quot;/&gt;&lt;wsp:rsid wsp:val=&quot;00203F5C&quot;/&gt;&lt;wsp:rsid wsp:val=&quot;002047DE&quot;/&gt;&lt;wsp:rsid wsp:val=&quot;0020492D&quot;/&gt;&lt;wsp:rsid wsp:val=&quot;00204A5A&quot;/&gt;&lt;wsp:rsid wsp:val=&quot;00204C12&quot;/&gt;&lt;wsp:rsid wsp:val=&quot;00204D22&quot;/&gt;&lt;wsp:rsid wsp:val=&quot;00204F33&quot;/&gt;&lt;wsp:rsid wsp:val=&quot;00205635&quot;/&gt;&lt;wsp:rsid wsp:val=&quot;002056B8&quot;/&gt;&lt;wsp:rsid wsp:val=&quot;002058DC&quot;/&gt;&lt;wsp:rsid wsp:val=&quot;00205AB2&quot;/&gt;&lt;wsp:rsid wsp:val=&quot;00205CB2&quot;/&gt;&lt;wsp:rsid wsp:val=&quot;0020610B&quot;/&gt;&lt;wsp:rsid wsp:val=&quot;00206133&quot;/&gt;&lt;wsp:rsid wsp:val=&quot;002063A7&quot;/&gt;&lt;wsp:rsid wsp:val=&quot;0020674D&quot;/&gt;&lt;wsp:rsid wsp:val=&quot;00206799&quot;/&gt;&lt;wsp:rsid wsp:val=&quot;00206E5A&quot;/&gt;&lt;wsp:rsid wsp:val=&quot;00207441&quot;/&gt;&lt;wsp:rsid wsp:val=&quot;0020749B&quot;/&gt;&lt;wsp:rsid wsp:val=&quot;00207613&quot;/&gt;&lt;wsp:rsid wsp:val=&quot;00207847&quot;/&gt;&lt;wsp:rsid wsp:val=&quot;00207AF9&quot;/&gt;&lt;wsp:rsid wsp:val=&quot;00207BB9&quot;/&gt;&lt;wsp:rsid wsp:val=&quot;00207EB6&quot;/&gt;&lt;wsp:rsid wsp:val=&quot;00210018&quot;/&gt;&lt;wsp:rsid wsp:val=&quot;00210174&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789&quot;/&gt;&lt;wsp:rsid wsp:val=&quot;00211D31&quot;/&gt;&lt;wsp:rsid wsp:val=&quot;00211DD9&quot;/&gt;&lt;wsp:rsid wsp:val=&quot;0021213F&quot;/&gt;&lt;wsp:rsid wsp:val=&quot;002125B4&quot;/&gt;&lt;wsp:rsid wsp:val=&quot;002126FB&quot;/&gt;&lt;wsp:rsid wsp:val=&quot;00212816&quot;/&gt;&lt;wsp:rsid wsp:val=&quot;00212D30&quot;/&gt;&lt;wsp:rsid wsp:val=&quot;002130BD&quot;/&gt;&lt;wsp:rsid wsp:val=&quot;002134D8&quot;/&gt;&lt;wsp:rsid wsp:val=&quot;002134FD&quot;/&gt;&lt;wsp:rsid wsp:val=&quot;00213706&quot;/&gt;&lt;wsp:rsid wsp:val=&quot;00213851&quot;/&gt;&lt;wsp:rsid wsp:val=&quot;00213FF2&quot;/&gt;&lt;wsp:rsid wsp:val=&quot;00214416&quot;/&gt;&lt;wsp:rsid wsp:val=&quot;00214E0D&quot;/&gt;&lt;wsp:rsid wsp:val=&quot;0021521A&quot;/&gt;&lt;wsp:rsid wsp:val=&quot;0021586D&quot;/&gt;&lt;wsp:rsid wsp:val=&quot;002161EE&quot;/&gt;&lt;wsp:rsid wsp:val=&quot;002162EA&quot;/&gt;&lt;wsp:rsid wsp:val=&quot;002165F9&quot;/&gt;&lt;wsp:rsid wsp:val=&quot;00216685&quot;/&gt;&lt;wsp:rsid wsp:val=&quot;00216796&quot;/&gt;&lt;wsp:rsid wsp:val=&quot;00216B17&quot;/&gt;&lt;wsp:rsid wsp:val=&quot;00216BBF&quot;/&gt;&lt;wsp:rsid wsp:val=&quot;00216E47&quot;/&gt;&lt;wsp:rsid wsp:val=&quot;00217135&quot;/&gt;&lt;wsp:rsid wsp:val=&quot;0021737B&quot;/&gt;&lt;wsp:rsid wsp:val=&quot;00217577&quot;/&gt;&lt;wsp:rsid wsp:val=&quot;00217CE8&quot;/&gt;&lt;wsp:rsid wsp:val=&quot;0022000C&quot;/&gt;&lt;wsp:rsid wsp:val=&quot;002202EC&quot;/&gt;&lt;wsp:rsid wsp:val=&quot;002204ED&quot;/&gt;&lt;wsp:rsid wsp:val=&quot;00220E92&quot;/&gt;&lt;wsp:rsid wsp:val=&quot;002211DD&quot;/&gt;&lt;wsp:rsid wsp:val=&quot;0022135D&quot;/&gt;&lt;wsp:rsid wsp:val=&quot;00221B93&quot;/&gt;&lt;wsp:rsid wsp:val=&quot;002222A4&quot;/&gt;&lt;wsp:rsid wsp:val=&quot;002225CD&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8A&quot;/&gt;&lt;wsp:rsid wsp:val=&quot;002241C9&quot;/&gt;&lt;wsp:rsid wsp:val=&quot;00224A9B&quot;/&gt;&lt;wsp:rsid wsp:val=&quot;00224C25&quot;/&gt;&lt;wsp:rsid wsp:val=&quot;00225161&quot;/&gt;&lt;wsp:rsid wsp:val=&quot;00225709&quot;/&gt;&lt;wsp:rsid wsp:val=&quot;00225BC3&quot;/&gt;&lt;wsp:rsid wsp:val=&quot;00225BEB&quot;/&gt;&lt;wsp:rsid wsp:val=&quot;0022657F&quot;/&gt;&lt;wsp:rsid wsp:val=&quot;002269A7&quot;/&gt;&lt;wsp:rsid wsp:val=&quot;00226BD3&quot;/&gt;&lt;wsp:rsid wsp:val=&quot;00226CCA&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806&quot;/&gt;&lt;wsp:rsid wsp:val=&quot;00230944&quot;/&gt;&lt;wsp:rsid wsp:val=&quot;00230AD3&quot;/&gt;&lt;wsp:rsid wsp:val=&quot;00230BB1&quot;/&gt;&lt;wsp:rsid wsp:val=&quot;00230D7B&quot;/&gt;&lt;wsp:rsid wsp:val=&quot;0023101D&quot;/&gt;&lt;wsp:rsid wsp:val=&quot;002313B5&quot;/&gt;&lt;wsp:rsid wsp:val=&quot;002314EE&quot;/&gt;&lt;wsp:rsid wsp:val=&quot;00231740&quot;/&gt;&lt;wsp:rsid wsp:val=&quot;00231929&quot;/&gt;&lt;wsp:rsid wsp:val=&quot;00231D67&quot;/&gt;&lt;wsp:rsid wsp:val=&quot;00232191&quot;/&gt;&lt;wsp:rsid wsp:val=&quot;002326A1&quot;/&gt;&lt;wsp:rsid wsp:val=&quot;00232E9D&quot;/&gt;&lt;wsp:rsid wsp:val=&quot;0023302F&quot;/&gt;&lt;wsp:rsid wsp:val=&quot;0023311D&quot;/&gt;&lt;wsp:rsid wsp:val=&quot;0023399C&quot;/&gt;&lt;wsp:rsid wsp:val=&quot;00233B04&quot;/&gt;&lt;wsp:rsid wsp:val=&quot;002341D4&quot;/&gt;&lt;wsp:rsid wsp:val=&quot;002344C8&quot;/&gt;&lt;wsp:rsid wsp:val=&quot;00234692&quot;/&gt;&lt;wsp:rsid wsp:val=&quot;002346B0&quot;/&gt;&lt;wsp:rsid wsp:val=&quot;002349C5&quot;/&gt;&lt;wsp:rsid wsp:val=&quot;00234E0D&quot;/&gt;&lt;wsp:rsid wsp:val=&quot;00235581&quot;/&gt;&lt;wsp:rsid wsp:val=&quot;00235698&quot;/&gt;&lt;wsp:rsid wsp:val=&quot;00235724&quot;/&gt;&lt;wsp:rsid wsp:val=&quot;0023577D&quot;/&gt;&lt;wsp:rsid wsp:val=&quot;00235A15&quot;/&gt;&lt;wsp:rsid wsp:val=&quot;00236400&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9A7&quot;/&gt;&lt;wsp:rsid wsp:val=&quot;00240A69&quot;/&gt;&lt;wsp:rsid wsp:val=&quot;00240B7D&quot;/&gt;&lt;wsp:rsid wsp:val=&quot;00240F76&quot;/&gt;&lt;wsp:rsid wsp:val=&quot;0024103F&quot;/&gt;&lt;wsp:rsid wsp:val=&quot;00241C7B&quot;/&gt;&lt;wsp:rsid wsp:val=&quot;00241CAE&quot;/&gt;&lt;wsp:rsid wsp:val=&quot;002421F2&quot;/&gt;&lt;wsp:rsid wsp:val=&quot;00242B2A&quot;/&gt;&lt;wsp:rsid wsp:val=&quot;00242CAE&quot;/&gt;&lt;wsp:rsid wsp:val=&quot;00243ACD&quot;/&gt;&lt;wsp:rsid wsp:val=&quot;00243DCC&quot;/&gt;&lt;wsp:rsid wsp:val=&quot;00243ED0&quot;/&gt;&lt;wsp:rsid wsp:val=&quot;002443C2&quot;/&gt;&lt;wsp:rsid wsp:val=&quot;00244606&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C52&quot;/&gt;&lt;wsp:rsid wsp:val=&quot;00246C98&quot;/&gt;&lt;wsp:rsid wsp:val=&quot;00246EB6&quot;/&gt;&lt;wsp:rsid wsp:val=&quot;00246F1F&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2A9&quot;/&gt;&lt;wsp:rsid wsp:val=&quot;0025169E&quot;/&gt;&lt;wsp:rsid wsp:val=&quot;00251929&quot;/&gt;&lt;wsp:rsid wsp:val=&quot;00251F5E&quot;/&gt;&lt;wsp:rsid wsp:val=&quot;002520A6&quot;/&gt;&lt;wsp:rsid wsp:val=&quot;002521CC&quot;/&gt;&lt;wsp:rsid wsp:val=&quot;002522FF&quot;/&gt;&lt;wsp:rsid wsp:val=&quot;00252719&quot;/&gt;&lt;wsp:rsid wsp:val=&quot;00252A05&quot;/&gt;&lt;wsp:rsid wsp:val=&quot;00252A61&quot;/&gt;&lt;wsp:rsid wsp:val=&quot;0025308E&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B17&quot;/&gt;&lt;wsp:rsid wsp:val=&quot;00255BAF&quot;/&gt;&lt;wsp:rsid wsp:val=&quot;00255C71&quot;/&gt;&lt;wsp:rsid wsp:val=&quot;00255C73&quot;/&gt;&lt;wsp:rsid wsp:val=&quot;00255D42&quot;/&gt;&lt;wsp:rsid wsp:val=&quot;00256F02&quot;/&gt;&lt;wsp:rsid wsp:val=&quot;002571C8&quot;/&gt;&lt;wsp:rsid wsp:val=&quot;002572F1&quot;/&gt;&lt;wsp:rsid wsp:val=&quot;0025779C&quot;/&gt;&lt;wsp:rsid wsp:val=&quot;00257A62&quot;/&gt;&lt;wsp:rsid wsp:val=&quot;00257CB5&quot;/&gt;&lt;wsp:rsid wsp:val=&quot;00260156&quot;/&gt;&lt;wsp:rsid wsp:val=&quot;0026037C&quot;/&gt;&lt;wsp:rsid wsp:val=&quot;0026075E&quot;/&gt;&lt;wsp:rsid wsp:val=&quot;00260FAD&quot;/&gt;&lt;wsp:rsid wsp:val=&quot;002612A1&quot;/&gt;&lt;wsp:rsid wsp:val=&quot;00261559&quot;/&gt;&lt;wsp:rsid wsp:val=&quot;00261A63&quot;/&gt;&lt;wsp:rsid wsp:val=&quot;00261BCF&quot;/&gt;&lt;wsp:rsid wsp:val=&quot;00261D05&quot;/&gt;&lt;wsp:rsid wsp:val=&quot;002622E3&quot;/&gt;&lt;wsp:rsid wsp:val=&quot;002623AC&quot;/&gt;&lt;wsp:rsid wsp:val=&quot;002623DA&quot;/&gt;&lt;wsp:rsid wsp:val=&quot;00262524&quot;/&gt;&lt;wsp:rsid wsp:val=&quot;00262979&quot;/&gt;&lt;wsp:rsid wsp:val=&quot;00262A27&quot;/&gt;&lt;wsp:rsid wsp:val=&quot;00262BAD&quot;/&gt;&lt;wsp:rsid wsp:val=&quot;00262CEB&quot;/&gt;&lt;wsp:rsid wsp:val=&quot;00262E69&quot;/&gt;&lt;wsp:rsid wsp:val=&quot;00263038&quot;/&gt;&lt;wsp:rsid wsp:val=&quot;00263B02&quot;/&gt;&lt;wsp:rsid wsp:val=&quot;00263D8E&quot;/&gt;&lt;wsp:rsid wsp:val=&quot;00263DD9&quot;/&gt;&lt;wsp:rsid wsp:val=&quot;002643C7&quot;/&gt;&lt;wsp:rsid wsp:val=&quot;0026455A&quot;/&gt;&lt;wsp:rsid wsp:val=&quot;0026468A&quot;/&gt;&lt;wsp:rsid wsp:val=&quot;00264C28&quot;/&gt;&lt;wsp:rsid wsp:val=&quot;00264F6D&quot;/&gt;&lt;wsp:rsid wsp:val=&quot;0026509A&quot;/&gt;&lt;wsp:rsid wsp:val=&quot;002651FC&quot;/&gt;&lt;wsp:rsid wsp:val=&quot;00265571&quot;/&gt;&lt;wsp:rsid wsp:val=&quot;00265701&quot;/&gt;&lt;wsp:rsid wsp:val=&quot;00265C3B&quot;/&gt;&lt;wsp:rsid wsp:val=&quot;00265D41&quot;/&gt;&lt;wsp:rsid wsp:val=&quot;00265E9A&quot;/&gt;&lt;wsp:rsid wsp:val=&quot;00266012&quot;/&gt;&lt;wsp:rsid wsp:val=&quot;00266210&quot;/&gt;&lt;wsp:rsid wsp:val=&quot;00266427&quot;/&gt;&lt;wsp:rsid wsp:val=&quot;00267026&quot;/&gt;&lt;wsp:rsid wsp:val=&quot;002670B0&quot;/&gt;&lt;wsp:rsid wsp:val=&quot;0026716C&quot;/&gt;&lt;wsp:rsid wsp:val=&quot;00267959&quot;/&gt;&lt;wsp:rsid wsp:val=&quot;00267D2F&quot;/&gt;&lt;wsp:rsid wsp:val=&quot;00270C63&quot;/&gt;&lt;wsp:rsid wsp:val=&quot;00270C70&quot;/&gt;&lt;wsp:rsid wsp:val=&quot;00270C98&quot;/&gt;&lt;wsp:rsid wsp:val=&quot;00270E57&quot;/&gt;&lt;wsp:rsid wsp:val=&quot;0027149E&quot;/&gt;&lt;wsp:rsid wsp:val=&quot;00271738&quot;/&gt;&lt;wsp:rsid wsp:val=&quot;0027193C&quot;/&gt;&lt;wsp:rsid wsp:val=&quot;00271A6C&quot;/&gt;&lt;wsp:rsid wsp:val=&quot;00271B1E&quot;/&gt;&lt;wsp:rsid wsp:val=&quot;00271EEF&quot;/&gt;&lt;wsp:rsid wsp:val=&quot;0027242C&quot;/&gt;&lt;wsp:rsid wsp:val=&quot;00272474&quot;/&gt;&lt;wsp:rsid wsp:val=&quot;0027249B&quot;/&gt;&lt;wsp:rsid wsp:val=&quot;0027280D&quot;/&gt;&lt;wsp:rsid wsp:val=&quot;00272D06&quot;/&gt;&lt;wsp:rsid wsp:val=&quot;00272FEB&quot;/&gt;&lt;wsp:rsid wsp:val=&quot;0027309D&quot;/&gt;&lt;wsp:rsid wsp:val=&quot;00273759&quot;/&gt;&lt;wsp:rsid wsp:val=&quot;002738C9&quot;/&gt;&lt;wsp:rsid wsp:val=&quot;00273B2D&quot;/&gt;&lt;wsp:rsid wsp:val=&quot;00273C14&quot;/&gt;&lt;wsp:rsid wsp:val=&quot;00273C3F&quot;/&gt;&lt;wsp:rsid wsp:val=&quot;00273CFB&quot;/&gt;&lt;wsp:rsid wsp:val=&quot;00274391&quot;/&gt;&lt;wsp:rsid wsp:val=&quot;002749C8&quot;/&gt;&lt;wsp:rsid wsp:val=&quot;00274D08&quot;/&gt;&lt;wsp:rsid wsp:val=&quot;00275435&quot;/&gt;&lt;wsp:rsid wsp:val=&quot;00275464&quot;/&gt;&lt;wsp:rsid wsp:val=&quot;0027568B&quot;/&gt;&lt;wsp:rsid wsp:val=&quot;002756D5&quot;/&gt;&lt;wsp:rsid wsp:val=&quot;002758B1&quot;/&gt;&lt;wsp:rsid wsp:val=&quot;00276001&quot;/&gt;&lt;wsp:rsid wsp:val=&quot;00276457&quot;/&gt;&lt;wsp:rsid wsp:val=&quot;002764FB&quot;/&gt;&lt;wsp:rsid wsp:val=&quot;00276995&quot;/&gt;&lt;wsp:rsid wsp:val=&quot;00276BEE&quot;/&gt;&lt;wsp:rsid wsp:val=&quot;00276EFA&quot;/&gt;&lt;wsp:rsid wsp:val=&quot;00277E66&quot;/&gt;&lt;wsp:rsid wsp:val=&quot;002801E2&quot;/&gt;&lt;wsp:rsid wsp:val=&quot;0028052D&quot;/&gt;&lt;wsp:rsid wsp:val=&quot;00280684&quot;/&gt;&lt;wsp:rsid wsp:val=&quot;00280706&quot;/&gt;&lt;wsp:rsid wsp:val=&quot;0028073A&quot;/&gt;&lt;wsp:rsid wsp:val=&quot;002807D6&quot;/&gt;&lt;wsp:rsid wsp:val=&quot;00280851&quot;/&gt;&lt;wsp:rsid wsp:val=&quot;00280960&quot;/&gt;&lt;wsp:rsid wsp:val=&quot;00280D6E&quot;/&gt;&lt;wsp:rsid wsp:val=&quot;00281166&quot;/&gt;&lt;wsp:rsid wsp:val=&quot;00281B68&quot;/&gt;&lt;wsp:rsid wsp:val=&quot;002825CE&quot;/&gt;&lt;wsp:rsid wsp:val=&quot;002826D0&quot;/&gt;&lt;wsp:rsid wsp:val=&quot;00282753&quot;/&gt;&lt;wsp:rsid wsp:val=&quot;002829E8&quot;/&gt;&lt;wsp:rsid wsp:val=&quot;00282FCB&quot;/&gt;&lt;wsp:rsid wsp:val=&quot;0028316F&quot;/&gt;&lt;wsp:rsid wsp:val=&quot;00283181&quot;/&gt;&lt;wsp:rsid wsp:val=&quot;002832C5&quot;/&gt;&lt;wsp:rsid wsp:val=&quot;002835A5&quot;/&gt;&lt;wsp:rsid wsp:val=&quot;002836DC&quot;/&gt;&lt;wsp:rsid wsp:val=&quot;00283D6B&quot;/&gt;&lt;wsp:rsid wsp:val=&quot;00284BE8&quot;/&gt;&lt;wsp:rsid wsp:val=&quot;00284E7F&quot;/&gt;&lt;wsp:rsid wsp:val=&quot;002850A8&quot;/&gt;&lt;wsp:rsid wsp:val=&quot;002851CC&quot;/&gt;&lt;wsp:rsid wsp:val=&quot;00285520&quot;/&gt;&lt;wsp:rsid wsp:val=&quot;00285894&quot;/&gt;&lt;wsp:rsid wsp:val=&quot;00285E28&quot;/&gt;&lt;wsp:rsid wsp:val=&quot;00286432&quot;/&gt;&lt;wsp:rsid wsp:val=&quot;00286487&quot;/&gt;&lt;wsp:rsid wsp:val=&quot;00286631&quot;/&gt;&lt;wsp:rsid wsp:val=&quot;00286B14&quot;/&gt;&lt;wsp:rsid wsp:val=&quot;00286B1F&quot;/&gt;&lt;wsp:rsid wsp:val=&quot;00286DD8&quot;/&gt;&lt;wsp:rsid wsp:val=&quot;00286ED5&quot;/&gt;&lt;wsp:rsid wsp:val=&quot;00286F76&quot;/&gt;&lt;wsp:rsid wsp:val=&quot;00287376&quot;/&gt;&lt;wsp:rsid wsp:val=&quot;002875DB&quot;/&gt;&lt;wsp:rsid wsp:val=&quot;002877DE&quot;/&gt;&lt;wsp:rsid wsp:val=&quot;00287C28&quot;/&gt;&lt;wsp:rsid wsp:val=&quot;00287EA3&quot;/&gt;&lt;wsp:rsid wsp:val=&quot;00290006&quot;/&gt;&lt;wsp:rsid wsp:val=&quot;00290254&quot;/&gt;&lt;wsp:rsid wsp:val=&quot;00290745&quot;/&gt;&lt;wsp:rsid wsp:val=&quot;0029111B&quot;/&gt;&lt;wsp:rsid wsp:val=&quot;0029178D&quot;/&gt;&lt;wsp:rsid wsp:val=&quot;0029178F&quot;/&gt;&lt;wsp:rsid wsp:val=&quot;00291B01&quot;/&gt;&lt;wsp:rsid wsp:val=&quot;0029230A&quot;/&gt;&lt;wsp:rsid wsp:val=&quot;00292491&quot;/&gt;&lt;wsp:rsid wsp:val=&quot;0029267A&quot;/&gt;&lt;wsp:rsid wsp:val=&quot;002928BD&quot;/&gt;&lt;wsp:rsid wsp:val=&quot;00293504&quot;/&gt;&lt;wsp:rsid wsp:val=&quot;002935D3&quot;/&gt;&lt;wsp:rsid wsp:val=&quot;002943A9&quot;/&gt;&lt;wsp:rsid wsp:val=&quot;002944CA&quot;/&gt;&lt;wsp:rsid wsp:val=&quot;00294722&quot;/&gt;&lt;wsp:rsid wsp:val=&quot;00294AB1&quot;/&gt;&lt;wsp:rsid wsp:val=&quot;00294E70&quot;/&gt;&lt;wsp:rsid wsp:val=&quot;00295018&quot;/&gt;&lt;wsp:rsid wsp:val=&quot;00295226&quot;/&gt;&lt;wsp:rsid wsp:val=&quot;0029548C&quot;/&gt;&lt;wsp:rsid wsp:val=&quot;00295539&quot;/&gt;&lt;wsp:rsid wsp:val=&quot;00295F1C&quot;/&gt;&lt;wsp:rsid wsp:val=&quot;00295FB1&quot;/&gt;&lt;wsp:rsid wsp:val=&quot;0029636B&quot;/&gt;&lt;wsp:rsid wsp:val=&quot;002963EC&quot;/&gt;&lt;wsp:rsid wsp:val=&quot;002965C5&quot;/&gt;&lt;wsp:rsid wsp:val=&quot;00296AE3&quot;/&gt;&lt;wsp:rsid wsp:val=&quot;00296E40&quot;/&gt;&lt;wsp:rsid wsp:val=&quot;00296FD8&quot;/&gt;&lt;wsp:rsid wsp:val=&quot;0029743A&quot;/&gt;&lt;wsp:rsid wsp:val=&quot;00297499&quot;/&gt;&lt;wsp:rsid wsp:val=&quot;002974AA&quot;/&gt;&lt;wsp:rsid wsp:val=&quot;00297F46&quot;/&gt;&lt;wsp:rsid wsp:val=&quot;002A0028&quot;/&gt;&lt;wsp:rsid wsp:val=&quot;002A0155&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B65&quot;/&gt;&lt;wsp:rsid wsp:val=&quot;002A3CF2&quot;/&gt;&lt;wsp:rsid wsp:val=&quot;002A3EB8&quot;/&gt;&lt;wsp:rsid wsp:val=&quot;002A4102&quot;/&gt;&lt;wsp:rsid wsp:val=&quot;002A4625&quot;/&gt;&lt;wsp:rsid wsp:val=&quot;002A4918&quot;/&gt;&lt;wsp:rsid wsp:val=&quot;002A49F0&quot;/&gt;&lt;wsp:rsid wsp:val=&quot;002A4E20&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1DBA&quot;/&gt;&lt;wsp:rsid wsp:val=&quot;002B21D6&quot;/&gt;&lt;wsp:rsid wsp:val=&quot;002B23AE&quot;/&gt;&lt;wsp:rsid wsp:val=&quot;002B2C92&quot;/&gt;&lt;wsp:rsid wsp:val=&quot;002B2F3E&quot;/&gt;&lt;wsp:rsid wsp:val=&quot;002B2F85&quot;/&gt;&lt;wsp:rsid wsp:val=&quot;002B3081&quot;/&gt;&lt;wsp:rsid wsp:val=&quot;002B318B&quot;/&gt;&lt;wsp:rsid wsp:val=&quot;002B32BC&quot;/&gt;&lt;wsp:rsid wsp:val=&quot;002B340B&quot;/&gt;&lt;wsp:rsid wsp:val=&quot;002B347A&quot;/&gt;&lt;wsp:rsid wsp:val=&quot;002B34AE&quot;/&gt;&lt;wsp:rsid wsp:val=&quot;002B3BA5&quot;/&gt;&lt;wsp:rsid wsp:val=&quot;002B3D90&quot;/&gt;&lt;wsp:rsid wsp:val=&quot;002B497C&quot;/&gt;&lt;wsp:rsid wsp:val=&quot;002B4C37&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C2C&quot;/&gt;&lt;wsp:rsid wsp:val=&quot;002B7095&quot;/&gt;&lt;wsp:rsid wsp:val=&quot;002B776C&quot;/&gt;&lt;wsp:rsid wsp:val=&quot;002C021C&quot;/&gt;&lt;wsp:rsid wsp:val=&quot;002C026F&quot;/&gt;&lt;wsp:rsid wsp:val=&quot;002C04C2&quot;/&gt;&lt;wsp:rsid wsp:val=&quot;002C0818&quot;/&gt;&lt;wsp:rsid wsp:val=&quot;002C0AC9&quot;/&gt;&lt;wsp:rsid wsp:val=&quot;002C0DD0&quot;/&gt;&lt;wsp:rsid wsp:val=&quot;002C0E0A&quot;/&gt;&lt;wsp:rsid wsp:val=&quot;002C1368&quot;/&gt;&lt;wsp:rsid wsp:val=&quot;002C1654&quot;/&gt;&lt;wsp:rsid wsp:val=&quot;002C1DF1&quot;/&gt;&lt;wsp:rsid wsp:val=&quot;002C203A&quot;/&gt;&lt;wsp:rsid wsp:val=&quot;002C2502&quot;/&gt;&lt;wsp:rsid wsp:val=&quot;002C2CF2&quot;/&gt;&lt;wsp:rsid wsp:val=&quot;002C2E8A&quot;/&gt;&lt;wsp:rsid wsp:val=&quot;002C2FCD&quot;/&gt;&lt;wsp:rsid wsp:val=&quot;002C3289&quot;/&gt;&lt;wsp:rsid wsp:val=&quot;002C33D3&quot;/&gt;&lt;wsp:rsid wsp:val=&quot;002C36D3&quot;/&gt;&lt;wsp:rsid wsp:val=&quot;002C3AE4&quot;/&gt;&lt;wsp:rsid wsp:val=&quot;002C3C99&quot;/&gt;&lt;wsp:rsid wsp:val=&quot;002C3DBF&quot;/&gt;&lt;wsp:rsid wsp:val=&quot;002C3E10&quot;/&gt;&lt;wsp:rsid wsp:val=&quot;002C3E89&quot;/&gt;&lt;wsp:rsid wsp:val=&quot;002C451B&quot;/&gt;&lt;wsp:rsid wsp:val=&quot;002C4602&quot;/&gt;&lt;wsp:rsid wsp:val=&quot;002C4DFD&quot;/&gt;&lt;wsp:rsid wsp:val=&quot;002C5533&quot;/&gt;&lt;wsp:rsid wsp:val=&quot;002C55C7&quot;/&gt;&lt;wsp:rsid wsp:val=&quot;002C5620&quot;/&gt;&lt;wsp:rsid wsp:val=&quot;002C5A6B&quot;/&gt;&lt;wsp:rsid wsp:val=&quot;002C5D7C&quot;/&gt;&lt;wsp:rsid wsp:val=&quot;002C61E0&quot;/&gt;&lt;wsp:rsid wsp:val=&quot;002C6F88&quot;/&gt;&lt;wsp:rsid wsp:val=&quot;002C7014&quot;/&gt;&lt;wsp:rsid wsp:val=&quot;002C782F&quot;/&gt;&lt;wsp:rsid wsp:val=&quot;002C7B03&quot;/&gt;&lt;wsp:rsid wsp:val=&quot;002C7B0D&quot;/&gt;&lt;wsp:rsid wsp:val=&quot;002C7BC3&quot;/&gt;&lt;wsp:rsid wsp:val=&quot;002C7D31&quot;/&gt;&lt;wsp:rsid wsp:val=&quot;002C7D95&quot;/&gt;&lt;wsp:rsid wsp:val=&quot;002C7EC6&quot;/&gt;&lt;wsp:rsid wsp:val=&quot;002D001E&quot;/&gt;&lt;wsp:rsid wsp:val=&quot;002D0199&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B4E&quot;/&gt;&lt;wsp:rsid wsp:val=&quot;002D2C1A&quot;/&gt;&lt;wsp:rsid wsp:val=&quot;002D3968&quot;/&gt;&lt;wsp:rsid wsp:val=&quot;002D425A&quot;/&gt;&lt;wsp:rsid wsp:val=&quot;002D426D&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72F&quot;/&gt;&lt;wsp:rsid wsp:val=&quot;002D7833&quot;/&gt;&lt;wsp:rsid wsp:val=&quot;002E018E&quot;/&gt;&lt;wsp:rsid wsp:val=&quot;002E03E6&quot;/&gt;&lt;wsp:rsid wsp:val=&quot;002E04F0&quot;/&gt;&lt;wsp:rsid wsp:val=&quot;002E0661&quot;/&gt;&lt;wsp:rsid wsp:val=&quot;002E086B&quot;/&gt;&lt;wsp:rsid wsp:val=&quot;002E0D41&quot;/&gt;&lt;wsp:rsid wsp:val=&quot;002E0E94&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484C&quot;/&gt;&lt;wsp:rsid wsp:val=&quot;002E4B7B&quot;/&gt;&lt;wsp:rsid wsp:val=&quot;002E4C0E&quot;/&gt;&lt;wsp:rsid wsp:val=&quot;002E501A&quot;/&gt;&lt;wsp:rsid wsp:val=&quot;002E550C&quot;/&gt;&lt;wsp:rsid wsp:val=&quot;002E58E1&quot;/&gt;&lt;wsp:rsid wsp:val=&quot;002E5BDD&quot;/&gt;&lt;wsp:rsid wsp:val=&quot;002E5C56&quot;/&gt;&lt;wsp:rsid wsp:val=&quot;002E679D&quot;/&gt;&lt;wsp:rsid wsp:val=&quot;002E6D8A&quot;/&gt;&lt;wsp:rsid wsp:val=&quot;002E7321&quot;/&gt;&lt;wsp:rsid wsp:val=&quot;002E7894&quot;/&gt;&lt;wsp:rsid wsp:val=&quot;002E7C45&quot;/&gt;&lt;wsp:rsid wsp:val=&quot;002F0045&quot;/&gt;&lt;wsp:rsid wsp:val=&quot;002F00F0&quot;/&gt;&lt;wsp:rsid wsp:val=&quot;002F025B&quot;/&gt;&lt;wsp:rsid wsp:val=&quot;002F0675&quot;/&gt;&lt;wsp:rsid wsp:val=&quot;002F0684&quot;/&gt;&lt;wsp:rsid wsp:val=&quot;002F0ADB&quot;/&gt;&lt;wsp:rsid wsp:val=&quot;002F13AA&quot;/&gt;&lt;wsp:rsid wsp:val=&quot;002F15C7&quot;/&gt;&lt;wsp:rsid wsp:val=&quot;002F1BBA&quot;/&gt;&lt;wsp:rsid wsp:val=&quot;002F23FC&quot;/&gt;&lt;wsp:rsid wsp:val=&quot;002F2AE0&quot;/&gt;&lt;wsp:rsid wsp:val=&quot;002F2B32&quot;/&gt;&lt;wsp:rsid wsp:val=&quot;002F378C&quot;/&gt;&lt;wsp:rsid wsp:val=&quot;002F3AAA&quot;/&gt;&lt;wsp:rsid wsp:val=&quot;002F3F16&quot;/&gt;&lt;wsp:rsid wsp:val=&quot;002F413F&quot;/&gt;&lt;wsp:rsid wsp:val=&quot;002F41C1&quot;/&gt;&lt;wsp:rsid wsp:val=&quot;002F44AD&quot;/&gt;&lt;wsp:rsid wsp:val=&quot;002F45D3&quot;/&gt;&lt;wsp:rsid wsp:val=&quot;002F4934&quot;/&gt;&lt;wsp:rsid wsp:val=&quot;002F4936&quot;/&gt;&lt;wsp:rsid wsp:val=&quot;002F4A52&quot;/&gt;&lt;wsp:rsid wsp:val=&quot;002F4CF5&quot;/&gt;&lt;wsp:rsid wsp:val=&quot;002F4FC5&quot;/&gt;&lt;wsp:rsid wsp:val=&quot;002F511A&quot;/&gt;&lt;wsp:rsid wsp:val=&quot;002F5422&quot;/&gt;&lt;wsp:rsid wsp:val=&quot;002F5634&quot;/&gt;&lt;wsp:rsid wsp:val=&quot;002F5F14&quot;/&gt;&lt;wsp:rsid wsp:val=&quot;002F5FDA&quot;/&gt;&lt;wsp:rsid wsp:val=&quot;002F619C&quot;/&gt;&lt;wsp:rsid wsp:val=&quot;002F622F&quot;/&gt;&lt;wsp:rsid wsp:val=&quot;002F6319&quot;/&gt;&lt;wsp:rsid wsp:val=&quot;002F67E2&quot;/&gt;&lt;wsp:rsid wsp:val=&quot;002F6BDA&quot;/&gt;&lt;wsp:rsid wsp:val=&quot;002F6C02&quot;/&gt;&lt;wsp:rsid wsp:val=&quot;002F6EA2&quot;/&gt;&lt;wsp:rsid wsp:val=&quot;002F7055&quot;/&gt;&lt;wsp:rsid wsp:val=&quot;002F722D&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30&quot;/&gt;&lt;wsp:rsid wsp:val=&quot;003004CC&quot;/&gt;&lt;wsp:rsid wsp:val=&quot;0030066E&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549&quot;/&gt;&lt;wsp:rsid wsp:val=&quot;00304AC5&quot;/&gt;&lt;wsp:rsid wsp:val=&quot;00304FCA&quot;/&gt;&lt;wsp:rsid wsp:val=&quot;00305372&quot;/&gt;&lt;wsp:rsid wsp:val=&quot;003054BD&quot;/&gt;&lt;wsp:rsid wsp:val=&quot;0030555B&quot;/&gt;&lt;wsp:rsid wsp:val=&quot;0030621C&quot;/&gt;&lt;wsp:rsid wsp:val=&quot;00306306&quot;/&gt;&lt;wsp:rsid wsp:val=&quot;003065FB&quot;/&gt;&lt;wsp:rsid wsp:val=&quot;00306C47&quot;/&gt;&lt;wsp:rsid wsp:val=&quot;00306D00&quot;/&gt;&lt;wsp:rsid wsp:val=&quot;003076A5&quot;/&gt;&lt;wsp:rsid wsp:val=&quot;00307B27&quot;/&gt;&lt;wsp:rsid wsp:val=&quot;00307F28&quot;/&gt;&lt;wsp:rsid wsp:val=&quot;003101DC&quot;/&gt;&lt;wsp:rsid wsp:val=&quot;0031035A&quot;/&gt;&lt;wsp:rsid wsp:val=&quot;00310CC6&quot;/&gt;&lt;wsp:rsid wsp:val=&quot;00311642&quot;/&gt;&lt;wsp:rsid wsp:val=&quot;00311761&quot;/&gt;&lt;wsp:rsid wsp:val=&quot;003117E1&quot;/&gt;&lt;wsp:rsid wsp:val=&quot;00311941&quot;/&gt;&lt;wsp:rsid wsp:val=&quot;00312064&quot;/&gt;&lt;wsp:rsid wsp:val=&quot;003121B8&quot;/&gt;&lt;wsp:rsid wsp:val=&quot;0031328B&quot;/&gt;&lt;wsp:rsid wsp:val=&quot;003137A0&quot;/&gt;&lt;wsp:rsid wsp:val=&quot;003137ED&quot;/&gt;&lt;wsp:rsid wsp:val=&quot;00313C4F&quot;/&gt;&lt;wsp:rsid wsp:val=&quot;0031403D&quot;/&gt;&lt;wsp:rsid wsp:val=&quot;00314176&quot;/&gt;&lt;wsp:rsid wsp:val=&quot;003141C2&quot;/&gt;&lt;wsp:rsid wsp:val=&quot;00314629&quot;/&gt;&lt;wsp:rsid wsp:val=&quot;0031477C&quot;/&gt;&lt;wsp:rsid wsp:val=&quot;003150EA&quot;/&gt;&lt;wsp:rsid wsp:val=&quot;0031599D&quot;/&gt;&lt;wsp:rsid wsp:val=&quot;00315C4C&quot;/&gt;&lt;wsp:rsid wsp:val=&quot;00315F72&quot;/&gt;&lt;wsp:rsid wsp:val=&quot;00316072&quot;/&gt;&lt;wsp:rsid wsp:val=&quot;003160FB&quot;/&gt;&lt;wsp:rsid wsp:val=&quot;00316265&quot;/&gt;&lt;wsp:rsid wsp:val=&quot;00316C58&quot;/&gt;&lt;wsp:rsid wsp:val=&quot;00316E46&quot;/&gt;&lt;wsp:rsid wsp:val=&quot;00317050&quot;/&gt;&lt;wsp:rsid wsp:val=&quot;00317368&quot;/&gt;&lt;wsp:rsid wsp:val=&quot;00317884&quot;/&gt;&lt;wsp:rsid wsp:val=&quot;003200D5&quot;/&gt;&lt;wsp:rsid wsp:val=&quot;00320312&quot;/&gt;&lt;wsp:rsid wsp:val=&quot;003203F1&quot;/&gt;&lt;wsp:rsid wsp:val=&quot;00320B1B&quot;/&gt;&lt;wsp:rsid wsp:val=&quot;00320F24&quot;/&gt;&lt;wsp:rsid wsp:val=&quot;003216F4&quot;/&gt;&lt;wsp:rsid wsp:val=&quot;0032172E&quot;/&gt;&lt;wsp:rsid wsp:val=&quot;00321822&quot;/&gt;&lt;wsp:rsid wsp:val=&quot;00321B02&quot;/&gt;&lt;wsp:rsid wsp:val=&quot;00321ECD&quot;/&gt;&lt;wsp:rsid wsp:val=&quot;00322021&quot;/&gt;&lt;wsp:rsid wsp:val=&quot;003222E4&quot;/&gt;&lt;wsp:rsid wsp:val=&quot;00322722&quot;/&gt;&lt;wsp:rsid wsp:val=&quot;00322929&quot;/&gt;&lt;wsp:rsid wsp:val=&quot;00322A6A&quot;/&gt;&lt;wsp:rsid wsp:val=&quot;00322BC3&quot;/&gt;&lt;wsp:rsid wsp:val=&quot;00322E3B&quot;/&gt;&lt;wsp:rsid wsp:val=&quot;00323F98&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8C4&quot;/&gt;&lt;wsp:rsid wsp:val=&quot;00330C30&quot;/&gt;&lt;wsp:rsid wsp:val=&quot;00330DE8&quot;/&gt;&lt;wsp:rsid wsp:val=&quot;00331086&quot;/&gt;&lt;wsp:rsid wsp:val=&quot;00331572&quot;/&gt;&lt;wsp:rsid wsp:val=&quot;003317E8&quot;/&gt;&lt;wsp:rsid wsp:val=&quot;00331B93&quot;/&gt;&lt;wsp:rsid wsp:val=&quot;00331BCC&quot;/&gt;&lt;wsp:rsid wsp:val=&quot;003321C3&quot;/&gt;&lt;wsp:rsid wsp:val=&quot;00332962&quot;/&gt;&lt;wsp:rsid wsp:val=&quot;00333A53&quot;/&gt;&lt;wsp:rsid wsp:val=&quot;00333D73&quot;/&gt;&lt;wsp:rsid wsp:val=&quot;00333FB4&quot;/&gt;&lt;wsp:rsid wsp:val=&quot;00334799&quot;/&gt;&lt;wsp:rsid wsp:val=&quot;00335250&quot;/&gt;&lt;wsp:rsid wsp:val=&quot;0033588B&quot;/&gt;&lt;wsp:rsid wsp:val=&quot;0033592C&quot;/&gt;&lt;wsp:rsid wsp:val=&quot;00335E2A&quot;/&gt;&lt;wsp:rsid wsp:val=&quot;00336225&quot;/&gt;&lt;wsp:rsid wsp:val=&quot;00336780&quot;/&gt;&lt;wsp:rsid wsp:val=&quot;003367C5&quot;/&gt;&lt;wsp:rsid wsp:val=&quot;003370D3&quot;/&gt;&lt;wsp:rsid wsp:val=&quot;00337793&quot;/&gt;&lt;wsp:rsid wsp:val=&quot;003378A3&quot;/&gt;&lt;wsp:rsid wsp:val=&quot;00337A57&quot;/&gt;&lt;wsp:rsid wsp:val=&quot;00337C71&quot;/&gt;&lt;wsp:rsid wsp:val=&quot;00337D68&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86&quot;/&gt;&lt;wsp:rsid wsp:val=&quot;00342BD6&quot;/&gt;&lt;wsp:rsid wsp:val=&quot;0034305B&quot;/&gt;&lt;wsp:rsid wsp:val=&quot;003430E0&quot;/&gt;&lt;wsp:rsid wsp:val=&quot;00343187&quot;/&gt;&lt;wsp:rsid wsp:val=&quot;00343236&quot;/&gt;&lt;wsp:rsid wsp:val=&quot;00343752&quot;/&gt;&lt;wsp:rsid wsp:val=&quot;003438EB&quot;/&gt;&lt;wsp:rsid wsp:val=&quot;00343C24&quot;/&gt;&lt;wsp:rsid wsp:val=&quot;00343DA5&quot;/&gt;&lt;wsp:rsid wsp:val=&quot;00344725&quot;/&gt;&lt;wsp:rsid wsp:val=&quot;00344CAE&quot;/&gt;&lt;wsp:rsid wsp:val=&quot;0034511B&quot;/&gt;&lt;wsp:rsid wsp:val=&quot;00345127&quot;/&gt;&lt;wsp:rsid wsp:val=&quot;00345243&quot;/&gt;&lt;wsp:rsid wsp:val=&quot;003454A2&quot;/&gt;&lt;wsp:rsid wsp:val=&quot;00345D23&quot;/&gt;&lt;wsp:rsid wsp:val=&quot;00345F46&quot;/&gt;&lt;wsp:rsid wsp:val=&quot;003460F4&quot;/&gt;&lt;wsp:rsid wsp:val=&quot;003460F6&quot;/&gt;&lt;wsp:rsid wsp:val=&quot;0034666E&quot;/&gt;&lt;wsp:rsid wsp:val=&quot;00346A3C&quot;/&gt;&lt;wsp:rsid wsp:val=&quot;003471DC&quot;/&gt;&lt;wsp:rsid wsp:val=&quot;0034745C&quot;/&gt;&lt;wsp:rsid wsp:val=&quot;00347F2E&quot;/&gt;&lt;wsp:rsid wsp:val=&quot;0035016E&quot;/&gt;&lt;wsp:rsid wsp:val=&quot;00350186&quot;/&gt;&lt;wsp:rsid wsp:val=&quot;0035025F&quot;/&gt;&lt;wsp:rsid wsp:val=&quot;003503F4&quot;/&gt;&lt;wsp:rsid wsp:val=&quot;0035041A&quot;/&gt;&lt;wsp:rsid wsp:val=&quot;0035058D&quot;/&gt;&lt;wsp:rsid wsp:val=&quot;003505AD&quot;/&gt;&lt;wsp:rsid wsp:val=&quot;00350631&quot;/&gt;&lt;wsp:rsid wsp:val=&quot;0035180B&quot;/&gt;&lt;wsp:rsid wsp:val=&quot;00351C98&quot;/&gt;&lt;wsp:rsid wsp:val=&quot;00351EAA&quot;/&gt;&lt;wsp:rsid wsp:val=&quot;0035216E&quot;/&gt;&lt;wsp:rsid wsp:val=&quot;003522C9&quot;/&gt;&lt;wsp:rsid wsp:val=&quot;0035265C&quot;/&gt;&lt;wsp:rsid wsp:val=&quot;00352759&quot;/&gt;&lt;wsp:rsid wsp:val=&quot;0035276D&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4DF&quot;/&gt;&lt;wsp:rsid wsp:val=&quot;00353591&quot;/&gt;&lt;wsp:rsid wsp:val=&quot;003536C6&quot;/&gt;&lt;wsp:rsid wsp:val=&quot;003539B2&quot;/&gt;&lt;wsp:rsid wsp:val=&quot;00353EE1&quot;/&gt;&lt;wsp:rsid wsp:val=&quot;00353F9F&quot;/&gt;&lt;wsp:rsid wsp:val=&quot;0035414B&quot;/&gt;&lt;wsp:rsid wsp:val=&quot;0035414E&quot;/&gt;&lt;wsp:rsid wsp:val=&quot;0035496D&quot;/&gt;&lt;wsp:rsid wsp:val=&quot;003552C6&quot;/&gt;&lt;wsp:rsid wsp:val=&quot;00355A83&quot;/&gt;&lt;wsp:rsid wsp:val=&quot;00355DD6&quot;/&gt;&lt;wsp:rsid wsp:val=&quot;003560B8&quot;/&gt;&lt;wsp:rsid wsp:val=&quot;003562D7&quot;/&gt;&lt;wsp:rsid wsp:val=&quot;00356353&quot;/&gt;&lt;wsp:rsid wsp:val=&quot;003567C9&quot;/&gt;&lt;wsp:rsid wsp:val=&quot;00356895&quot;/&gt;&lt;wsp:rsid wsp:val=&quot;00356B3C&quot;/&gt;&lt;wsp:rsid wsp:val=&quot;00356CEC&quot;/&gt;&lt;wsp:rsid wsp:val=&quot;00356E93&quot;/&gt;&lt;wsp:rsid wsp:val=&quot;003572DE&quot;/&gt;&lt;wsp:rsid wsp:val=&quot;00357659&quot;/&gt;&lt;wsp:rsid wsp:val=&quot;00357712&quot;/&gt;&lt;wsp:rsid wsp:val=&quot;00357D8A&quot;/&gt;&lt;wsp:rsid wsp:val=&quot;003600B8&quot;/&gt;&lt;wsp:rsid wsp:val=&quot;0036012E&quot;/&gt;&lt;wsp:rsid wsp:val=&quot;003603DD&quot;/&gt;&lt;wsp:rsid wsp:val=&quot;003604BF&quot;/&gt;&lt;wsp:rsid wsp:val=&quot;003604DB&quot;/&gt;&lt;wsp:rsid wsp:val=&quot;0036056F&quot;/&gt;&lt;wsp:rsid wsp:val=&quot;00360624&quot;/&gt;&lt;wsp:rsid wsp:val=&quot;00361477&quot;/&gt;&lt;wsp:rsid wsp:val=&quot;00361711&quot;/&gt;&lt;wsp:rsid wsp:val=&quot;003617B5&quot;/&gt;&lt;wsp:rsid wsp:val=&quot;0036185C&quot;/&gt;&lt;wsp:rsid wsp:val=&quot;003621A7&quot;/&gt;&lt;wsp:rsid wsp:val=&quot;0036262C&quot;/&gt;&lt;wsp:rsid wsp:val=&quot;00362A2B&quot;/&gt;&lt;wsp:rsid wsp:val=&quot;00362C5A&quot;/&gt;&lt;wsp:rsid wsp:val=&quot;00362EE7&quot;/&gt;&lt;wsp:rsid wsp:val=&quot;00363984&quot;/&gt;&lt;wsp:rsid wsp:val=&quot;00363E62&quot;/&gt;&lt;wsp:rsid wsp:val=&quot;00363EE9&quot;/&gt;&lt;wsp:rsid wsp:val=&quot;003643FD&quot;/&gt;&lt;wsp:rsid wsp:val=&quot;00364A63&quot;/&gt;&lt;wsp:rsid wsp:val=&quot;003654DA&quot;/&gt;&lt;wsp:rsid wsp:val=&quot;0036636F&quot;/&gt;&lt;wsp:rsid wsp:val=&quot;00366687&quot;/&gt;&lt;wsp:rsid wsp:val=&quot;00366AD7&quot;/&gt;&lt;wsp:rsid wsp:val=&quot;00367D2F&quot;/&gt;&lt;wsp:rsid wsp:val=&quot;003700A7&quot;/&gt;&lt;wsp:rsid wsp:val=&quot;00370285&quot;/&gt;&lt;wsp:rsid wsp:val=&quot;003704EE&quot;/&gt;&lt;wsp:rsid wsp:val=&quot;00370585&quot;/&gt;&lt;wsp:rsid wsp:val=&quot;00370880&quot;/&gt;&lt;wsp:rsid wsp:val=&quot;00370915&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8C&quot;/&gt;&lt;wsp:rsid wsp:val=&quot;003723D0&quot;/&gt;&lt;wsp:rsid wsp:val=&quot;003724A1&quot;/&gt;&lt;wsp:rsid wsp:val=&quot;003724BC&quot;/&gt;&lt;wsp:rsid wsp:val=&quot;00372A6B&quot;/&gt;&lt;wsp:rsid wsp:val=&quot;00372FD7&quot;/&gt;&lt;wsp:rsid wsp:val=&quot;00373750&quot;/&gt;&lt;wsp:rsid wsp:val=&quot;00373E10&quot;/&gt;&lt;wsp:rsid wsp:val=&quot;00373F2C&quot;/&gt;&lt;wsp:rsid wsp:val=&quot;0037406C&quot;/&gt;&lt;wsp:rsid wsp:val=&quot;003741D2&quot;/&gt;&lt;wsp:rsid wsp:val=&quot;003744CB&quot;/&gt;&lt;wsp:rsid wsp:val=&quot;00374804&quot;/&gt;&lt;wsp:rsid wsp:val=&quot;00374C90&quot;/&gt;&lt;wsp:rsid wsp:val=&quot;00374F06&quot;/&gt;&lt;wsp:rsid wsp:val=&quot;00374F99&quot;/&gt;&lt;wsp:rsid wsp:val=&quot;00375FFC&quot;/&gt;&lt;wsp:rsid wsp:val=&quot;0037626F&quot;/&gt;&lt;wsp:rsid wsp:val=&quot;003764FA&quot;/&gt;&lt;wsp:rsid wsp:val=&quot;0037664D&quot;/&gt;&lt;wsp:rsid wsp:val=&quot;00376778&quot;/&gt;&lt;wsp:rsid wsp:val=&quot;003769B8&quot;/&gt;&lt;wsp:rsid wsp:val=&quot;00376CD6&quot;/&gt;&lt;wsp:rsid wsp:val=&quot;00376E52&quot;/&gt;&lt;wsp:rsid wsp:val=&quot;0037709A&quot;/&gt;&lt;wsp:rsid wsp:val=&quot;003770D3&quot;/&gt;&lt;wsp:rsid wsp:val=&quot;00377146&quot;/&gt;&lt;wsp:rsid wsp:val=&quot;00377397&quot;/&gt;&lt;wsp:rsid wsp:val=&quot;003774FD&quot;/&gt;&lt;wsp:rsid wsp:val=&quot;003775BD&quot;/&gt;&lt;wsp:rsid wsp:val=&quot;003802CD&quot;/&gt;&lt;wsp:rsid wsp:val=&quot;0038084F&quot;/&gt;&lt;wsp:rsid wsp:val=&quot;00380892&quot;/&gt;&lt;wsp:rsid wsp:val=&quot;00381079&quot;/&gt;&lt;wsp:rsid wsp:val=&quot;00381202&quot;/&gt;&lt;wsp:rsid wsp:val=&quot;0038162E&quot;/&gt;&lt;wsp:rsid wsp:val=&quot;00381685&quot;/&gt;&lt;wsp:rsid wsp:val=&quot;00381918&quot;/&gt;&lt;wsp:rsid wsp:val=&quot;003821E7&quot;/&gt;&lt;wsp:rsid wsp:val=&quot;0038227A&quot;/&gt;&lt;wsp:rsid wsp:val=&quot;0038245B&quot;/&gt;&lt;wsp:rsid wsp:val=&quot;003827B3&quot;/&gt;&lt;wsp:rsid wsp:val=&quot;00382903&quot;/&gt;&lt;wsp:rsid wsp:val=&quot;003829F6&quot;/&gt;&lt;wsp:rsid wsp:val=&quot;00383483&quot;/&gt;&lt;wsp:rsid wsp:val=&quot;00383D4B&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675&quot;/&gt;&lt;wsp:rsid wsp:val=&quot;00387771&quot;/&gt;&lt;wsp:rsid wsp:val=&quot;00387B2B&quot;/&gt;&lt;wsp:rsid wsp:val=&quot;003904B1&quot;/&gt;&lt;wsp:rsid wsp:val=&quot;0039051D&quot;/&gt;&lt;wsp:rsid wsp:val=&quot;003907D2&quot;/&gt;&lt;wsp:rsid wsp:val=&quot;00390837&quot;/&gt;&lt;wsp:rsid wsp:val=&quot;00390B8F&quot;/&gt;&lt;wsp:rsid wsp:val=&quot;00390C56&quot;/&gt;&lt;wsp:rsid wsp:val=&quot;00390DD0&quot;/&gt;&lt;wsp:rsid wsp:val=&quot;00390E89&quot;/&gt;&lt;wsp:rsid wsp:val=&quot;0039122C&quot;/&gt;&lt;wsp:rsid wsp:val=&quot;0039124D&quot;/&gt;&lt;wsp:rsid wsp:val=&quot;003914C2&quot;/&gt;&lt;wsp:rsid wsp:val=&quot;00391A92&quot;/&gt;&lt;wsp:rsid wsp:val=&quot;003926BE&quot;/&gt;&lt;wsp:rsid wsp:val=&quot;00392C9B&quot;/&gt;&lt;wsp:rsid wsp:val=&quot;00392DB8&quot;/&gt;&lt;wsp:rsid wsp:val=&quot;00392E8F&quot;/&gt;&lt;wsp:rsid wsp:val=&quot;00393798&quot;/&gt;&lt;wsp:rsid wsp:val=&quot;0039383E&quot;/&gt;&lt;wsp:rsid wsp:val=&quot;00393B78&quot;/&gt;&lt;wsp:rsid wsp:val=&quot;00393E7D&quot;/&gt;&lt;wsp:rsid wsp:val=&quot;003941AC&quot;/&gt;&lt;wsp:rsid wsp:val=&quot;00394775&quot;/&gt;&lt;wsp:rsid wsp:val=&quot;00394928&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464&quot;/&gt;&lt;wsp:rsid wsp:val=&quot;00397514&quot;/&gt;&lt;wsp:rsid wsp:val=&quot;00397817&quot;/&gt;&lt;wsp:rsid wsp:val=&quot;0039782A&quot;/&gt;&lt;wsp:rsid wsp:val=&quot;003978B8&quot;/&gt;&lt;wsp:rsid wsp:val=&quot;00397A0D&quot;/&gt;&lt;wsp:rsid wsp:val=&quot;00397B96&quot;/&gt;&lt;wsp:rsid wsp:val=&quot;00397C4E&quot;/&gt;&lt;wsp:rsid wsp:val=&quot;00397C89&quot;/&gt;&lt;wsp:rsid wsp:val=&quot;00397DD1&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88B&quot;/&gt;&lt;wsp:rsid wsp:val=&quot;003A2BBA&quot;/&gt;&lt;wsp:rsid wsp:val=&quot;003A2D39&quot;/&gt;&lt;wsp:rsid wsp:val=&quot;003A2EBA&quot;/&gt;&lt;wsp:rsid wsp:val=&quot;003A2FE7&quot;/&gt;&lt;wsp:rsid wsp:val=&quot;003A392F&quot;/&gt;&lt;wsp:rsid wsp:val=&quot;003A3A27&quot;/&gt;&lt;wsp:rsid wsp:val=&quot;003A42BB&quot;/&gt;&lt;wsp:rsid wsp:val=&quot;003A44E3&quot;/&gt;&lt;wsp:rsid wsp:val=&quot;003A45FB&quot;/&gt;&lt;wsp:rsid wsp:val=&quot;003A471D&quot;/&gt;&lt;wsp:rsid wsp:val=&quot;003A48FC&quot;/&gt;&lt;wsp:rsid wsp:val=&quot;003A4E82&quot;/&gt;&lt;wsp:rsid wsp:val=&quot;003A5167&quot;/&gt;&lt;wsp:rsid wsp:val=&quot;003A590E&quot;/&gt;&lt;wsp:rsid wsp:val=&quot;003A5C66&quot;/&gt;&lt;wsp:rsid wsp:val=&quot;003A6330&quot;/&gt;&lt;wsp:rsid wsp:val=&quot;003A67EA&quot;/&gt;&lt;wsp:rsid wsp:val=&quot;003A6A9D&quot;/&gt;&lt;wsp:rsid wsp:val=&quot;003A6BC9&quot;/&gt;&lt;wsp:rsid wsp:val=&quot;003A6F54&quot;/&gt;&lt;wsp:rsid wsp:val=&quot;003A7427&quot;/&gt;&lt;wsp:rsid wsp:val=&quot;003A76A9&quot;/&gt;&lt;wsp:rsid wsp:val=&quot;003A7747&quot;/&gt;&lt;wsp:rsid wsp:val=&quot;003B00CC&quot;/&gt;&lt;wsp:rsid wsp:val=&quot;003B0299&quot;/&gt;&lt;wsp:rsid wsp:val=&quot;003B03CC&quot;/&gt;&lt;wsp:rsid wsp:val=&quot;003B0901&quot;/&gt;&lt;wsp:rsid wsp:val=&quot;003B0B4D&quot;/&gt;&lt;wsp:rsid wsp:val=&quot;003B0F9B&quot;/&gt;&lt;wsp:rsid wsp:val=&quot;003B1046&quot;/&gt;&lt;wsp:rsid wsp:val=&quot;003B1087&quot;/&gt;&lt;wsp:rsid wsp:val=&quot;003B14B8&quot;/&gt;&lt;wsp:rsid wsp:val=&quot;003B1575&quot;/&gt;&lt;wsp:rsid wsp:val=&quot;003B188F&quot;/&gt;&lt;wsp:rsid wsp:val=&quot;003B1CC2&quot;/&gt;&lt;wsp:rsid wsp:val=&quot;003B21B1&quot;/&gt;&lt;wsp:rsid wsp:val=&quot;003B28F1&quot;/&gt;&lt;wsp:rsid wsp:val=&quot;003B2B79&quot;/&gt;&lt;wsp:rsid wsp:val=&quot;003B31F9&quot;/&gt;&lt;wsp:rsid wsp:val=&quot;003B429B&quot;/&gt;&lt;wsp:rsid wsp:val=&quot;003B4482&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5FBD&quot;/&gt;&lt;wsp:rsid wsp:val=&quot;003B6194&quot;/&gt;&lt;wsp:rsid wsp:val=&quot;003B674F&quot;/&gt;&lt;wsp:rsid wsp:val=&quot;003B6F75&quot;/&gt;&lt;wsp:rsid wsp:val=&quot;003B6FCB&quot;/&gt;&lt;wsp:rsid wsp:val=&quot;003B7020&quot;/&gt;&lt;wsp:rsid wsp:val=&quot;003B7271&quot;/&gt;&lt;wsp:rsid wsp:val=&quot;003B7294&quot;/&gt;&lt;wsp:rsid wsp:val=&quot;003B734E&quot;/&gt;&lt;wsp:rsid wsp:val=&quot;003B76FE&quot;/&gt;&lt;wsp:rsid wsp:val=&quot;003C009A&quot;/&gt;&lt;wsp:rsid wsp:val=&quot;003C02B2&quot;/&gt;&lt;wsp:rsid wsp:val=&quot;003C0456&quot;/&gt;&lt;wsp:rsid wsp:val=&quot;003C07D7&quot;/&gt;&lt;wsp:rsid wsp:val=&quot;003C0985&quot;/&gt;&lt;wsp:rsid wsp:val=&quot;003C0D37&quot;/&gt;&lt;wsp:rsid wsp:val=&quot;003C16F5&quot;/&gt;&lt;wsp:rsid wsp:val=&quot;003C1EC9&quot;/&gt;&lt;wsp:rsid wsp:val=&quot;003C2B4A&quot;/&gt;&lt;wsp:rsid wsp:val=&quot;003C2C9D&quot;/&gt;&lt;wsp:rsid wsp:val=&quot;003C3204&quot;/&gt;&lt;wsp:rsid wsp:val=&quot;003C3B73&quot;/&gt;&lt;wsp:rsid wsp:val=&quot;003C3D8B&quot;/&gt;&lt;wsp:rsid wsp:val=&quot;003C3EB2&quot;/&gt;&lt;wsp:rsid wsp:val=&quot;003C4250&quot;/&gt;&lt;wsp:rsid wsp:val=&quot;003C4952&quot;/&gt;&lt;wsp:rsid wsp:val=&quot;003C4D16&quot;/&gt;&lt;wsp:rsid wsp:val=&quot;003C4D7A&quot;/&gt;&lt;wsp:rsid wsp:val=&quot;003C4D8C&quot;/&gt;&lt;wsp:rsid wsp:val=&quot;003C4F25&quot;/&gt;&lt;wsp:rsid wsp:val=&quot;003C6580&quot;/&gt;&lt;wsp:rsid wsp:val=&quot;003C7459&quot;/&gt;&lt;wsp:rsid wsp:val=&quot;003C78C0&quot;/&gt;&lt;wsp:rsid wsp:val=&quot;003C79A4&quot;/&gt;&lt;wsp:rsid wsp:val=&quot;003C7D16&quot;/&gt;&lt;wsp:rsid wsp:val=&quot;003D04C1&quot;/&gt;&lt;wsp:rsid wsp:val=&quot;003D09DA&quot;/&gt;&lt;wsp:rsid wsp:val=&quot;003D0A97&quot;/&gt;&lt;wsp:rsid wsp:val=&quot;003D0D75&quot;/&gt;&lt;wsp:rsid wsp:val=&quot;003D0E68&quot;/&gt;&lt;wsp:rsid wsp:val=&quot;003D10E7&quot;/&gt;&lt;wsp:rsid wsp:val=&quot;003D124C&quot;/&gt;&lt;wsp:rsid wsp:val=&quot;003D2050&quot;/&gt;&lt;wsp:rsid wsp:val=&quot;003D2339&quot;/&gt;&lt;wsp:rsid wsp:val=&quot;003D26AA&quot;/&gt;&lt;wsp:rsid wsp:val=&quot;003D2802&quot;/&gt;&lt;wsp:rsid wsp:val=&quot;003D29DE&quot;/&gt;&lt;wsp:rsid wsp:val=&quot;003D2A2B&quot;/&gt;&lt;wsp:rsid wsp:val=&quot;003D2AFE&quot;/&gt;&lt;wsp:rsid wsp:val=&quot;003D30C7&quot;/&gt;&lt;wsp:rsid wsp:val=&quot;003D39A6&quot;/&gt;&lt;wsp:rsid wsp:val=&quot;003D3E74&quot;/&gt;&lt;wsp:rsid wsp:val=&quot;003D41AC&quot;/&gt;&lt;wsp:rsid wsp:val=&quot;003D4330&quot;/&gt;&lt;wsp:rsid wsp:val=&quot;003D4350&quot;/&gt;&lt;wsp:rsid wsp:val=&quot;003D4409&quot;/&gt;&lt;wsp:rsid wsp:val=&quot;003D4CA8&quot;/&gt;&lt;wsp:rsid wsp:val=&quot;003D4E60&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C1B&quot;/&gt;&lt;wsp:rsid wsp:val=&quot;003D5E8F&quot;/&gt;&lt;wsp:rsid wsp:val=&quot;003D60D5&quot;/&gt;&lt;wsp:rsid wsp:val=&quot;003D6348&quot;/&gt;&lt;wsp:rsid wsp:val=&quot;003D63BA&quot;/&gt;&lt;wsp:rsid wsp:val=&quot;003D680E&quot;/&gt;&lt;wsp:rsid wsp:val=&quot;003D75D3&quot;/&gt;&lt;wsp:rsid wsp:val=&quot;003D79E8&quot;/&gt;&lt;wsp:rsid wsp:val=&quot;003E01AE&quot;/&gt;&lt;wsp:rsid wsp:val=&quot;003E089F&quot;/&gt;&lt;wsp:rsid wsp:val=&quot;003E0ADB&quot;/&gt;&lt;wsp:rsid wsp:val=&quot;003E0CE4&quot;/&gt;&lt;wsp:rsid wsp:val=&quot;003E1049&quot;/&gt;&lt;wsp:rsid wsp:val=&quot;003E1304&quot;/&gt;&lt;wsp:rsid wsp:val=&quot;003E1748&quot;/&gt;&lt;wsp:rsid wsp:val=&quot;003E1CF4&quot;/&gt;&lt;wsp:rsid wsp:val=&quot;003E240A&quot;/&gt;&lt;wsp:rsid wsp:val=&quot;003E2719&quot;/&gt;&lt;wsp:rsid wsp:val=&quot;003E2BF4&quot;/&gt;&lt;wsp:rsid wsp:val=&quot;003E2E52&quot;/&gt;&lt;wsp:rsid wsp:val=&quot;003E31BF&quot;/&gt;&lt;wsp:rsid wsp:val=&quot;003E34E1&quot;/&gt;&lt;wsp:rsid wsp:val=&quot;003E3524&quot;/&gt;&lt;wsp:rsid wsp:val=&quot;003E3C5B&quot;/&gt;&lt;wsp:rsid wsp:val=&quot;003E3D11&quot;/&gt;&lt;wsp:rsid wsp:val=&quot;003E40B3&quot;/&gt;&lt;wsp:rsid wsp:val=&quot;003E40C9&quot;/&gt;&lt;wsp:rsid wsp:val=&quot;003E4CDB&quot;/&gt;&lt;wsp:rsid wsp:val=&quot;003E4E26&quot;/&gt;&lt;wsp:rsid wsp:val=&quot;003E52EB&quot;/&gt;&lt;wsp:rsid wsp:val=&quot;003E6279&quot;/&gt;&lt;wsp:rsid wsp:val=&quot;003E6592&quot;/&gt;&lt;wsp:rsid wsp:val=&quot;003E6C48&quot;/&gt;&lt;wsp:rsid wsp:val=&quot;003E703E&quot;/&gt;&lt;wsp:rsid wsp:val=&quot;003E73BC&quot;/&gt;&lt;wsp:rsid wsp:val=&quot;003E740A&quot;/&gt;&lt;wsp:rsid wsp:val=&quot;003E7A02&quot;/&gt;&lt;wsp:rsid wsp:val=&quot;003E7A07&quot;/&gt;&lt;wsp:rsid wsp:val=&quot;003E7E69&quot;/&gt;&lt;wsp:rsid wsp:val=&quot;003F0656&quot;/&gt;&lt;wsp:rsid wsp:val=&quot;003F08C9&quot;/&gt;&lt;wsp:rsid wsp:val=&quot;003F0905&quot;/&gt;&lt;wsp:rsid wsp:val=&quot;003F0B44&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2B5E&quot;/&gt;&lt;wsp:rsid wsp:val=&quot;003F3865&quot;/&gt;&lt;wsp:rsid wsp:val=&quot;003F4933&quot;/&gt;&lt;wsp:rsid wsp:val=&quot;003F4977&quot;/&gt;&lt;wsp:rsid wsp:val=&quot;003F4E1C&quot;/&gt;&lt;wsp:rsid wsp:val=&quot;003F4E39&quot;/&gt;&lt;wsp:rsid wsp:val=&quot;003F536B&quot;/&gt;&lt;wsp:rsid wsp:val=&quot;003F586D&quot;/&gt;&lt;wsp:rsid wsp:val=&quot;003F60EF&quot;/&gt;&lt;wsp:rsid wsp:val=&quot;003F6131&quot;/&gt;&lt;wsp:rsid wsp:val=&quot;003F62B4&quot;/&gt;&lt;wsp:rsid wsp:val=&quot;003F63ED&quot;/&gt;&lt;wsp:rsid wsp:val=&quot;003F6853&quot;/&gt;&lt;wsp:rsid wsp:val=&quot;003F6930&quot;/&gt;&lt;wsp:rsid wsp:val=&quot;003F6F1A&quot;/&gt;&lt;wsp:rsid wsp:val=&quot;003F6F25&quot;/&gt;&lt;wsp:rsid wsp:val=&quot;003F73A0&quot;/&gt;&lt;wsp:rsid wsp:val=&quot;003F75DD&quot;/&gt;&lt;wsp:rsid wsp:val=&quot;003F7DFF&quot;/&gt;&lt;wsp:rsid wsp:val=&quot;00400094&quot;/&gt;&lt;wsp:rsid wsp:val=&quot;004000BE&quot;/&gt;&lt;wsp:rsid wsp:val=&quot;00400147&quot;/&gt;&lt;wsp:rsid wsp:val=&quot;0040015E&quot;/&gt;&lt;wsp:rsid wsp:val=&quot;00400427&quot;/&gt;&lt;wsp:rsid wsp:val=&quot;004010CF&quot;/&gt;&lt;wsp:rsid wsp:val=&quot;004012FA&quot;/&gt;&lt;wsp:rsid wsp:val=&quot;00401612&quot;/&gt;&lt;wsp:rsid wsp:val=&quot;004017C6&quot;/&gt;&lt;wsp:rsid wsp:val=&quot;004024AB&quot;/&gt;&lt;wsp:rsid wsp:val=&quot;00402F2C&quot;/&gt;&lt;wsp:rsid wsp:val=&quot;0040303D&quot;/&gt;&lt;wsp:rsid wsp:val=&quot;0040379F&quot;/&gt;&lt;wsp:rsid wsp:val=&quot;00403805&quot;/&gt;&lt;wsp:rsid wsp:val=&quot;00403824&quot;/&gt;&lt;wsp:rsid wsp:val=&quot;00403F25&quot;/&gt;&lt;wsp:rsid wsp:val=&quot;004041D2&quot;/&gt;&lt;wsp:rsid wsp:val=&quot;00404370&quot;/&gt;&lt;wsp:rsid wsp:val=&quot;0040495B&quot;/&gt;&lt;wsp:rsid wsp:val=&quot;00404AE9&quot;/&gt;&lt;wsp:rsid wsp:val=&quot;00405194&quot;/&gt;&lt;wsp:rsid wsp:val=&quot;00405476&quot;/&gt;&lt;wsp:rsid wsp:val=&quot;00405898&quot;/&gt;&lt;wsp:rsid wsp:val=&quot;00405D95&quot;/&gt;&lt;wsp:rsid wsp:val=&quot;00405F90&quot;/&gt;&lt;wsp:rsid wsp:val=&quot;00406064&quot;/&gt;&lt;wsp:rsid wsp:val=&quot;00406108&quot;/&gt;&lt;wsp:rsid wsp:val=&quot;00406412&quot;/&gt;&lt;wsp:rsid wsp:val=&quot;00406B1A&quot;/&gt;&lt;wsp:rsid wsp:val=&quot;00406F4B&quot;/&gt;&lt;wsp:rsid wsp:val=&quot;00406FBD&quot;/&gt;&lt;wsp:rsid wsp:val=&quot;00407023&quot;/&gt;&lt;wsp:rsid wsp:val=&quot;00407186&quot;/&gt;&lt;wsp:rsid wsp:val=&quot;004073B0&quot;/&gt;&lt;wsp:rsid wsp:val=&quot;00407612&quot;/&gt;&lt;wsp:rsid wsp:val=&quot;00407A66&quot;/&gt;&lt;wsp:rsid wsp:val=&quot;00407C9E&quot;/&gt;&lt;wsp:rsid wsp:val=&quot;0041029D&quot;/&gt;&lt;wsp:rsid wsp:val=&quot;004103F7&quot;/&gt;&lt;wsp:rsid wsp:val=&quot;00410C05&quot;/&gt;&lt;wsp:rsid wsp:val=&quot;00411230&quot;/&gt;&lt;wsp:rsid wsp:val=&quot;004118C9&quot;/&gt;&lt;wsp:rsid wsp:val=&quot;0041195D&quot;/&gt;&lt;wsp:rsid wsp:val=&quot;00412045&quot;/&gt;&lt;wsp:rsid wsp:val=&quot;0041209A&quot;/&gt;&lt;wsp:rsid wsp:val=&quot;00412697&quot;/&gt;&lt;wsp:rsid wsp:val=&quot;004127C5&quot;/&gt;&lt;wsp:rsid wsp:val=&quot;00412E2A&quot;/&gt;&lt;wsp:rsid wsp:val=&quot;00412F8D&quot;/&gt;&lt;wsp:rsid wsp:val=&quot;00413369&quot;/&gt;&lt;wsp:rsid wsp:val=&quot;00413E02&quot;/&gt;&lt;wsp:rsid wsp:val=&quot;00413FF2&quot;/&gt;&lt;wsp:rsid wsp:val=&quot;004140E7&quot;/&gt;&lt;wsp:rsid wsp:val=&quot;00414129&quot;/&gt;&lt;wsp:rsid wsp:val=&quot;004145AE&quot;/&gt;&lt;wsp:rsid wsp:val=&quot;00414EF6&quot;/&gt;&lt;wsp:rsid wsp:val=&quot;0041577E&quot;/&gt;&lt;wsp:rsid wsp:val=&quot;004157F6&quot;/&gt;&lt;wsp:rsid wsp:val=&quot;004159D3&quot;/&gt;&lt;wsp:rsid wsp:val=&quot;00415A14&quot;/&gt;&lt;wsp:rsid wsp:val=&quot;00415A76&quot;/&gt;&lt;wsp:rsid wsp:val=&quot;00415B30&quot;/&gt;&lt;wsp:rsid wsp:val=&quot;0041616C&quot;/&gt;&lt;wsp:rsid wsp:val=&quot;0041620F&quot;/&gt;&lt;wsp:rsid wsp:val=&quot;0041653E&quot;/&gt;&lt;wsp:rsid wsp:val=&quot;00416845&quot;/&gt;&lt;wsp:rsid wsp:val=&quot;00416A66&quot;/&gt;&lt;wsp:rsid wsp:val=&quot;00416DCB&quot;/&gt;&lt;wsp:rsid wsp:val=&quot;00417678&quot;/&gt;&lt;wsp:rsid wsp:val=&quot;0041769B&quot;/&gt;&lt;wsp:rsid wsp:val=&quot;00417706&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EC5&quot;/&gt;&lt;wsp:rsid wsp:val=&quot;004222BF&quot;/&gt;&lt;wsp:rsid wsp:val=&quot;00422399&quot;/&gt;&lt;wsp:rsid wsp:val=&quot;00422531&quot;/&gt;&lt;wsp:rsid wsp:val=&quot;004225E8&quot;/&gt;&lt;wsp:rsid wsp:val=&quot;004228B8&quot;/&gt;&lt;wsp:rsid wsp:val=&quot;00422A01&quot;/&gt;&lt;wsp:rsid wsp:val=&quot;00422C78&quot;/&gt;&lt;wsp:rsid wsp:val=&quot;00422DB5&quot;/&gt;&lt;wsp:rsid wsp:val=&quot;0042307B&quot;/&gt;&lt;wsp:rsid wsp:val=&quot;00423326&quot;/&gt;&lt;wsp:rsid wsp:val=&quot;00423E24&quot;/&gt;&lt;wsp:rsid wsp:val=&quot;00423FC4&quot;/&gt;&lt;wsp:rsid wsp:val=&quot;00424C34&quot;/&gt;&lt;wsp:rsid wsp:val=&quot;004252AA&quot;/&gt;&lt;wsp:rsid wsp:val=&quot;00425476&quot;/&gt;&lt;wsp:rsid wsp:val=&quot;00425771&quot;/&gt;&lt;wsp:rsid wsp:val=&quot;00425B4E&quot;/&gt;&lt;wsp:rsid wsp:val=&quot;00425C97&quot;/&gt;&lt;wsp:rsid wsp:val=&quot;00425FFD&quot;/&gt;&lt;wsp:rsid wsp:val=&quot;00426227&quot;/&gt;&lt;wsp:rsid wsp:val=&quot;004262F8&quot;/&gt;&lt;wsp:rsid wsp:val=&quot;00426363&quot;/&gt;&lt;wsp:rsid wsp:val=&quot;00426442&quot;/&gt;&lt;wsp:rsid wsp:val=&quot;0042654A&quot;/&gt;&lt;wsp:rsid wsp:val=&quot;0042661D&quot;/&gt;&lt;wsp:rsid wsp:val=&quot;00426A93&quot;/&gt;&lt;wsp:rsid wsp:val=&quot;00426DFA&quot;/&gt;&lt;wsp:rsid wsp:val=&quot;00427300&quot;/&gt;&lt;wsp:rsid wsp:val=&quot;004276E3&quot;/&gt;&lt;wsp:rsid wsp:val=&quot;004279ED&quot;/&gt;&lt;wsp:rsid wsp:val=&quot;00427DD2&quot;/&gt;&lt;wsp:rsid wsp:val=&quot;00427E67&quot;/&gt;&lt;wsp:rsid wsp:val=&quot;00427ECD&quot;/&gt;&lt;wsp:rsid wsp:val=&quot;00430178&quot;/&gt;&lt;wsp:rsid wsp:val=&quot;00430495&quot;/&gt;&lt;wsp:rsid wsp:val=&quot;00430680&quot;/&gt;&lt;wsp:rsid wsp:val=&quot;00430720&quot;/&gt;&lt;wsp:rsid wsp:val=&quot;00430773&quot;/&gt;&lt;wsp:rsid wsp:val=&quot;00430A72&quot;/&gt;&lt;wsp:rsid wsp:val=&quot;00430FB9&quot;/&gt;&lt;wsp:rsid wsp:val=&quot;004314E7&quot;/&gt;&lt;wsp:rsid wsp:val=&quot;0043189C&quot;/&gt;&lt;wsp:rsid wsp:val=&quot;00431CB1&quot;/&gt;&lt;wsp:rsid wsp:val=&quot;00431DB5&quot;/&gt;&lt;wsp:rsid wsp:val=&quot;00432230&quot;/&gt;&lt;wsp:rsid wsp:val=&quot;004326CF&quot;/&gt;&lt;wsp:rsid wsp:val=&quot;0043270B&quot;/&gt;&lt;wsp:rsid wsp:val=&quot;00432780&quot;/&gt;&lt;wsp:rsid wsp:val=&quot;00432D99&quot;/&gt;&lt;wsp:rsid wsp:val=&quot;00432DB9&quot;/&gt;&lt;wsp:rsid wsp:val=&quot;00432DF0&quot;/&gt;&lt;wsp:rsid wsp:val=&quot;00432E64&quot;/&gt;&lt;wsp:rsid wsp:val=&quot;00432F8F&quot;/&gt;&lt;wsp:rsid wsp:val=&quot;00432F9E&quot;/&gt;&lt;wsp:rsid wsp:val=&quot;004330CC&quot;/&gt;&lt;wsp:rsid wsp:val=&quot;00433106&quot;/&gt;&lt;wsp:rsid wsp:val=&quot;004338F7&quot;/&gt;&lt;wsp:rsid wsp:val=&quot;00433C6F&quot;/&gt;&lt;wsp:rsid wsp:val=&quot;00433CD4&quot;/&gt;&lt;wsp:rsid wsp:val=&quot;00433D17&quot;/&gt;&lt;wsp:rsid wsp:val=&quot;0043417D&quot;/&gt;&lt;wsp:rsid wsp:val=&quot;0043441F&quot;/&gt;&lt;wsp:rsid wsp:val=&quot;00434583&quot;/&gt;&lt;wsp:rsid wsp:val=&quot;00434754&quot;/&gt;&lt;wsp:rsid wsp:val=&quot;0043480E&quot;/&gt;&lt;wsp:rsid wsp:val=&quot;00434A45&quot;/&gt;&lt;wsp:rsid wsp:val=&quot;00434D46&quot;/&gt;&lt;wsp:rsid wsp:val=&quot;00435041&quot;/&gt;&lt;wsp:rsid wsp:val=&quot;00435248&quot;/&gt;&lt;wsp:rsid wsp:val=&quot;004353C1&quot;/&gt;&lt;wsp:rsid wsp:val=&quot;0043542F&quot;/&gt;&lt;wsp:rsid wsp:val=&quot;004355EB&quot;/&gt;&lt;wsp:rsid wsp:val=&quot;00435602&quot;/&gt;&lt;wsp:rsid wsp:val=&quot;004356FA&quot;/&gt;&lt;wsp:rsid wsp:val=&quot;00435CCF&quot;/&gt;&lt;wsp:rsid wsp:val=&quot;004364D4&quot;/&gt;&lt;wsp:rsid wsp:val=&quot;00436A3B&quot;/&gt;&lt;wsp:rsid wsp:val=&quot;00436CA7&quot;/&gt;&lt;wsp:rsid wsp:val=&quot;00436CDA&quot;/&gt;&lt;wsp:rsid wsp:val=&quot;00436D26&quot;/&gt;&lt;wsp:rsid wsp:val=&quot;00437027&quot;/&gt;&lt;wsp:rsid wsp:val=&quot;004370C7&quot;/&gt;&lt;wsp:rsid wsp:val=&quot;004371AB&quot;/&gt;&lt;wsp:rsid wsp:val=&quot;004402A7&quot;/&gt;&lt;wsp:rsid wsp:val=&quot;004402C5&quot;/&gt;&lt;wsp:rsid wsp:val=&quot;0044035D&quot;/&gt;&lt;wsp:rsid wsp:val=&quot;00440AB6&quot;/&gt;&lt;wsp:rsid wsp:val=&quot;00440EA5&quot;/&gt;&lt;wsp:rsid wsp:val=&quot;0044131C&quot;/&gt;&lt;wsp:rsid wsp:val=&quot;0044142F&quot;/&gt;&lt;wsp:rsid wsp:val=&quot;004423B8&quot;/&gt;&lt;wsp:rsid wsp:val=&quot;004425C2&quot;/&gt;&lt;wsp:rsid wsp:val=&quot;00442824&quot;/&gt;&lt;wsp:rsid wsp:val=&quot;0044289C&quot;/&gt;&lt;wsp:rsid wsp:val=&quot;00442942&quot;/&gt;&lt;wsp:rsid wsp:val=&quot;00442DCF&quot;/&gt;&lt;wsp:rsid wsp:val=&quot;00442FFB&quot;/&gt;&lt;wsp:rsid wsp:val=&quot;004430FD&quot;/&gt;&lt;wsp:rsid wsp:val=&quot;0044335B&quot;/&gt;&lt;wsp:rsid wsp:val=&quot;004442A7&quot;/&gt;&lt;wsp:rsid wsp:val=&quot;00444901&quot;/&gt;&lt;wsp:rsid wsp:val=&quot;00444934&quot;/&gt;&lt;wsp:rsid wsp:val=&quot;00444F5E&quot;/&gt;&lt;wsp:rsid wsp:val=&quot;0044540F&quot;/&gt;&lt;wsp:rsid wsp:val=&quot;00445494&quot;/&gt;&lt;wsp:rsid wsp:val=&quot;00445513&quot;/&gt;&lt;wsp:rsid wsp:val=&quot;00445907&quot;/&gt;&lt;wsp:rsid wsp:val=&quot;00445CFF&quot;/&gt;&lt;wsp:rsid wsp:val=&quot;00445E2C&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82A&quot;/&gt;&lt;wsp:rsid wsp:val=&quot;00450778&quot;/&gt;&lt;wsp:rsid wsp:val=&quot;00450D3B&quot;/&gt;&lt;wsp:rsid wsp:val=&quot;004518D5&quot;/&gt;&lt;wsp:rsid wsp:val=&quot;004519BF&quot;/&gt;&lt;wsp:rsid wsp:val=&quot;00451A5C&quot;/&gt;&lt;wsp:rsid wsp:val=&quot;00451B06&quot;/&gt;&lt;wsp:rsid wsp:val=&quot;00451BEB&quot;/&gt;&lt;wsp:rsid wsp:val=&quot;00451C54&quot;/&gt;&lt;wsp:rsid wsp:val=&quot;004525E6&quot;/&gt;&lt;wsp:rsid wsp:val=&quot;004527C0&quot;/&gt;&lt;wsp:rsid wsp:val=&quot;00453871&quot;/&gt;&lt;wsp:rsid wsp:val=&quot;00453BC3&quot;/&gt;&lt;wsp:rsid wsp:val=&quot;00453DEF&quot;/&gt;&lt;wsp:rsid wsp:val=&quot;00453E84&quot;/&gt;&lt;wsp:rsid wsp:val=&quot;00453F94&quot;/&gt;&lt;wsp:rsid wsp:val=&quot;004543E4&quot;/&gt;&lt;wsp:rsid wsp:val=&quot;004548E5&quot;/&gt;&lt;wsp:rsid wsp:val=&quot;00454CF7&quot;/&gt;&lt;wsp:rsid wsp:val=&quot;00454F08&quot;/&gt;&lt;wsp:rsid wsp:val=&quot;00455105&quot;/&gt;&lt;wsp:rsid wsp:val=&quot;00455440&quot;/&gt;&lt;wsp:rsid wsp:val=&quot;00455838&quot;/&gt;&lt;wsp:rsid wsp:val=&quot;00455C09&quot;/&gt;&lt;wsp:rsid wsp:val=&quot;00456114&quot;/&gt;&lt;wsp:rsid wsp:val=&quot;0045675A&quot;/&gt;&lt;wsp:rsid wsp:val=&quot;00456971&quot;/&gt;&lt;wsp:rsid wsp:val=&quot;00456B9B&quot;/&gt;&lt;wsp:rsid wsp:val=&quot;00456C51&quot;/&gt;&lt;wsp:rsid wsp:val=&quot;0045742D&quot;/&gt;&lt;wsp:rsid wsp:val=&quot;00457983&quot;/&gt;&lt;wsp:rsid wsp:val=&quot;00457C5E&quot;/&gt;&lt;wsp:rsid wsp:val=&quot;00457CAA&quot;/&gt;&lt;wsp:rsid wsp:val=&quot;00457FB9&quot;/&gt;&lt;wsp:rsid wsp:val=&quot;0046026D&quot;/&gt;&lt;wsp:rsid wsp:val=&quot;0046027A&quot;/&gt;&lt;wsp:rsid wsp:val=&quot;004605CC&quot;/&gt;&lt;wsp:rsid wsp:val=&quot;0046072D&quot;/&gt;&lt;wsp:rsid wsp:val=&quot;00460894&quot;/&gt;&lt;wsp:rsid wsp:val=&quot;00460921&quot;/&gt;&lt;wsp:rsid wsp:val=&quot;00460958&quot;/&gt;&lt;wsp:rsid wsp:val=&quot;00460B63&quot;/&gt;&lt;wsp:rsid wsp:val=&quot;0046110A&quot;/&gt;&lt;wsp:rsid wsp:val=&quot;004612C8&quot;/&gt;&lt;wsp:rsid wsp:val=&quot;004614A1&quot;/&gt;&lt;wsp:rsid wsp:val=&quot;004614BB&quot;/&gt;&lt;wsp:rsid wsp:val=&quot;004615C7&quot;/&gt;&lt;wsp:rsid wsp:val=&quot;0046164D&quot;/&gt;&lt;wsp:rsid wsp:val=&quot;004616E5&quot;/&gt;&lt;wsp:rsid wsp:val=&quot;004616FF&quot;/&gt;&lt;wsp:rsid wsp:val=&quot;004617A0&quot;/&gt;&lt;wsp:rsid wsp:val=&quot;0046194F&quot;/&gt;&lt;wsp:rsid wsp:val=&quot;00461C00&quot;/&gt;&lt;wsp:rsid wsp:val=&quot;00461F05&quot;/&gt;&lt;wsp:rsid wsp:val=&quot;004622A1&quot;/&gt;&lt;wsp:rsid wsp:val=&quot;004622D0&quot;/&gt;&lt;wsp:rsid wsp:val=&quot;00462420&quot;/&gt;&lt;wsp:rsid wsp:val=&quot;0046267C&quot;/&gt;&lt;wsp:rsid wsp:val=&quot;004629F2&quot;/&gt;&lt;wsp:rsid wsp:val=&quot;00462A9C&quot;/&gt;&lt;wsp:rsid wsp:val=&quot;00462B09&quot;/&gt;&lt;wsp:rsid wsp:val=&quot;00462B29&quot;/&gt;&lt;wsp:rsid wsp:val=&quot;00462FC4&quot;/&gt;&lt;wsp:rsid wsp:val=&quot;00463139&quot;/&gt;&lt;wsp:rsid wsp:val=&quot;00463448&quot;/&gt;&lt;wsp:rsid wsp:val=&quot;0046348F&quot;/&gt;&lt;wsp:rsid wsp:val=&quot;00463940&quot;/&gt;&lt;wsp:rsid wsp:val=&quot;00464130&quot;/&gt;&lt;wsp:rsid wsp:val=&quot;0046434B&quot;/&gt;&lt;wsp:rsid wsp:val=&quot;00464513&quot;/&gt;&lt;wsp:rsid wsp:val=&quot;00464919&quot;/&gt;&lt;wsp:rsid wsp:val=&quot;00464EE0&quot;/&gt;&lt;wsp:rsid wsp:val=&quot;00465461&quot;/&gt;&lt;wsp:rsid wsp:val=&quot;00465467&quot;/&gt;&lt;wsp:rsid wsp:val=&quot;00465573&quot;/&gt;&lt;wsp:rsid wsp:val=&quot;0046567F&quot;/&gt;&lt;wsp:rsid wsp:val=&quot;004658C3&quot;/&gt;&lt;wsp:rsid wsp:val=&quot;00465CE5&quot;/&gt;&lt;wsp:rsid wsp:val=&quot;00465EB3&quot;/&gt;&lt;wsp:rsid wsp:val=&quot;0046645E&quot;/&gt;&lt;wsp:rsid wsp:val=&quot;0046698E&quot;/&gt;&lt;wsp:rsid wsp:val=&quot;004671AF&quot;/&gt;&lt;wsp:rsid wsp:val=&quot;00467838&quot;/&gt;&lt;wsp:rsid wsp:val=&quot;0047010B&quot;/&gt;&lt;wsp:rsid wsp:val=&quot;0047041E&quot;/&gt;&lt;wsp:rsid wsp:val=&quot;00470750&quot;/&gt;&lt;wsp:rsid wsp:val=&quot;00470893&quot;/&gt;&lt;wsp:rsid wsp:val=&quot;00470E35&quot;/&gt;&lt;wsp:rsid wsp:val=&quot;0047166D&quot;/&gt;&lt;wsp:rsid wsp:val=&quot;00471856&quot;/&gt;&lt;wsp:rsid wsp:val=&quot;004719A1&quot;/&gt;&lt;wsp:rsid wsp:val=&quot;00471CEC&quot;/&gt;&lt;wsp:rsid wsp:val=&quot;00471DB0&quot;/&gt;&lt;wsp:rsid wsp:val=&quot;00471F3B&quot;/&gt;&lt;wsp:rsid wsp:val=&quot;00471FAB&quot;/&gt;&lt;wsp:rsid wsp:val=&quot;00472ACB&quot;/&gt;&lt;wsp:rsid wsp:val=&quot;004734A1&quot;/&gt;&lt;wsp:rsid wsp:val=&quot;00473F5F&quot;/&gt;&lt;wsp:rsid wsp:val=&quot;0047410D&quot;/&gt;&lt;wsp:rsid wsp:val=&quot;004742E4&quot;/&gt;&lt;wsp:rsid wsp:val=&quot;004743DE&quot;/&gt;&lt;wsp:rsid wsp:val=&quot;00474591&quot;/&gt;&lt;wsp:rsid wsp:val=&quot;00474FB4&quot;/&gt;&lt;wsp:rsid wsp:val=&quot;00475131&quot;/&gt;&lt;wsp:rsid wsp:val=&quot;00475139&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5CE&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77B0B&quot;/&gt;&lt;wsp:rsid wsp:val=&quot;004803A9&quot;/&gt;&lt;wsp:rsid wsp:val=&quot;004804A6&quot;/&gt;&lt;wsp:rsid wsp:val=&quot;004807D5&quot;/&gt;&lt;wsp:rsid wsp:val=&quot;00480B03&quot;/&gt;&lt;wsp:rsid wsp:val=&quot;00480B53&quot;/&gt;&lt;wsp:rsid wsp:val=&quot;00480D77&quot;/&gt;&lt;wsp:rsid wsp:val=&quot;00480E5E&quot;/&gt;&lt;wsp:rsid wsp:val=&quot;004810EC&quot;/&gt;&lt;wsp:rsid wsp:val=&quot;004814F6&quot;/&gt;&lt;wsp:rsid wsp:val=&quot;00481607&quot;/&gt;&lt;wsp:rsid wsp:val=&quot;004821B4&quot;/&gt;&lt;wsp:rsid wsp:val=&quot;00482389&quot;/&gt;&lt;wsp:rsid wsp:val=&quot;004824F5&quot;/&gt;&lt;wsp:rsid wsp:val=&quot;00482943&quot;/&gt;&lt;wsp:rsid wsp:val=&quot;00482ADC&quot;/&gt;&lt;wsp:rsid wsp:val=&quot;00482B0E&quot;/&gt;&lt;wsp:rsid wsp:val=&quot;00482B1F&quot;/&gt;&lt;wsp:rsid wsp:val=&quot;00482BAD&quot;/&gt;&lt;wsp:rsid wsp:val=&quot;00482CDD&quot;/&gt;&lt;wsp:rsid wsp:val=&quot;00483D11&quot;/&gt;&lt;wsp:rsid wsp:val=&quot;00483D20&quot;/&gt;&lt;wsp:rsid wsp:val=&quot;00483FA7&quot;/&gt;&lt;wsp:rsid wsp:val=&quot;0048406D&quot;/&gt;&lt;wsp:rsid wsp:val=&quot;0048410E&quot;/&gt;&lt;wsp:rsid wsp:val=&quot;00484454&quot;/&gt;&lt;wsp:rsid wsp:val=&quot;004847D3&quot;/&gt;&lt;wsp:rsid wsp:val=&quot;00484C46&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BB8&quot;/&gt;&lt;wsp:rsid wsp:val=&quot;00487F28&quot;/&gt;&lt;wsp:rsid wsp:val=&quot;0049005F&quot;/&gt;&lt;wsp:rsid wsp:val=&quot;00490649&quot;/&gt;&lt;wsp:rsid wsp:val=&quot;0049093B&quot;/&gt;&lt;wsp:rsid wsp:val=&quot;00490E94&quot;/&gt;&lt;wsp:rsid wsp:val=&quot;00490EE3&quot;/&gt;&lt;wsp:rsid wsp:val=&quot;004912BA&quot;/&gt;&lt;wsp:rsid wsp:val=&quot;0049143D&quot;/&gt;&lt;wsp:rsid wsp:val=&quot;004916E8&quot;/&gt;&lt;wsp:rsid wsp:val=&quot;004918A0&quot;/&gt;&lt;wsp:rsid wsp:val=&quot;0049230F&quot;/&gt;&lt;wsp:rsid wsp:val=&quot;004924E5&quot;/&gt;&lt;wsp:rsid wsp:val=&quot;00492619&quot;/&gt;&lt;wsp:rsid wsp:val=&quot;0049277B&quot;/&gt;&lt;wsp:rsid wsp:val=&quot;00493308&quot;/&gt;&lt;wsp:rsid wsp:val=&quot;0049349F&quot;/&gt;&lt;wsp:rsid wsp:val=&quot;004935A4&quot;/&gt;&lt;wsp:rsid wsp:val=&quot;00493916&quot;/&gt;&lt;wsp:rsid wsp:val=&quot;00493D08&quot;/&gt;&lt;wsp:rsid wsp:val=&quot;00494584&quot;/&gt;&lt;wsp:rsid wsp:val=&quot;00494C34&quot;/&gt;&lt;wsp:rsid wsp:val=&quot;00494E75&quot;/&gt;&lt;wsp:rsid wsp:val=&quot;00495071&quot;/&gt;&lt;wsp:rsid wsp:val=&quot;00495227&quot;/&gt;&lt;wsp:rsid wsp:val=&quot;004961DB&quot;/&gt;&lt;wsp:rsid wsp:val=&quot;00496254&quot;/&gt;&lt;wsp:rsid wsp:val=&quot;00496411&quot;/&gt;&lt;wsp:rsid wsp:val=&quot;0049653E&quot;/&gt;&lt;wsp:rsid wsp:val=&quot;00496BEF&quot;/&gt;&lt;wsp:rsid wsp:val=&quot;004970A1&quot;/&gt;&lt;wsp:rsid wsp:val=&quot;0049792C&quot;/&gt;&lt;wsp:rsid wsp:val=&quot;00497BD3&quot;/&gt;&lt;wsp:rsid wsp:val=&quot;00497F24&quot;/&gt;&lt;wsp:rsid wsp:val=&quot;00497F2F&quot;/&gt;&lt;wsp:rsid wsp:val=&quot;004A01E1&quot;/&gt;&lt;wsp:rsid wsp:val=&quot;004A09A7&quot;/&gt;&lt;wsp:rsid wsp:val=&quot;004A0E00&quot;/&gt;&lt;wsp:rsid wsp:val=&quot;004A15F7&quot;/&gt;&lt;wsp:rsid wsp:val=&quot;004A1600&quot;/&gt;&lt;wsp:rsid wsp:val=&quot;004A1956&quot;/&gt;&lt;wsp:rsid wsp:val=&quot;004A1B20&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F7&quot;/&gt;&lt;wsp:rsid wsp:val=&quot;004A31F1&quot;/&gt;&lt;wsp:rsid wsp:val=&quot;004A366E&quot;/&gt;&lt;wsp:rsid wsp:val=&quot;004A36C0&quot;/&gt;&lt;wsp:rsid wsp:val=&quot;004A36FB&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D91&quot;/&gt;&lt;wsp:rsid wsp:val=&quot;004A4E7E&quot;/&gt;&lt;wsp:rsid wsp:val=&quot;004A4E95&quot;/&gt;&lt;wsp:rsid wsp:val=&quot;004A4FFB&quot;/&gt;&lt;wsp:rsid wsp:val=&quot;004A5270&quot;/&gt;&lt;wsp:rsid wsp:val=&quot;004A5667&quot;/&gt;&lt;wsp:rsid wsp:val=&quot;004A57FC&quot;/&gt;&lt;wsp:rsid wsp:val=&quot;004A5F92&quot;/&gt;&lt;wsp:rsid wsp:val=&quot;004A66D4&quot;/&gt;&lt;wsp:rsid wsp:val=&quot;004A705C&quot;/&gt;&lt;wsp:rsid wsp:val=&quot;004A717D&quot;/&gt;&lt;wsp:rsid wsp:val=&quot;004A7276&quot;/&gt;&lt;wsp:rsid wsp:val=&quot;004A78BC&quot;/&gt;&lt;wsp:rsid wsp:val=&quot;004A7EE7&quot;/&gt;&lt;wsp:rsid wsp:val=&quot;004A7FB0&quot;/&gt;&lt;wsp:rsid wsp:val=&quot;004B02E8&quot;/&gt;&lt;wsp:rsid wsp:val=&quot;004B067B&quot;/&gt;&lt;wsp:rsid wsp:val=&quot;004B06EF&quot;/&gt;&lt;wsp:rsid wsp:val=&quot;004B0706&quot;/&gt;&lt;wsp:rsid wsp:val=&quot;004B0787&quot;/&gt;&lt;wsp:rsid wsp:val=&quot;004B0A36&quot;/&gt;&lt;wsp:rsid wsp:val=&quot;004B1313&quot;/&gt;&lt;wsp:rsid wsp:val=&quot;004B169E&quot;/&gt;&lt;wsp:rsid wsp:val=&quot;004B1B53&quot;/&gt;&lt;wsp:rsid wsp:val=&quot;004B1C42&quot;/&gt;&lt;wsp:rsid wsp:val=&quot;004B1E40&quot;/&gt;&lt;wsp:rsid wsp:val=&quot;004B2700&quot;/&gt;&lt;wsp:rsid wsp:val=&quot;004B2AA0&quot;/&gt;&lt;wsp:rsid wsp:val=&quot;004B2B31&quot;/&gt;&lt;wsp:rsid wsp:val=&quot;004B2C33&quot;/&gt;&lt;wsp:rsid wsp:val=&quot;004B2CDB&quot;/&gt;&lt;wsp:rsid wsp:val=&quot;004B2F70&quot;/&gt;&lt;wsp:rsid wsp:val=&quot;004B385B&quot;/&gt;&lt;wsp:rsid wsp:val=&quot;004B3C3F&quot;/&gt;&lt;wsp:rsid wsp:val=&quot;004B45A2&quot;/&gt;&lt;wsp:rsid wsp:val=&quot;004B4A0F&quot;/&gt;&lt;wsp:rsid wsp:val=&quot;004B4AA2&quot;/&gt;&lt;wsp:rsid wsp:val=&quot;004B4C54&quot;/&gt;&lt;wsp:rsid wsp:val=&quot;004B4C67&quot;/&gt;&lt;wsp:rsid wsp:val=&quot;004B50E0&quot;/&gt;&lt;wsp:rsid wsp:val=&quot;004B515E&quot;/&gt;&lt;wsp:rsid wsp:val=&quot;004B55EC&quot;/&gt;&lt;wsp:rsid wsp:val=&quot;004B5B5B&quot;/&gt;&lt;wsp:rsid wsp:val=&quot;004B5C73&quot;/&gt;&lt;wsp:rsid wsp:val=&quot;004B5E6F&quot;/&gt;&lt;wsp:rsid wsp:val=&quot;004B5FFC&quot;/&gt;&lt;wsp:rsid wsp:val=&quot;004B6301&quot;/&gt;&lt;wsp:rsid wsp:val=&quot;004B6707&quot;/&gt;&lt;wsp:rsid wsp:val=&quot;004B6944&quot;/&gt;&lt;wsp:rsid wsp:val=&quot;004B6E56&quot;/&gt;&lt;wsp:rsid wsp:val=&quot;004B6FFB&quot;/&gt;&lt;wsp:rsid wsp:val=&quot;004B70B6&quot;/&gt;&lt;wsp:rsid wsp:val=&quot;004B7181&quot;/&gt;&lt;wsp:rsid wsp:val=&quot;004B795F&quot;/&gt;&lt;wsp:rsid wsp:val=&quot;004B7BA5&quot;/&gt;&lt;wsp:rsid wsp:val=&quot;004B7FC2&quot;/&gt;&lt;wsp:rsid wsp:val=&quot;004C001B&quot;/&gt;&lt;wsp:rsid wsp:val=&quot;004C0346&quot;/&gt;&lt;wsp:rsid wsp:val=&quot;004C03CC&quot;/&gt;&lt;wsp:rsid wsp:val=&quot;004C0A25&quot;/&gt;&lt;wsp:rsid wsp:val=&quot;004C0AE9&quot;/&gt;&lt;wsp:rsid wsp:val=&quot;004C0B5B&quot;/&gt;&lt;wsp:rsid wsp:val=&quot;004C0C03&quot;/&gt;&lt;wsp:rsid wsp:val=&quot;004C0EE4&quot;/&gt;&lt;wsp:rsid wsp:val=&quot;004C0F99&quot;/&gt;&lt;wsp:rsid wsp:val=&quot;004C130D&quot;/&gt;&lt;wsp:rsid wsp:val=&quot;004C132F&quot;/&gt;&lt;wsp:rsid wsp:val=&quot;004C1624&quot;/&gt;&lt;wsp:rsid wsp:val=&quot;004C171F&quot;/&gt;&lt;wsp:rsid wsp:val=&quot;004C19E0&quot;/&gt;&lt;wsp:rsid wsp:val=&quot;004C2371&quot;/&gt;&lt;wsp:rsid wsp:val=&quot;004C2B6F&quot;/&gt;&lt;wsp:rsid wsp:val=&quot;004C2C4E&quot;/&gt;&lt;wsp:rsid wsp:val=&quot;004C2E6B&quot;/&gt;&lt;wsp:rsid wsp:val=&quot;004C2F01&quot;/&gt;&lt;wsp:rsid wsp:val=&quot;004C2F96&quot;/&gt;&lt;wsp:rsid wsp:val=&quot;004C3472&quot;/&gt;&lt;wsp:rsid wsp:val=&quot;004C34E8&quot;/&gt;&lt;wsp:rsid wsp:val=&quot;004C3A46&quot;/&gt;&lt;wsp:rsid wsp:val=&quot;004C3AD4&quot;/&gt;&lt;wsp:rsid wsp:val=&quot;004C3C51&quot;/&gt;&lt;wsp:rsid wsp:val=&quot;004C3FEE&quot;/&gt;&lt;wsp:rsid wsp:val=&quot;004C40D3&quot;/&gt;&lt;wsp:rsid wsp:val=&quot;004C4384&quot;/&gt;&lt;wsp:rsid wsp:val=&quot;004C47FE&quot;/&gt;&lt;wsp:rsid wsp:val=&quot;004C4957&quot;/&gt;&lt;wsp:rsid wsp:val=&quot;004C4BCE&quot;/&gt;&lt;wsp:rsid wsp:val=&quot;004C4BF3&quot;/&gt;&lt;wsp:rsid wsp:val=&quot;004C4F33&quot;/&gt;&lt;wsp:rsid wsp:val=&quot;004C5203&quot;/&gt;&lt;wsp:rsid wsp:val=&quot;004C521E&quot;/&gt;&lt;wsp:rsid wsp:val=&quot;004C53F2&quot;/&gt;&lt;wsp:rsid wsp:val=&quot;004C5C61&quot;/&gt;&lt;wsp:rsid wsp:val=&quot;004C5EF0&quot;/&gt;&lt;wsp:rsid wsp:val=&quot;004C63D6&quot;/&gt;&lt;wsp:rsid wsp:val=&quot;004C660B&quot;/&gt;&lt;wsp:rsid wsp:val=&quot;004C6627&quot;/&gt;&lt;wsp:rsid wsp:val=&quot;004C670B&quot;/&gt;&lt;wsp:rsid wsp:val=&quot;004C6782&quot;/&gt;&lt;wsp:rsid wsp:val=&quot;004C6915&quot;/&gt;&lt;wsp:rsid wsp:val=&quot;004C6D25&quot;/&gt;&lt;wsp:rsid wsp:val=&quot;004C6EED&quot;/&gt;&lt;wsp:rsid wsp:val=&quot;004C730E&quot;/&gt;&lt;wsp:rsid wsp:val=&quot;004C7739&quot;/&gt;&lt;wsp:rsid wsp:val=&quot;004C7A83&quot;/&gt;&lt;wsp:rsid wsp:val=&quot;004C7BDF&quot;/&gt;&lt;wsp:rsid wsp:val=&quot;004C7EFE&quot;/&gt;&lt;wsp:rsid wsp:val=&quot;004D0200&quot;/&gt;&lt;wsp:rsid wsp:val=&quot;004D0436&quot;/&gt;&lt;wsp:rsid wsp:val=&quot;004D0E08&quot;/&gt;&lt;wsp:rsid wsp:val=&quot;004D0E42&quot;/&gt;&lt;wsp:rsid wsp:val=&quot;004D15E8&quot;/&gt;&lt;wsp:rsid wsp:val=&quot;004D171F&quot;/&gt;&lt;wsp:rsid wsp:val=&quot;004D1A33&quot;/&gt;&lt;wsp:rsid wsp:val=&quot;004D1A71&quot;/&gt;&lt;wsp:rsid wsp:val=&quot;004D1D64&quot;/&gt;&lt;wsp:rsid wsp:val=&quot;004D1DED&quot;/&gt;&lt;wsp:rsid wsp:val=&quot;004D2474&quot;/&gt;&lt;wsp:rsid wsp:val=&quot;004D24F2&quot;/&gt;&lt;wsp:rsid wsp:val=&quot;004D27C4&quot;/&gt;&lt;wsp:rsid wsp:val=&quot;004D2B5A&quot;/&gt;&lt;wsp:rsid wsp:val=&quot;004D2E1A&quot;/&gt;&lt;wsp:rsid wsp:val=&quot;004D2E57&quot;/&gt;&lt;wsp:rsid wsp:val=&quot;004D2FE7&quot;/&gt;&lt;wsp:rsid wsp:val=&quot;004D31C8&quot;/&gt;&lt;wsp:rsid wsp:val=&quot;004D320E&quot;/&gt;&lt;wsp:rsid wsp:val=&quot;004D3251&quot;/&gt;&lt;wsp:rsid wsp:val=&quot;004D3E3B&quot;/&gt;&lt;wsp:rsid wsp:val=&quot;004D409C&quot;/&gt;&lt;wsp:rsid wsp:val=&quot;004D41F7&quot;/&gt;&lt;wsp:rsid wsp:val=&quot;004D45F9&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2E9&quot;/&gt;&lt;wsp:rsid wsp:val=&quot;004D56CA&quot;/&gt;&lt;wsp:rsid wsp:val=&quot;004D58D1&quot;/&gt;&lt;wsp:rsid wsp:val=&quot;004D5ECC&quot;/&gt;&lt;wsp:rsid wsp:val=&quot;004D5F02&quot;/&gt;&lt;wsp:rsid wsp:val=&quot;004D650F&quot;/&gt;&lt;wsp:rsid wsp:val=&quot;004D671B&quot;/&gt;&lt;wsp:rsid wsp:val=&quot;004D68C0&quot;/&gt;&lt;wsp:rsid wsp:val=&quot;004D710C&quot;/&gt;&lt;wsp:rsid wsp:val=&quot;004D7448&quot;/&gt;&lt;wsp:rsid wsp:val=&quot;004E0033&quot;/&gt;&lt;wsp:rsid wsp:val=&quot;004E03BE&quot;/&gt;&lt;wsp:rsid wsp:val=&quot;004E0619&quot;/&gt;&lt;wsp:rsid wsp:val=&quot;004E0BC8&quot;/&gt;&lt;wsp:rsid wsp:val=&quot;004E0CD0&quot;/&gt;&lt;wsp:rsid wsp:val=&quot;004E1260&quot;/&gt;&lt;wsp:rsid wsp:val=&quot;004E17FE&quot;/&gt;&lt;wsp:rsid wsp:val=&quot;004E1A6D&quot;/&gt;&lt;wsp:rsid wsp:val=&quot;004E1CBB&quot;/&gt;&lt;wsp:rsid wsp:val=&quot;004E1D07&quot;/&gt;&lt;wsp:rsid wsp:val=&quot;004E1FC0&quot;/&gt;&lt;wsp:rsid wsp:val=&quot;004E209D&quot;/&gt;&lt;wsp:rsid wsp:val=&quot;004E2155&quot;/&gt;&lt;wsp:rsid wsp:val=&quot;004E21D3&quot;/&gt;&lt;wsp:rsid wsp:val=&quot;004E21E3&quot;/&gt;&lt;wsp:rsid wsp:val=&quot;004E2AFF&quot;/&gt;&lt;wsp:rsid wsp:val=&quot;004E2C41&quot;/&gt;&lt;wsp:rsid wsp:val=&quot;004E2E33&quot;/&gt;&lt;wsp:rsid wsp:val=&quot;004E2F51&quot;/&gt;&lt;wsp:rsid wsp:val=&quot;004E2F60&quot;/&gt;&lt;wsp:rsid wsp:val=&quot;004E3579&quot;/&gt;&lt;wsp:rsid wsp:val=&quot;004E3892&quot;/&gt;&lt;wsp:rsid wsp:val=&quot;004E3FD8&quot;/&gt;&lt;wsp:rsid wsp:val=&quot;004E449B&quot;/&gt;&lt;wsp:rsid wsp:val=&quot;004E471C&quot;/&gt;&lt;wsp:rsid wsp:val=&quot;004E4754&quot;/&gt;&lt;wsp:rsid wsp:val=&quot;004E48A1&quot;/&gt;&lt;wsp:rsid wsp:val=&quot;004E5181&quot;/&gt;&lt;wsp:rsid wsp:val=&quot;004E53AE&quot;/&gt;&lt;wsp:rsid wsp:val=&quot;004E5449&quot;/&gt;&lt;wsp:rsid wsp:val=&quot;004E5C61&quot;/&gt;&lt;wsp:rsid wsp:val=&quot;004E6158&quot;/&gt;&lt;wsp:rsid wsp:val=&quot;004E6184&quot;/&gt;&lt;wsp:rsid wsp:val=&quot;004E6267&quot;/&gt;&lt;wsp:rsid wsp:val=&quot;004E62BC&quot;/&gt;&lt;wsp:rsid wsp:val=&quot;004E63C9&quot;/&gt;&lt;wsp:rsid wsp:val=&quot;004E675B&quot;/&gt;&lt;wsp:rsid wsp:val=&quot;004E6CEA&quot;/&gt;&lt;wsp:rsid wsp:val=&quot;004E6E83&quot;/&gt;&lt;wsp:rsid wsp:val=&quot;004E7537&quot;/&gt;&lt;wsp:rsid wsp:val=&quot;004E7691&quot;/&gt;&lt;wsp:rsid wsp:val=&quot;004E76A5&quot;/&gt;&lt;wsp:rsid wsp:val=&quot;004E7B7F&quot;/&gt;&lt;wsp:rsid wsp:val=&quot;004E7E00&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910&quot;/&gt;&lt;wsp:rsid wsp:val=&quot;004F1A00&quot;/&gt;&lt;wsp:rsid wsp:val=&quot;004F1D32&quot;/&gt;&lt;wsp:rsid wsp:val=&quot;004F2168&quot;/&gt;&lt;wsp:rsid wsp:val=&quot;004F225D&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56F&quot;/&gt;&lt;wsp:rsid wsp:val=&quot;004F4760&quot;/&gt;&lt;wsp:rsid wsp:val=&quot;004F497D&quot;/&gt;&lt;wsp:rsid wsp:val=&quot;004F4C27&quot;/&gt;&lt;wsp:rsid wsp:val=&quot;004F4E53&quot;/&gt;&lt;wsp:rsid wsp:val=&quot;004F4F06&quot;/&gt;&lt;wsp:rsid wsp:val=&quot;004F4F1E&quot;/&gt;&lt;wsp:rsid wsp:val=&quot;004F58AB&quot;/&gt;&lt;wsp:rsid wsp:val=&quot;004F627A&quot;/&gt;&lt;wsp:rsid wsp:val=&quot;004F66FA&quot;/&gt;&lt;wsp:rsid wsp:val=&quot;004F67A9&quot;/&gt;&lt;wsp:rsid wsp:val=&quot;004F6AFE&quot;/&gt;&lt;wsp:rsid wsp:val=&quot;004F6C72&quot;/&gt;&lt;wsp:rsid wsp:val=&quot;004F6F20&quot;/&gt;&lt;wsp:rsid wsp:val=&quot;004F72EA&quot;/&gt;&lt;wsp:rsid wsp:val=&quot;004F7373&quot;/&gt;&lt;wsp:rsid wsp:val=&quot;004F73A5&quot;/&gt;&lt;wsp:rsid wsp:val=&quot;004F74B2&quot;/&gt;&lt;wsp:rsid wsp:val=&quot;004F75B4&quot;/&gt;&lt;wsp:rsid wsp:val=&quot;004F75C6&quot;/&gt;&lt;wsp:rsid wsp:val=&quot;004F76A6&quot;/&gt;&lt;wsp:rsid wsp:val=&quot;004F7799&quot;/&gt;&lt;wsp:rsid wsp:val=&quot;004F782F&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A59&quot;/&gt;&lt;wsp:rsid wsp:val=&quot;00501131&quot;/&gt;&lt;wsp:rsid wsp:val=&quot;005012BB&quot;/&gt;&lt;wsp:rsid wsp:val=&quot;0050132F&quot;/&gt;&lt;wsp:rsid wsp:val=&quot;00501577&quot;/&gt;&lt;wsp:rsid wsp:val=&quot;00501723&quot;/&gt;&lt;wsp:rsid wsp:val=&quot;00501A8C&quot;/&gt;&lt;wsp:rsid wsp:val=&quot;00501F0D&quot;/&gt;&lt;wsp:rsid wsp:val=&quot;00502425&quot;/&gt;&lt;wsp:rsid wsp:val=&quot;005029A2&quot;/&gt;&lt;wsp:rsid wsp:val=&quot;005029FC&quot;/&gt;&lt;wsp:rsid wsp:val=&quot;00502B09&quot;/&gt;&lt;wsp:rsid wsp:val=&quot;00502D19&quot;/&gt;&lt;wsp:rsid wsp:val=&quot;00502FCA&quot;/&gt;&lt;wsp:rsid wsp:val=&quot;005035E7&quot;/&gt;&lt;wsp:rsid wsp:val=&quot;005038A7&quot;/&gt;&lt;wsp:rsid wsp:val=&quot;00503C88&quot;/&gt;&lt;wsp:rsid wsp:val=&quot;00503DCD&quot;/&gt;&lt;wsp:rsid wsp:val=&quot;00503FAD&quot;/&gt;&lt;wsp:rsid wsp:val=&quot;005045B6&quot;/&gt;&lt;wsp:rsid wsp:val=&quot;00504639&quot;/&gt;&lt;wsp:rsid wsp:val=&quot;00504C3F&quot;/&gt;&lt;wsp:rsid wsp:val=&quot;005050F8&quot;/&gt;&lt;wsp:rsid wsp:val=&quot;005057BD&quot;/&gt;&lt;wsp:rsid wsp:val=&quot;00505826&quot;/&gt;&lt;wsp:rsid wsp:val=&quot;00505A2A&quot;/&gt;&lt;wsp:rsid wsp:val=&quot;00505ABD&quot;/&gt;&lt;wsp:rsid wsp:val=&quot;00505E39&quot;/&gt;&lt;wsp:rsid wsp:val=&quot;0050614B&quot;/&gt;&lt;wsp:rsid wsp:val=&quot;0050635E&quot;/&gt;&lt;wsp:rsid wsp:val=&quot;00506571&quot;/&gt;&lt;wsp:rsid wsp:val=&quot;005065FA&quot;/&gt;&lt;wsp:rsid wsp:val=&quot;00506A8D&quot;/&gt;&lt;wsp:rsid wsp:val=&quot;00506C2E&quot;/&gt;&lt;wsp:rsid wsp:val=&quot;00506E46&quot;/&gt;&lt;wsp:rsid wsp:val=&quot;005074C9&quot;/&gt;&lt;wsp:rsid wsp:val=&quot;00507718&quot;/&gt;&lt;wsp:rsid wsp:val=&quot;00507754&quot;/&gt;&lt;wsp:rsid wsp:val=&quot;00507CAF&quot;/&gt;&lt;wsp:rsid wsp:val=&quot;00510374&quot;/&gt;&lt;wsp:rsid wsp:val=&quot;00510444&quot;/&gt;&lt;wsp:rsid wsp:val=&quot;0051085D&quot;/&gt;&lt;wsp:rsid wsp:val=&quot;00510B25&quot;/&gt;&lt;wsp:rsid wsp:val=&quot;0051179B&quot;/&gt;&lt;wsp:rsid wsp:val=&quot;00511E67&quot;/&gt;&lt;wsp:rsid wsp:val=&quot;00511FB2&quot;/&gt;&lt;wsp:rsid wsp:val=&quot;00512747&quot;/&gt;&lt;wsp:rsid wsp:val=&quot;00512B8F&quot;/&gt;&lt;wsp:rsid wsp:val=&quot;00512E1C&quot;/&gt;&lt;wsp:rsid wsp:val=&quot;005136B4&quot;/&gt;&lt;wsp:rsid wsp:val=&quot;00513771&quot;/&gt;&lt;wsp:rsid wsp:val=&quot;00513B9E&quot;/&gt;&lt;wsp:rsid wsp:val=&quot;00513F8F&quot;/&gt;&lt;wsp:rsid wsp:val=&quot;00514455&quot;/&gt;&lt;wsp:rsid wsp:val=&quot;005147E7&quot;/&gt;&lt;wsp:rsid wsp:val=&quot;00514882&quot;/&gt;&lt;wsp:rsid wsp:val=&quot;005149A2&quot;/&gt;&lt;wsp:rsid wsp:val=&quot;00514A5B&quot;/&gt;&lt;wsp:rsid wsp:val=&quot;00514CEE&quot;/&gt;&lt;wsp:rsid wsp:val=&quot;005150A0&quot;/&gt;&lt;wsp:rsid wsp:val=&quot;005150E4&quot;/&gt;&lt;wsp:rsid wsp:val=&quot;00515907&quot;/&gt;&lt;wsp:rsid wsp:val=&quot;00515E2B&quot;/&gt;&lt;wsp:rsid wsp:val=&quot;005161E8&quot;/&gt;&lt;wsp:rsid wsp:val=&quot;00516B96&quot;/&gt;&lt;wsp:rsid wsp:val=&quot;00516DD3&quot;/&gt;&lt;wsp:rsid wsp:val=&quot;005173A4&quot;/&gt;&lt;wsp:rsid wsp:val=&quot;0051770E&quot;/&gt;&lt;wsp:rsid wsp:val=&quot;005179FF&quot;/&gt;&lt;wsp:rsid wsp:val=&quot;00517B28&quot;/&gt;&lt;wsp:rsid wsp:val=&quot;0052001B&quot;/&gt;&lt;wsp:rsid wsp:val=&quot;00520037&quot;/&gt;&lt;wsp:rsid wsp:val=&quot;005205C8&quot;/&gt;&lt;wsp:rsid wsp:val=&quot;00521077&quot;/&gt;&lt;wsp:rsid wsp:val=&quot;00521D65&quot;/&gt;&lt;wsp:rsid wsp:val=&quot;00521F19&quot;/&gt;&lt;wsp:rsid wsp:val=&quot;005221A4&quot;/&gt;&lt;wsp:rsid wsp:val=&quot;00522F19&quot;/&gt;&lt;wsp:rsid wsp:val=&quot;00523366&quot;/&gt;&lt;wsp:rsid wsp:val=&quot;00523E18&quot;/&gt;&lt;wsp:rsid wsp:val=&quot;00523F32&quot;/&gt;&lt;wsp:rsid wsp:val=&quot;0052422C&quot;/&gt;&lt;wsp:rsid wsp:val=&quot;005243F4&quot;/&gt;&lt;wsp:rsid wsp:val=&quot;005244D5&quot;/&gt;&lt;wsp:rsid wsp:val=&quot;0052463E&quot;/&gt;&lt;wsp:rsid wsp:val=&quot;00524729&quot;/&gt;&lt;wsp:rsid wsp:val=&quot;005248C4&quot;/&gt;&lt;wsp:rsid wsp:val=&quot;00524AD1&quot;/&gt;&lt;wsp:rsid wsp:val=&quot;00524C54&quot;/&gt;&lt;wsp:rsid wsp:val=&quot;00524DEC&quot;/&gt;&lt;wsp:rsid wsp:val=&quot;00524E6A&quot;/&gt;&lt;wsp:rsid wsp:val=&quot;005251DA&quot;/&gt;&lt;wsp:rsid wsp:val=&quot;00525407&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69E&quot;/&gt;&lt;wsp:rsid wsp:val=&quot;0053173A&quot;/&gt;&lt;wsp:rsid wsp:val=&quot;00531824&quot;/&gt;&lt;wsp:rsid wsp:val=&quot;00531AF4&quot;/&gt;&lt;wsp:rsid wsp:val=&quot;00531CA9&quot;/&gt;&lt;wsp:rsid wsp:val=&quot;00531F71&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432F&quot;/&gt;&lt;wsp:rsid wsp:val=&quot;005346A4&quot;/&gt;&lt;wsp:rsid wsp:val=&quot;005347FB&quot;/&gt;&lt;wsp:rsid wsp:val=&quot;005349C5&quot;/&gt;&lt;wsp:rsid wsp:val=&quot;005349EB&quot;/&gt;&lt;wsp:rsid wsp:val=&quot;00534AA6&quot;/&gt;&lt;wsp:rsid wsp:val=&quot;00534C83&quot;/&gt;&lt;wsp:rsid wsp:val=&quot;00534DB1&quot;/&gt;&lt;wsp:rsid wsp:val=&quot;00535A27&quot;/&gt;&lt;wsp:rsid wsp:val=&quot;0053637E&quot;/&gt;&lt;wsp:rsid wsp:val=&quot;005365F6&quot;/&gt;&lt;wsp:rsid wsp:val=&quot;00536625&quot;/&gt;&lt;wsp:rsid wsp:val=&quot;00536964&quot;/&gt;&lt;wsp:rsid wsp:val=&quot;00536AEE&quot;/&gt;&lt;wsp:rsid wsp:val=&quot;00536CBA&quot;/&gt;&lt;wsp:rsid wsp:val=&quot;00536D3C&quot;/&gt;&lt;wsp:rsid wsp:val=&quot;00536FCC&quot;/&gt;&lt;wsp:rsid wsp:val=&quot;0053713E&quot;/&gt;&lt;wsp:rsid wsp:val=&quot;00537947&quot;/&gt;&lt;wsp:rsid wsp:val=&quot;00537BE9&quot;/&gt;&lt;wsp:rsid wsp:val=&quot;00537C06&quot;/&gt;&lt;wsp:rsid wsp:val=&quot;00537E22&quot;/&gt;&lt;wsp:rsid wsp:val=&quot;00540147&quot;/&gt;&lt;wsp:rsid wsp:val=&quot;005409E4&quot;/&gt;&lt;wsp:rsid wsp:val=&quot;00540EB6&quot;/&gt;&lt;wsp:rsid wsp:val=&quot;00540FF7&quot;/&gt;&lt;wsp:rsid wsp:val=&quot;0054101A&quot;/&gt;&lt;wsp:rsid wsp:val=&quot;005417A0&quot;/&gt;&lt;wsp:rsid wsp:val=&quot;00541B6E&quot;/&gt;&lt;wsp:rsid wsp:val=&quot;00541E2B&quot;/&gt;&lt;wsp:rsid wsp:val=&quot;005420E7&quot;/&gt;&lt;wsp:rsid wsp:val=&quot;00542DC1&quot;/&gt;&lt;wsp:rsid wsp:val=&quot;00542F2C&quot;/&gt;&lt;wsp:rsid wsp:val=&quot;005436D7&quot;/&gt;&lt;wsp:rsid wsp:val=&quot;00543703&quot;/&gt;&lt;wsp:rsid wsp:val=&quot;005437F5&quot;/&gt;&lt;wsp:rsid wsp:val=&quot;0054386F&quot;/&gt;&lt;wsp:rsid wsp:val=&quot;00543A66&quot;/&gt;&lt;wsp:rsid wsp:val=&quot;00543A83&quot;/&gt;&lt;wsp:rsid wsp:val=&quot;00544220&quot;/&gt;&lt;wsp:rsid wsp:val=&quot;005444D2&quot;/&gt;&lt;wsp:rsid wsp:val=&quot;0054487A&quot;/&gt;&lt;wsp:rsid wsp:val=&quot;005448FC&quot;/&gt;&lt;wsp:rsid wsp:val=&quot;00544C33&quot;/&gt;&lt;wsp:rsid wsp:val=&quot;0054556F&quot;/&gt;&lt;wsp:rsid wsp:val=&quot;005457A9&quot;/&gt;&lt;wsp:rsid wsp:val=&quot;005458F0&quot;/&gt;&lt;wsp:rsid wsp:val=&quot;00545A4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1E79&quot;/&gt;&lt;wsp:rsid wsp:val=&quot;00552038&quot;/&gt;&lt;wsp:rsid wsp:val=&quot;0055233E&quot;/&gt;&lt;wsp:rsid wsp:val=&quot;00552569&quot;/&gt;&lt;wsp:rsid wsp:val=&quot;005526F2&quot;/&gt;&lt;wsp:rsid wsp:val=&quot;00552FF4&quot;/&gt;&lt;wsp:rsid wsp:val=&quot;005531F6&quot;/&gt;&lt;wsp:rsid wsp:val=&quot;00553F00&quot;/&gt;&lt;wsp:rsid wsp:val=&quot;0055410A&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D6F&quot;/&gt;&lt;wsp:rsid wsp:val=&quot;00555DC4&quot;/&gt;&lt;wsp:rsid wsp:val=&quot;00556125&quot;/&gt;&lt;wsp:rsid wsp:val=&quot;005561EA&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CAB&quot;/&gt;&lt;wsp:rsid wsp:val=&quot;00557EB1&quot;/&gt;&lt;wsp:rsid wsp:val=&quot;005603B1&quot;/&gt;&lt;wsp:rsid wsp:val=&quot;0056043E&quot;/&gt;&lt;wsp:rsid wsp:val=&quot;00560AC9&quot;/&gt;&lt;wsp:rsid wsp:val=&quot;00560BEA&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855&quot;/&gt;&lt;wsp:rsid wsp:val=&quot;00563FD2&quot;/&gt;&lt;wsp:rsid wsp:val=&quot;0056434D&quot;/&gt;&lt;wsp:rsid wsp:val=&quot;005643DC&quot;/&gt;&lt;wsp:rsid wsp:val=&quot;0056477B&quot;/&gt;&lt;wsp:rsid wsp:val=&quot;005649E9&quot;/&gt;&lt;wsp:rsid wsp:val=&quot;00564E2D&quot;/&gt;&lt;wsp:rsid wsp:val=&quot;00564F02&quot;/&gt;&lt;wsp:rsid wsp:val=&quot;00565679&quot;/&gt;&lt;wsp:rsid wsp:val=&quot;00565F48&quot;/&gt;&lt;wsp:rsid wsp:val=&quot;0056621A&quot;/&gt;&lt;wsp:rsid wsp:val=&quot;00566AC7&quot;/&gt;&lt;wsp:rsid wsp:val=&quot;0056719E&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767&quot;/&gt;&lt;wsp:rsid wsp:val=&quot;00574886&quot;/&gt;&lt;wsp:rsid wsp:val=&quot;00574B86&quot;/&gt;&lt;wsp:rsid wsp:val=&quot;005753DB&quot;/&gt;&lt;wsp:rsid wsp:val=&quot;005755A4&quot;/&gt;&lt;wsp:rsid wsp:val=&quot;005757AC&quot;/&gt;&lt;wsp:rsid wsp:val=&quot;005758BA&quot;/&gt;&lt;wsp:rsid wsp:val=&quot;00575E27&quot;/&gt;&lt;wsp:rsid wsp:val=&quot;00575EC1&quot;/&gt;&lt;wsp:rsid wsp:val=&quot;00576A37&quot;/&gt;&lt;wsp:rsid wsp:val=&quot;00576FC7&quot;/&gt;&lt;wsp:rsid wsp:val=&quot;00577368&quot;/&gt;&lt;wsp:rsid wsp:val=&quot;005777AC&quot;/&gt;&lt;wsp:rsid wsp:val=&quot;00577AA7&quot;/&gt;&lt;wsp:rsid wsp:val=&quot;00577BB2&quot;/&gt;&lt;wsp:rsid wsp:val=&quot;00577D01&quot;/&gt;&lt;wsp:rsid wsp:val=&quot;00577EB4&quot;/&gt;&lt;wsp:rsid wsp:val=&quot;00577ECB&quot;/&gt;&lt;wsp:rsid wsp:val=&quot;00577F3D&quot;/&gt;&lt;wsp:rsid wsp:val=&quot;005809EB&quot;/&gt;&lt;wsp:rsid wsp:val=&quot;00580E45&quot;/&gt;&lt;wsp:rsid wsp:val=&quot;00581013&quot;/&gt;&lt;wsp:rsid wsp:val=&quot;005815D2&quot;/&gt;&lt;wsp:rsid wsp:val=&quot;005818D4&quot;/&gt;&lt;wsp:rsid wsp:val=&quot;005819D7&quot;/&gt;&lt;wsp:rsid wsp:val=&quot;00581F00&quot;/&gt;&lt;wsp:rsid wsp:val=&quot;00581F40&quot;/&gt;&lt;wsp:rsid wsp:val=&quot;0058282C&quot;/&gt;&lt;wsp:rsid wsp:val=&quot;005829CC&quot;/&gt;&lt;wsp:rsid wsp:val=&quot;00582BCD&quot;/&gt;&lt;wsp:rsid wsp:val=&quot;00582E3D&quot;/&gt;&lt;wsp:rsid wsp:val=&quot;00582F33&quot;/&gt;&lt;wsp:rsid wsp:val=&quot;00583120&quot;/&gt;&lt;wsp:rsid wsp:val=&quot;00583147&quot;/&gt;&lt;wsp:rsid wsp:val=&quot;005834CE&quot;/&gt;&lt;wsp:rsid wsp:val=&quot;005836D0&quot;/&gt;&lt;wsp:rsid wsp:val=&quot;00583C6C&quot;/&gt;&lt;wsp:rsid wsp:val=&quot;00583E78&quot;/&gt;&lt;wsp:rsid wsp:val=&quot;00583F5E&quot;/&gt;&lt;wsp:rsid wsp:val=&quot;00584496&quot;/&gt;&lt;wsp:rsid wsp:val=&quot;00584546&quot;/&gt;&lt;wsp:rsid wsp:val=&quot;00584D31&quot;/&gt;&lt;wsp:rsid wsp:val=&quot;00584DB8&quot;/&gt;&lt;wsp:rsid wsp:val=&quot;005854EF&quot;/&gt;&lt;wsp:rsid wsp:val=&quot;00585821&quot;/&gt;&lt;wsp:rsid wsp:val=&quot;00585932&quot;/&gt;&lt;wsp:rsid wsp:val=&quot;00585C3A&quot;/&gt;&lt;wsp:rsid wsp:val=&quot;0058628A&quot;/&gt;&lt;wsp:rsid wsp:val=&quot;005863AF&quot;/&gt;&lt;wsp:rsid wsp:val=&quot;00586897&quot;/&gt;&lt;wsp:rsid wsp:val=&quot;00586A79&quot;/&gt;&lt;wsp:rsid wsp:val=&quot;00587117&quot;/&gt;&lt;wsp:rsid wsp:val=&quot;005871C3&quot;/&gt;&lt;wsp:rsid wsp:val=&quot;00587203&quot;/&gt;&lt;wsp:rsid wsp:val=&quot;0058759B&quot;/&gt;&lt;wsp:rsid wsp:val=&quot;0058764D&quot;/&gt;&lt;wsp:rsid wsp:val=&quot;005876F1&quot;/&gt;&lt;wsp:rsid wsp:val=&quot;00587B43&quot;/&gt;&lt;wsp:rsid wsp:val=&quot;00590203&quot;/&gt;&lt;wsp:rsid wsp:val=&quot;00590749&quot;/&gt;&lt;wsp:rsid wsp:val=&quot;00590BF6&quot;/&gt;&lt;wsp:rsid wsp:val=&quot;00590F9A&quot;/&gt;&lt;wsp:rsid wsp:val=&quot;00591048&quot;/&gt;&lt;wsp:rsid wsp:val=&quot;0059152A&quot;/&gt;&lt;wsp:rsid wsp:val=&quot;00591777&quot;/&gt;&lt;wsp:rsid wsp:val=&quot;00591B9B&quot;/&gt;&lt;wsp:rsid wsp:val=&quot;00591B9C&quot;/&gt;&lt;wsp:rsid wsp:val=&quot;00592160&quot;/&gt;&lt;wsp:rsid wsp:val=&quot;005923C9&quot;/&gt;&lt;wsp:rsid wsp:val=&quot;005927CA&quot;/&gt;&lt;wsp:rsid wsp:val=&quot;0059284F&quot;/&gt;&lt;wsp:rsid wsp:val=&quot;005929C8&quot;/&gt;&lt;wsp:rsid wsp:val=&quot;00593E31&quot;/&gt;&lt;wsp:rsid wsp:val=&quot;00594131&quot;/&gt;&lt;wsp:rsid wsp:val=&quot;005942B6&quot;/&gt;&lt;wsp:rsid wsp:val=&quot;005943C6&quot;/&gt;&lt;wsp:rsid wsp:val=&quot;0059485A&quot;/&gt;&lt;wsp:rsid wsp:val=&quot;005954F2&quot;/&gt;&lt;wsp:rsid wsp:val=&quot;00595777&quot;/&gt;&lt;wsp:rsid wsp:val=&quot;00595E99&quot;/&gt;&lt;wsp:rsid wsp:val=&quot;00596308&quot;/&gt;&lt;wsp:rsid wsp:val=&quot;005968C4&quot;/&gt;&lt;wsp:rsid wsp:val=&quot;005968F0&quot;/&gt;&lt;wsp:rsid wsp:val=&quot;00596A56&quot;/&gt;&lt;wsp:rsid wsp:val=&quot;00596DA6&quot;/&gt;&lt;wsp:rsid wsp:val=&quot;005970DB&quot;/&gt;&lt;wsp:rsid wsp:val=&quot;0059715B&quot;/&gt;&lt;wsp:rsid wsp:val=&quot;005971C8&quot;/&gt;&lt;wsp:rsid wsp:val=&quot;005973C7&quot;/&gt;&lt;wsp:rsid wsp:val=&quot;00597605&quot;/&gt;&lt;wsp:rsid wsp:val=&quot;00597788&quot;/&gt;&lt;wsp:rsid wsp:val=&quot;00597A36&quot;/&gt;&lt;wsp:rsid wsp:val=&quot;00597E86&quot;/&gt;&lt;wsp:rsid wsp:val=&quot;005A05C6&quot;/&gt;&lt;wsp:rsid wsp:val=&quot;005A05DF&quot;/&gt;&lt;wsp:rsid wsp:val=&quot;005A0652&quot;/&gt;&lt;wsp:rsid wsp:val=&quot;005A0753&quot;/&gt;&lt;wsp:rsid wsp:val=&quot;005A0CB6&quot;/&gt;&lt;wsp:rsid wsp:val=&quot;005A1D03&quot;/&gt;&lt;wsp:rsid wsp:val=&quot;005A2229&quot;/&gt;&lt;wsp:rsid wsp:val=&quot;005A2A35&quot;/&gt;&lt;wsp:rsid wsp:val=&quot;005A320D&quot;/&gt;&lt;wsp:rsid wsp:val=&quot;005A36E3&quot;/&gt;&lt;wsp:rsid wsp:val=&quot;005A3A31&quot;/&gt;&lt;wsp:rsid wsp:val=&quot;005A3B1E&quot;/&gt;&lt;wsp:rsid wsp:val=&quot;005A3ECD&quot;/&gt;&lt;wsp:rsid wsp:val=&quot;005A40D5&quot;/&gt;&lt;wsp:rsid wsp:val=&quot;005A44FD&quot;/&gt;&lt;wsp:rsid wsp:val=&quot;005A4651&quot;/&gt;&lt;wsp:rsid wsp:val=&quot;005A4674&quot;/&gt;&lt;wsp:rsid wsp:val=&quot;005A4999&quot;/&gt;&lt;wsp:rsid wsp:val=&quot;005A4BC1&quot;/&gt;&lt;wsp:rsid wsp:val=&quot;005A4E38&quot;/&gt;&lt;wsp:rsid wsp:val=&quot;005A4E39&quot;/&gt;&lt;wsp:rsid wsp:val=&quot;005A50CE&quot;/&gt;&lt;wsp:rsid wsp:val=&quot;005A53A2&quot;/&gt;&lt;wsp:rsid wsp:val=&quot;005A588D&quot;/&gt;&lt;wsp:rsid wsp:val=&quot;005A59CF&quot;/&gt;&lt;wsp:rsid wsp:val=&quot;005A6441&quot;/&gt;&lt;wsp:rsid wsp:val=&quot;005A6A3A&quot;/&gt;&lt;wsp:rsid wsp:val=&quot;005A6B41&quot;/&gt;&lt;wsp:rsid wsp:val=&quot;005A6FA1&quot;/&gt;&lt;wsp:rsid wsp:val=&quot;005A7EB7&quot;/&gt;&lt;wsp:rsid wsp:val=&quot;005A7F72&quot;/&gt;&lt;wsp:rsid wsp:val=&quot;005B00FD&quot;/&gt;&lt;wsp:rsid wsp:val=&quot;005B0814&quot;/&gt;&lt;wsp:rsid wsp:val=&quot;005B0AD4&quot;/&gt;&lt;wsp:rsid wsp:val=&quot;005B107A&quot;/&gt;&lt;wsp:rsid wsp:val=&quot;005B17EB&quot;/&gt;&lt;wsp:rsid wsp:val=&quot;005B1A2C&quot;/&gt;&lt;wsp:rsid wsp:val=&quot;005B1B01&quot;/&gt;&lt;wsp:rsid wsp:val=&quot;005B1C8E&quot;/&gt;&lt;wsp:rsid wsp:val=&quot;005B1EB5&quot;/&gt;&lt;wsp:rsid wsp:val=&quot;005B2D4D&quot;/&gt;&lt;wsp:rsid wsp:val=&quot;005B2EB8&quot;/&gt;&lt;wsp:rsid wsp:val=&quot;005B3041&quot;/&gt;&lt;wsp:rsid wsp:val=&quot;005B34BD&quot;/&gt;&lt;wsp:rsid wsp:val=&quot;005B355C&quot;/&gt;&lt;wsp:rsid wsp:val=&quot;005B3715&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59D&quot;/&gt;&lt;wsp:rsid wsp:val=&quot;005B59C9&quot;/&gt;&lt;wsp:rsid wsp:val=&quot;005B5A55&quot;/&gt;&lt;wsp:rsid wsp:val=&quot;005B5C26&quot;/&gt;&lt;wsp:rsid wsp:val=&quot;005B6477&quot;/&gt;&lt;wsp:rsid wsp:val=&quot;005B66A9&quot;/&gt;&lt;wsp:rsid wsp:val=&quot;005B66F3&quot;/&gt;&lt;wsp:rsid wsp:val=&quot;005B6FAE&quot;/&gt;&lt;wsp:rsid wsp:val=&quot;005B703E&quot;/&gt;&lt;wsp:rsid wsp:val=&quot;005B70E8&quot;/&gt;&lt;wsp:rsid wsp:val=&quot;005B7389&quot;/&gt;&lt;wsp:rsid wsp:val=&quot;005B7798&quot;/&gt;&lt;wsp:rsid wsp:val=&quot;005B7824&quot;/&gt;&lt;wsp:rsid wsp:val=&quot;005B7BD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14&quot;/&gt;&lt;wsp:rsid wsp:val=&quot;005C132F&quot;/&gt;&lt;wsp:rsid wsp:val=&quot;005C165E&quot;/&gt;&lt;wsp:rsid wsp:val=&quot;005C1752&quot;/&gt;&lt;wsp:rsid wsp:val=&quot;005C2144&quot;/&gt;&lt;wsp:rsid wsp:val=&quot;005C2476&quot;/&gt;&lt;wsp:rsid wsp:val=&quot;005C2687&quot;/&gt;&lt;wsp:rsid wsp:val=&quot;005C2D85&quot;/&gt;&lt;wsp:rsid wsp:val=&quot;005C376D&quot;/&gt;&lt;wsp:rsid wsp:val=&quot;005C3A65&quot;/&gt;&lt;wsp:rsid wsp:val=&quot;005C3CDF&quot;/&gt;&lt;wsp:rsid wsp:val=&quot;005C44FE&quot;/&gt;&lt;wsp:rsid wsp:val=&quot;005C482A&quot;/&gt;&lt;wsp:rsid wsp:val=&quot;005C4B4D&quot;/&gt;&lt;wsp:rsid wsp:val=&quot;005C4DE3&quot;/&gt;&lt;wsp:rsid wsp:val=&quot;005C5183&quot;/&gt;&lt;wsp:rsid wsp:val=&quot;005C5379&quot;/&gt;&lt;wsp:rsid wsp:val=&quot;005C5452&quot;/&gt;&lt;wsp:rsid wsp:val=&quot;005C5656&quot;/&gt;&lt;wsp:rsid wsp:val=&quot;005C5849&quot;/&gt;&lt;wsp:rsid wsp:val=&quot;005C5985&quot;/&gt;&lt;wsp:rsid wsp:val=&quot;005C61E1&quot;/&gt;&lt;wsp:rsid wsp:val=&quot;005C6EAA&quot;/&gt;&lt;wsp:rsid wsp:val=&quot;005C7340&quot;/&gt;&lt;wsp:rsid wsp:val=&quot;005C7A54&quot;/&gt;&lt;wsp:rsid wsp:val=&quot;005C7CAD&quot;/&gt;&lt;wsp:rsid wsp:val=&quot;005C7EF8&quot;/&gt;&lt;wsp:rsid wsp:val=&quot;005C7F92&quot;/&gt;&lt;wsp:rsid wsp:val=&quot;005D005F&quot;/&gt;&lt;wsp:rsid wsp:val=&quot;005D0102&quot;/&gt;&lt;wsp:rsid wsp:val=&quot;005D01D8&quot;/&gt;&lt;wsp:rsid wsp:val=&quot;005D02FA&quot;/&gt;&lt;wsp:rsid wsp:val=&quot;005D047B&quot;/&gt;&lt;wsp:rsid wsp:val=&quot;005D0536&quot;/&gt;&lt;wsp:rsid wsp:val=&quot;005D0790&quot;/&gt;&lt;wsp:rsid wsp:val=&quot;005D0FCE&quot;/&gt;&lt;wsp:rsid wsp:val=&quot;005D1374&quot;/&gt;&lt;wsp:rsid wsp:val=&quot;005D20FC&quot;/&gt;&lt;wsp:rsid wsp:val=&quot;005D228D&quot;/&gt;&lt;wsp:rsid wsp:val=&quot;005D241F&quot;/&gt;&lt;wsp:rsid wsp:val=&quot;005D24A2&quot;/&gt;&lt;wsp:rsid wsp:val=&quot;005D26D7&quot;/&gt;&lt;wsp:rsid wsp:val=&quot;005D2A49&quot;/&gt;&lt;wsp:rsid wsp:val=&quot;005D2B7E&quot;/&gt;&lt;wsp:rsid wsp:val=&quot;005D2EE8&quot;/&gt;&lt;wsp:rsid wsp:val=&quot;005D31D3&quot;/&gt;&lt;wsp:rsid wsp:val=&quot;005D37FF&quot;/&gt;&lt;wsp:rsid wsp:val=&quot;005D38F9&quot;/&gt;&lt;wsp:rsid wsp:val=&quot;005D4261&quot;/&gt;&lt;wsp:rsid wsp:val=&quot;005D4764&quot;/&gt;&lt;wsp:rsid wsp:val=&quot;005D5499&quot;/&gt;&lt;wsp:rsid wsp:val=&quot;005D5511&quot;/&gt;&lt;wsp:rsid wsp:val=&quot;005D576B&quot;/&gt;&lt;wsp:rsid wsp:val=&quot;005D594D&quot;/&gt;&lt;wsp:rsid wsp:val=&quot;005D5E46&quot;/&gt;&lt;wsp:rsid wsp:val=&quot;005D6057&quot;/&gt;&lt;wsp:rsid wsp:val=&quot;005D609E&quot;/&gt;&lt;wsp:rsid wsp:val=&quot;005D64A5&quot;/&gt;&lt;wsp:rsid wsp:val=&quot;005D6929&quot;/&gt;&lt;wsp:rsid wsp:val=&quot;005D6B30&quot;/&gt;&lt;wsp:rsid wsp:val=&quot;005D6E1C&quot;/&gt;&lt;wsp:rsid wsp:val=&quot;005D7741&quot;/&gt;&lt;wsp:rsid wsp:val=&quot;005D7E04&quot;/&gt;&lt;wsp:rsid wsp:val=&quot;005D7FED&quot;/&gt;&lt;wsp:rsid wsp:val=&quot;005E0082&quot;/&gt;&lt;wsp:rsid wsp:val=&quot;005E025B&quot;/&gt;&lt;wsp:rsid wsp:val=&quot;005E0D1D&quot;/&gt;&lt;wsp:rsid wsp:val=&quot;005E1385&quot;/&gt;&lt;wsp:rsid wsp:val=&quot;005E1393&quot;/&gt;&lt;wsp:rsid wsp:val=&quot;005E15AA&quot;/&gt;&lt;wsp:rsid wsp:val=&quot;005E1A58&quot;/&gt;&lt;wsp:rsid wsp:val=&quot;005E1AD0&quot;/&gt;&lt;wsp:rsid wsp:val=&quot;005E1C06&quot;/&gt;&lt;wsp:rsid wsp:val=&quot;005E2E2C&quot;/&gt;&lt;wsp:rsid wsp:val=&quot;005E35FD&quot;/&gt;&lt;wsp:rsid wsp:val=&quot;005E3801&quot;/&gt;&lt;wsp:rsid wsp:val=&quot;005E383F&quot;/&gt;&lt;wsp:rsid wsp:val=&quot;005E3C1D&quot;/&gt;&lt;wsp:rsid wsp:val=&quot;005E48F7&quot;/&gt;&lt;wsp:rsid wsp:val=&quot;005E4AA6&quot;/&gt;&lt;wsp:rsid wsp:val=&quot;005E4F80&quot;/&gt;&lt;wsp:rsid wsp:val=&quot;005E4FBD&quot;/&gt;&lt;wsp:rsid wsp:val=&quot;005E5009&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A47&quot;/&gt;&lt;wsp:rsid wsp:val=&quot;005E7E29&quot;/&gt;&lt;wsp:rsid wsp:val=&quot;005E7F1A&quot;/&gt;&lt;wsp:rsid wsp:val=&quot;005F031E&quot;/&gt;&lt;wsp:rsid wsp:val=&quot;005F0362&quot;/&gt;&lt;wsp:rsid wsp:val=&quot;005F0B4C&quot;/&gt;&lt;wsp:rsid wsp:val=&quot;005F0B53&quot;/&gt;&lt;wsp:rsid wsp:val=&quot;005F0C46&quot;/&gt;&lt;wsp:rsid wsp:val=&quot;005F172A&quot;/&gt;&lt;wsp:rsid wsp:val=&quot;005F1912&quot;/&gt;&lt;wsp:rsid wsp:val=&quot;005F1C6B&quot;/&gt;&lt;wsp:rsid wsp:val=&quot;005F1FE4&quot;/&gt;&lt;wsp:rsid wsp:val=&quot;005F209A&quot;/&gt;&lt;wsp:rsid wsp:val=&quot;005F2405&quot;/&gt;&lt;wsp:rsid wsp:val=&quot;005F2441&quot;/&gt;&lt;wsp:rsid wsp:val=&quot;005F327D&quot;/&gt;&lt;wsp:rsid wsp:val=&quot;005F369B&quot;/&gt;&lt;wsp:rsid wsp:val=&quot;005F3702&quot;/&gt;&lt;wsp:rsid wsp:val=&quot;005F3F7F&quot;/&gt;&lt;wsp:rsid wsp:val=&quot;005F40E5&quot;/&gt;&lt;wsp:rsid wsp:val=&quot;005F4660&quot;/&gt;&lt;wsp:rsid wsp:val=&quot;005F46D9&quot;/&gt;&lt;wsp:rsid wsp:val=&quot;005F4950&quot;/&gt;&lt;wsp:rsid wsp:val=&quot;005F509E&quot;/&gt;&lt;wsp:rsid wsp:val=&quot;005F5526&quot;/&gt;&lt;wsp:rsid wsp:val=&quot;005F5746&quot;/&gt;&lt;wsp:rsid wsp:val=&quot;005F5844&quot;/&gt;&lt;wsp:rsid wsp:val=&quot;005F5BF5&quot;/&gt;&lt;wsp:rsid wsp:val=&quot;005F5F84&quot;/&gt;&lt;wsp:rsid wsp:val=&quot;005F660A&quot;/&gt;&lt;wsp:rsid wsp:val=&quot;005F6680&quot;/&gt;&lt;wsp:rsid wsp:val=&quot;005F6697&quot;/&gt;&lt;wsp:rsid wsp:val=&quot;005F6F9C&quot;/&gt;&lt;wsp:rsid wsp:val=&quot;005F6FFC&quot;/&gt;&lt;wsp:rsid wsp:val=&quot;005F75E0&quot;/&gt;&lt;wsp:rsid wsp:val=&quot;005F7F11&quot;/&gt;&lt;wsp:rsid wsp:val=&quot;006004DE&quot;/&gt;&lt;wsp:rsid wsp:val=&quot;00600B3F&quot;/&gt;&lt;wsp:rsid wsp:val=&quot;00600E1A&quot;/&gt;&lt;wsp:rsid wsp:val=&quot;00601072&quot;/&gt;&lt;wsp:rsid wsp:val=&quot;006012EF&quot;/&gt;&lt;wsp:rsid wsp:val=&quot;0060144E&quot;/&gt;&lt;wsp:rsid wsp:val=&quot;00601754&quot;/&gt;&lt;wsp:rsid wsp:val=&quot;00601D4D&quot;/&gt;&lt;wsp:rsid wsp:val=&quot;00601FCD&quot;/&gt;&lt;wsp:rsid wsp:val=&quot;00602354&quot;/&gt;&lt;wsp:rsid wsp:val=&quot;0060243B&quot;/&gt;&lt;wsp:rsid wsp:val=&quot;0060254B&quot;/&gt;&lt;wsp:rsid wsp:val=&quot;0060268D&quot;/&gt;&lt;wsp:rsid wsp:val=&quot;0060322F&quot;/&gt;&lt;wsp:rsid wsp:val=&quot;006033ED&quot;/&gt;&lt;wsp:rsid wsp:val=&quot;006039C5&quot;/&gt;&lt;wsp:rsid wsp:val=&quot;00603B1B&quot;/&gt;&lt;wsp:rsid wsp:val=&quot;00603DEF&quot;/&gt;&lt;wsp:rsid wsp:val=&quot;00604148&quot;/&gt;&lt;wsp:rsid wsp:val=&quot;006043D7&quot;/&gt;&lt;wsp:rsid wsp:val=&quot;006043E3&quot;/&gt;&lt;wsp:rsid wsp:val=&quot;00604594&quot;/&gt;&lt;wsp:rsid wsp:val=&quot;0060466F&quot;/&gt;&lt;wsp:rsid wsp:val=&quot;00604708&quot;/&gt;&lt;wsp:rsid wsp:val=&quot;00604AAE&quot;/&gt;&lt;wsp:rsid wsp:val=&quot;00604CFF&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7039&quot;/&gt;&lt;wsp:rsid wsp:val=&quot;00607068&quot;/&gt;&lt;wsp:rsid wsp:val=&quot;00607077&quot;/&gt;&lt;wsp:rsid wsp:val=&quot;00607324&quot;/&gt;&lt;wsp:rsid wsp:val=&quot;006074A6&quot;/&gt;&lt;wsp:rsid wsp:val=&quot;006074B1&quot;/&gt;&lt;wsp:rsid wsp:val=&quot;00607858&quot;/&gt;&lt;wsp:rsid wsp:val=&quot;006079D8&quot;/&gt;&lt;wsp:rsid wsp:val=&quot;00607ADE&quot;/&gt;&lt;wsp:rsid wsp:val=&quot;00607E68&quot;/&gt;&lt;wsp:rsid wsp:val=&quot;00607EA3&quot;/&gt;&lt;wsp:rsid wsp:val=&quot;0061005A&quot;/&gt;&lt;wsp:rsid wsp:val=&quot;006102C6&quot;/&gt;&lt;wsp:rsid wsp:val=&quot;006103F0&quot;/&gt;&lt;wsp:rsid wsp:val=&quot;00610C25&quot;/&gt;&lt;wsp:rsid wsp:val=&quot;006113A9&quot;/&gt;&lt;wsp:rsid wsp:val=&quot;00611A0D&quot;/&gt;&lt;wsp:rsid wsp:val=&quot;00612A01&quot;/&gt;&lt;wsp:rsid wsp:val=&quot;00612C73&quot;/&gt;&lt;wsp:rsid wsp:val=&quot;00613036&quot;/&gt;&lt;wsp:rsid wsp:val=&quot;006131E0&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BDB&quot;/&gt;&lt;wsp:rsid wsp:val=&quot;0061626A&quot;/&gt;&lt;wsp:rsid wsp:val=&quot;006163CC&quot;/&gt;&lt;wsp:rsid wsp:val=&quot;00616885&quot;/&gt;&lt;wsp:rsid wsp:val=&quot;0061717F&quot;/&gt;&lt;wsp:rsid wsp:val=&quot;006171DC&quot;/&gt;&lt;wsp:rsid wsp:val=&quot;0061723D&quot;/&gt;&lt;wsp:rsid wsp:val=&quot;006175CF&quot;/&gt;&lt;wsp:rsid wsp:val=&quot;00617AAC&quot;/&gt;&lt;wsp:rsid wsp:val=&quot;00617F13&quot;/&gt;&lt;wsp:rsid wsp:val=&quot;006201A2&quot;/&gt;&lt;wsp:rsid wsp:val=&quot;00620254&quot;/&gt;&lt;wsp:rsid wsp:val=&quot;00620686&quot;/&gt;&lt;wsp:rsid wsp:val=&quot;006209E8&quot;/&gt;&lt;wsp:rsid wsp:val=&quot;00620B86&quot;/&gt;&lt;wsp:rsid wsp:val=&quot;0062155F&quot;/&gt;&lt;wsp:rsid wsp:val=&quot;00621B6A&quot;/&gt;&lt;wsp:rsid wsp:val=&quot;00621C0B&quot;/&gt;&lt;wsp:rsid wsp:val=&quot;00621C72&quot;/&gt;&lt;wsp:rsid wsp:val=&quot;00621CAD&quot;/&gt;&lt;wsp:rsid wsp:val=&quot;0062216C&quot;/&gt;&lt;wsp:rsid wsp:val=&quot;006226CA&quot;/&gt;&lt;wsp:rsid wsp:val=&quot;0062286B&quot;/&gt;&lt;wsp:rsid wsp:val=&quot;00622DF3&quot;/&gt;&lt;wsp:rsid wsp:val=&quot;00623427&quot;/&gt;&lt;wsp:rsid wsp:val=&quot;00623490&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4ED&quot;/&gt;&lt;wsp:rsid wsp:val=&quot;00625B24&quot;/&gt;&lt;wsp:rsid wsp:val=&quot;0062657C&quot;/&gt;&lt;wsp:rsid wsp:val=&quot;006269CB&quot;/&gt;&lt;wsp:rsid wsp:val=&quot;00626C25&quot;/&gt;&lt;wsp:rsid wsp:val=&quot;00626C47&quot;/&gt;&lt;wsp:rsid wsp:val=&quot;00626E64&quot;/&gt;&lt;wsp:rsid wsp:val=&quot;00627BA3&quot;/&gt;&lt;wsp:rsid wsp:val=&quot;00627C39&quot;/&gt;&lt;wsp:rsid wsp:val=&quot;00627E44&quot;/&gt;&lt;wsp:rsid wsp:val=&quot;006300D7&quot;/&gt;&lt;wsp:rsid wsp:val=&quot;0063046A&quot;/&gt;&lt;wsp:rsid wsp:val=&quot;006307B0&quot;/&gt;&lt;wsp:rsid wsp:val=&quot;00630DBB&quot;/&gt;&lt;wsp:rsid wsp:val=&quot;00630E31&quot;/&gt;&lt;wsp:rsid wsp:val=&quot;00631007&quot;/&gt;&lt;wsp:rsid wsp:val=&quot;006317DB&quot;/&gt;&lt;wsp:rsid wsp:val=&quot;00631826&quot;/&gt;&lt;wsp:rsid wsp:val=&quot;00631E8A&quot;/&gt;&lt;wsp:rsid wsp:val=&quot;00631FFA&quot;/&gt;&lt;wsp:rsid wsp:val=&quot;00632507&quot;/&gt;&lt;wsp:rsid wsp:val=&quot;006326BC&quot;/&gt;&lt;wsp:rsid wsp:val=&quot;00632927&quot;/&gt;&lt;wsp:rsid wsp:val=&quot;00632A0E&quot;/&gt;&lt;wsp:rsid wsp:val=&quot;00632A4C&quot;/&gt;&lt;wsp:rsid wsp:val=&quot;00632BF5&quot;/&gt;&lt;wsp:rsid wsp:val=&quot;00633296&quot;/&gt;&lt;wsp:rsid wsp:val=&quot;006338F7&quot;/&gt;&lt;wsp:rsid wsp:val=&quot;00633951&quot;/&gt;&lt;wsp:rsid wsp:val=&quot;00633965&quot;/&gt;&lt;wsp:rsid wsp:val=&quot;00633B5E&quot;/&gt;&lt;wsp:rsid wsp:val=&quot;00633C0A&quot;/&gt;&lt;wsp:rsid wsp:val=&quot;00633D62&quot;/&gt;&lt;wsp:rsid wsp:val=&quot;0063405E&quot;/&gt;&lt;wsp:rsid wsp:val=&quot;006341AD&quot;/&gt;&lt;wsp:rsid wsp:val=&quot;006347F5&quot;/&gt;&lt;wsp:rsid wsp:val=&quot;00635372&quot;/&gt;&lt;wsp:rsid wsp:val=&quot;00635EDC&quot;/&gt;&lt;wsp:rsid wsp:val=&quot;00635F56&quot;/&gt;&lt;wsp:rsid wsp:val=&quot;00636094&quot;/&gt;&lt;wsp:rsid wsp:val=&quot;0063681F&quot;/&gt;&lt;wsp:rsid wsp:val=&quot;0063688F&quot;/&gt;&lt;wsp:rsid wsp:val=&quot;00636A76&quot;/&gt;&lt;wsp:rsid wsp:val=&quot;00636FB3&quot;/&gt;&lt;wsp:rsid wsp:val=&quot;00637395&quot;/&gt;&lt;wsp:rsid wsp:val=&quot;006373B0&quot;/&gt;&lt;wsp:rsid wsp:val=&quot;006373C7&quot;/&gt;&lt;wsp:rsid wsp:val=&quot;006374F0&quot;/&gt;&lt;wsp:rsid wsp:val=&quot;00637E00&quot;/&gt;&lt;wsp:rsid wsp:val=&quot;006401C6&quot;/&gt;&lt;wsp:rsid wsp:val=&quot;00640207&quot;/&gt;&lt;wsp:rsid wsp:val=&quot;00640222&quot;/&gt;&lt;wsp:rsid wsp:val=&quot;00640529&quot;/&gt;&lt;wsp:rsid wsp:val=&quot;006409F3&quot;/&gt;&lt;wsp:rsid wsp:val=&quot;00640C8D&quot;/&gt;&lt;wsp:rsid wsp:val=&quot;00640D97&quot;/&gt;&lt;wsp:rsid wsp:val=&quot;00641061&quot;/&gt;&lt;wsp:rsid wsp:val=&quot;006419ED&quot;/&gt;&lt;wsp:rsid wsp:val=&quot;00641F06&quot;/&gt;&lt;wsp:rsid wsp:val=&quot;00642A0B&quot;/&gt;&lt;wsp:rsid wsp:val=&quot;00642D10&quot;/&gt;&lt;wsp:rsid wsp:val=&quot;00643769&quot;/&gt;&lt;wsp:rsid wsp:val=&quot;006437A9&quot;/&gt;&lt;wsp:rsid wsp:val=&quot;00643973&quot;/&gt;&lt;wsp:rsid wsp:val=&quot;00644177&quot;/&gt;&lt;wsp:rsid wsp:val=&quot;00644200&quot;/&gt;&lt;wsp:rsid wsp:val=&quot;00644203&quot;/&gt;&lt;wsp:rsid wsp:val=&quot;0064428B&quot;/&gt;&lt;wsp:rsid wsp:val=&quot;00644511&quot;/&gt;&lt;wsp:rsid wsp:val=&quot;0064486C&quot;/&gt;&lt;wsp:rsid wsp:val=&quot;00644E60&quot;/&gt;&lt;wsp:rsid wsp:val=&quot;00644F00&quot;/&gt;&lt;wsp:rsid wsp:val=&quot;00645657&quot;/&gt;&lt;wsp:rsid wsp:val=&quot;006457B7&quot;/&gt;&lt;wsp:rsid wsp:val=&quot;00646E2C&quot;/&gt;&lt;wsp:rsid wsp:val=&quot;00647CB3&quot;/&gt;&lt;wsp:rsid wsp:val=&quot;00647D60&quot;/&gt;&lt;wsp:rsid wsp:val=&quot;0065011B&quot;/&gt;&lt;wsp:rsid wsp:val=&quot;00650150&quot;/&gt;&lt;wsp:rsid wsp:val=&quot;00650854&quot;/&gt;&lt;wsp:rsid wsp:val=&quot;00650B51&quot;/&gt;&lt;wsp:rsid wsp:val=&quot;00650CF1&quot;/&gt;&lt;wsp:rsid wsp:val=&quot;00650D1E&quot;/&gt;&lt;wsp:rsid wsp:val=&quot;00650DFE&quot;/&gt;&lt;wsp:rsid wsp:val=&quot;00650EB8&quot;/&gt;&lt;wsp:rsid wsp:val=&quot;00650F7C&quot;/&gt;&lt;wsp:rsid wsp:val=&quot;00650FBE&quot;/&gt;&lt;wsp:rsid wsp:val=&quot;006511BA&quot;/&gt;&lt;wsp:rsid wsp:val=&quot;00651216&quot;/&gt;&lt;wsp:rsid wsp:val=&quot;006513D5&quot;/&gt;&lt;wsp:rsid wsp:val=&quot;006518B1&quot;/&gt;&lt;wsp:rsid wsp:val=&quot;00651AD3&quot;/&gt;&lt;wsp:rsid wsp:val=&quot;00651FA0&quot;/&gt;&lt;wsp:rsid wsp:val=&quot;00652BB4&quot;/&gt;&lt;wsp:rsid wsp:val=&quot;00653273&quot;/&gt;&lt;wsp:rsid wsp:val=&quot;00653B2C&quot;/&gt;&lt;wsp:rsid wsp:val=&quot;00653BEA&quot;/&gt;&lt;wsp:rsid wsp:val=&quot;006542FE&quot;/&gt;&lt;wsp:rsid wsp:val=&quot;00654346&quot;/&gt;&lt;wsp:rsid wsp:val=&quot;0065443C&quot;/&gt;&lt;wsp:rsid wsp:val=&quot;006544F6&quot;/&gt;&lt;wsp:rsid wsp:val=&quot;00654A45&quot;/&gt;&lt;wsp:rsid wsp:val=&quot;00654B42&quot;/&gt;&lt;wsp:rsid wsp:val=&quot;00654C1F&quot;/&gt;&lt;wsp:rsid wsp:val=&quot;00654C81&quot;/&gt;&lt;wsp:rsid wsp:val=&quot;00654F6A&quot;/&gt;&lt;wsp:rsid wsp:val=&quot;00655070&quot;/&gt;&lt;wsp:rsid wsp:val=&quot;00655223&quot;/&gt;&lt;wsp:rsid wsp:val=&quot;00655595&quot;/&gt;&lt;wsp:rsid wsp:val=&quot;00655780&quot;/&gt;&lt;wsp:rsid wsp:val=&quot;0065594D&quot;/&gt;&lt;wsp:rsid wsp:val=&quot;006561FF&quot;/&gt;&lt;wsp:rsid wsp:val=&quot;0065635B&quot;/&gt;&lt;wsp:rsid wsp:val=&quot;00656D6F&quot;/&gt;&lt;wsp:rsid wsp:val=&quot;00656E70&quot;/&gt;&lt;wsp:rsid wsp:val=&quot;00657005&quot;/&gt;&lt;wsp:rsid wsp:val=&quot;006578D9&quot;/&gt;&lt;wsp:rsid wsp:val=&quot;00657999&quot;/&gt;&lt;wsp:rsid wsp:val=&quot;00657F67&quot;/&gt;&lt;wsp:rsid wsp:val=&quot;006601A6&quot;/&gt;&lt;wsp:rsid wsp:val=&quot;006601F9&quot;/&gt;&lt;wsp:rsid wsp:val=&quot;006602D1&quot;/&gt;&lt;wsp:rsid wsp:val=&quot;0066055C&quot;/&gt;&lt;wsp:rsid wsp:val=&quot;006605DC&quot;/&gt;&lt;wsp:rsid wsp:val=&quot;0066096E&quot;/&gt;&lt;wsp:rsid wsp:val=&quot;006612E9&quot;/&gt;&lt;wsp:rsid wsp:val=&quot;00661636&quot;/&gt;&lt;wsp:rsid wsp:val=&quot;00661664&quot;/&gt;&lt;wsp:rsid wsp:val=&quot;00661CC2&quot;/&gt;&lt;wsp:rsid wsp:val=&quot;00661D38&quot;/&gt;&lt;wsp:rsid wsp:val=&quot;00662166&quot;/&gt;&lt;wsp:rsid wsp:val=&quot;00662255&quot;/&gt;&lt;wsp:rsid wsp:val=&quot;00662AF6&quot;/&gt;&lt;wsp:rsid wsp:val=&quot;00662DE9&quot;/&gt;&lt;wsp:rsid wsp:val=&quot;00662FA2&quot;/&gt;&lt;wsp:rsid wsp:val=&quot;006635DC&quot;/&gt;&lt;wsp:rsid wsp:val=&quot;0066376A&quot;/&gt;&lt;wsp:rsid wsp:val=&quot;00663908&quot;/&gt;&lt;wsp:rsid wsp:val=&quot;0066402E&quot;/&gt;&lt;wsp:rsid wsp:val=&quot;00664250&quot;/&gt;&lt;wsp:rsid wsp:val=&quot;006646F4&quot;/&gt;&lt;wsp:rsid wsp:val=&quot;00664BF5&quot;/&gt;&lt;wsp:rsid wsp:val=&quot;00665229&quot;/&gt;&lt;wsp:rsid wsp:val=&quot;00665316&quot;/&gt;&lt;wsp:rsid wsp:val=&quot;006654E8&quot;/&gt;&lt;wsp:rsid wsp:val=&quot;0066568F&quot;/&gt;&lt;wsp:rsid wsp:val=&quot;00665882&quot;/&gt;&lt;wsp:rsid wsp:val=&quot;00665CCE&quot;/&gt;&lt;wsp:rsid wsp:val=&quot;006662D2&quot;/&gt;&lt;wsp:rsid wsp:val=&quot;00666948&quot;/&gt;&lt;wsp:rsid wsp:val=&quot;00666C94&quot;/&gt;&lt;wsp:rsid wsp:val=&quot;0066712F&quot;/&gt;&lt;wsp:rsid wsp:val=&quot;006671FD&quot;/&gt;&lt;wsp:rsid wsp:val=&quot;006672FC&quot;/&gt;&lt;wsp:rsid wsp:val=&quot;0066736D&quot;/&gt;&lt;wsp:rsid wsp:val=&quot;00667A27&quot;/&gt;&lt;wsp:rsid wsp:val=&quot;00670450&quot;/&gt;&lt;wsp:rsid wsp:val=&quot;006704BF&quot;/&gt;&lt;wsp:rsid wsp:val=&quot;00670AD6&quot;/&gt;&lt;wsp:rsid wsp:val=&quot;00670D20&quot;/&gt;&lt;wsp:rsid wsp:val=&quot;00670ECD&quot;/&gt;&lt;wsp:rsid wsp:val=&quot;006710F4&quot;/&gt;&lt;wsp:rsid wsp:val=&quot;00671169&quot;/&gt;&lt;wsp:rsid wsp:val=&quot;006713FE&quot;/&gt;&lt;wsp:rsid wsp:val=&quot;00671773&quot;/&gt;&lt;wsp:rsid wsp:val=&quot;00671C8F&quot;/&gt;&lt;wsp:rsid wsp:val=&quot;006723C8&quot;/&gt;&lt;wsp:rsid wsp:val=&quot;006724CA&quot;/&gt;&lt;wsp:rsid wsp:val=&quot;00672605&quot;/&gt;&lt;wsp:rsid wsp:val=&quot;00672966&quot;/&gt;&lt;wsp:rsid wsp:val=&quot;006729A2&quot;/&gt;&lt;wsp:rsid wsp:val=&quot;00672F44&quot;/&gt;&lt;wsp:rsid wsp:val=&quot;00673201&quot;/&gt;&lt;wsp:rsid wsp:val=&quot;0067330E&quot;/&gt;&lt;wsp:rsid wsp:val=&quot;006735BC&quot;/&gt;&lt;wsp:rsid wsp:val=&quot;006737DD&quot;/&gt;&lt;wsp:rsid wsp:val=&quot;00673BDE&quot;/&gt;&lt;wsp:rsid wsp:val=&quot;00673EB7&quot;/&gt;&lt;wsp:rsid wsp:val=&quot;00673FBF&quot;/&gt;&lt;wsp:rsid wsp:val=&quot;00674460&quot;/&gt;&lt;wsp:rsid wsp:val=&quot;00674474&quot;/&gt;&lt;wsp:rsid wsp:val=&quot;00674E8B&quot;/&gt;&lt;wsp:rsid wsp:val=&quot;0067517B&quot;/&gt;&lt;wsp:rsid wsp:val=&quot;006751EF&quot;/&gt;&lt;wsp:rsid wsp:val=&quot;00675652&quot;/&gt;&lt;wsp:rsid wsp:val=&quot;006757DC&quot;/&gt;&lt;wsp:rsid wsp:val=&quot;0067656D&quot;/&gt;&lt;wsp:rsid wsp:val=&quot;006766AF&quot;/&gt;&lt;wsp:rsid wsp:val=&quot;006767B8&quot;/&gt;&lt;wsp:rsid wsp:val=&quot;00676D77&quot;/&gt;&lt;wsp:rsid wsp:val=&quot;00677370&quot;/&gt;&lt;wsp:rsid wsp:val=&quot;006773A5&quot;/&gt;&lt;wsp:rsid wsp:val=&quot;00677725&quot;/&gt;&lt;wsp:rsid wsp:val=&quot;006777A2&quot;/&gt;&lt;wsp:rsid wsp:val=&quot;006777EC&quot;/&gt;&lt;wsp:rsid wsp:val=&quot;00677F20&quot;/&gt;&lt;wsp:rsid wsp:val=&quot;00677FC7&quot;/&gt;&lt;wsp:rsid wsp:val=&quot;0068013A&quot;/&gt;&lt;wsp:rsid wsp:val=&quot;00680199&quot;/&gt;&lt;wsp:rsid wsp:val=&quot;00680A97&quot;/&gt;&lt;wsp:rsid wsp:val=&quot;00680C05&quot;/&gt;&lt;wsp:rsid wsp:val=&quot;00680F30&quot;/&gt;&lt;wsp:rsid wsp:val=&quot;00680F81&quot;/&gt;&lt;wsp:rsid wsp:val=&quot;0068102D&quot;/&gt;&lt;wsp:rsid wsp:val=&quot;0068139A&quot;/&gt;&lt;wsp:rsid wsp:val=&quot;006819F6&quot;/&gt;&lt;wsp:rsid wsp:val=&quot;00681A9A&quot;/&gt;&lt;wsp:rsid wsp:val=&quot;00681BF2&quot;/&gt;&lt;wsp:rsid wsp:val=&quot;00681CF3&quot;/&gt;&lt;wsp:rsid wsp:val=&quot;0068226B&quot;/&gt;&lt;wsp:rsid wsp:val=&quot;00682318&quot;/&gt;&lt;wsp:rsid wsp:val=&quot;006827C5&quot;/&gt;&lt;wsp:rsid wsp:val=&quot;00682A4A&quot;/&gt;&lt;wsp:rsid wsp:val=&quot;00682ED3&quot;/&gt;&lt;wsp:rsid wsp:val=&quot;00683136&quot;/&gt;&lt;wsp:rsid wsp:val=&quot;00683BF9&quot;/&gt;&lt;wsp:rsid wsp:val=&quot;00683D7F&quot;/&gt;&lt;wsp:rsid wsp:val=&quot;00684035&quot;/&gt;&lt;wsp:rsid wsp:val=&quot;006841F4&quot;/&gt;&lt;wsp:rsid wsp:val=&quot;00684258&quot;/&gt;&lt;wsp:rsid wsp:val=&quot;00684353&quot;/&gt;&lt;wsp:rsid wsp:val=&quot;00685586&quot;/&gt;&lt;wsp:rsid wsp:val=&quot;00685725&quot;/&gt;&lt;wsp:rsid wsp:val=&quot;00685D3B&quot;/&gt;&lt;wsp:rsid wsp:val=&quot;0068623E&quot;/&gt;&lt;wsp:rsid wsp:val=&quot;00686366&quot;/&gt;&lt;wsp:rsid wsp:val=&quot;0068653A&quot;/&gt;&lt;wsp:rsid wsp:val=&quot;0068657C&quot;/&gt;&lt;wsp:rsid wsp:val=&quot;0068673B&quot;/&gt;&lt;wsp:rsid wsp:val=&quot;00686C33&quot;/&gt;&lt;wsp:rsid wsp:val=&quot;0068721F&quot;/&gt;&lt;wsp:rsid wsp:val=&quot;006879C9&quot;/&gt;&lt;wsp:rsid wsp:val=&quot;006879D8&quot;/&gt;&lt;wsp:rsid wsp:val=&quot;00687E2A&quot;/&gt;&lt;wsp:rsid wsp:val=&quot;00690386&quot;/&gt;&lt;wsp:rsid wsp:val=&quot;006904C0&quot;/&gt;&lt;wsp:rsid wsp:val=&quot;00690D12&quot;/&gt;&lt;wsp:rsid wsp:val=&quot;00690F0E&quot;/&gt;&lt;wsp:rsid wsp:val=&quot;006919C5&quot;/&gt;&lt;wsp:rsid wsp:val=&quot;00691D43&quot;/&gt;&lt;wsp:rsid wsp:val=&quot;00692250&quot;/&gt;&lt;wsp:rsid wsp:val=&quot;00692602&quot;/&gt;&lt;wsp:rsid wsp:val=&quot;00692799&quot;/&gt;&lt;wsp:rsid wsp:val=&quot;006927F0&quot;/&gt;&lt;wsp:rsid wsp:val=&quot;00692979&quot;/&gt;&lt;wsp:rsid wsp:val=&quot;00692A0D&quot;/&gt;&lt;wsp:rsid wsp:val=&quot;00693077&quot;/&gt;&lt;wsp:rsid wsp:val=&quot;00693295&quot;/&gt;&lt;wsp:rsid wsp:val=&quot;00693386&quot;/&gt;&lt;wsp:rsid wsp:val=&quot;00693CA1&quot;/&gt;&lt;wsp:rsid wsp:val=&quot;00693CCC&quot;/&gt;&lt;wsp:rsid wsp:val=&quot;006943ED&quot;/&gt;&lt;wsp:rsid wsp:val=&quot;0069447C&quot;/&gt;&lt;wsp:rsid wsp:val=&quot;0069461D&quot;/&gt;&lt;wsp:rsid wsp:val=&quot;006949AD&quot;/&gt;&lt;wsp:rsid wsp:val=&quot;006949CD&quot;/&gt;&lt;wsp:rsid wsp:val=&quot;00694D1C&quot;/&gt;&lt;wsp:rsid wsp:val=&quot;00694D7A&quot;/&gt;&lt;wsp:rsid wsp:val=&quot;00695A99&quot;/&gt;&lt;wsp:rsid wsp:val=&quot;00695E95&quot;/&gt;&lt;wsp:rsid wsp:val=&quot;00696244&quot;/&gt;&lt;wsp:rsid wsp:val=&quot;0069643A&quot;/&gt;&lt;wsp:rsid wsp:val=&quot;006964E5&quot;/&gt;&lt;wsp:rsid wsp:val=&quot;0069675A&quot;/&gt;&lt;wsp:rsid wsp:val=&quot;006969D6&quot;/&gt;&lt;wsp:rsid wsp:val=&quot;0069755C&quot;/&gt;&lt;wsp:rsid wsp:val=&quot;006979DC&quot;/&gt;&lt;wsp:rsid wsp:val=&quot;00697C2C&quot;/&gt;&lt;wsp:rsid wsp:val=&quot;006A05EF&quot;/&gt;&lt;wsp:rsid wsp:val=&quot;006A0942&quot;/&gt;&lt;wsp:rsid wsp:val=&quot;006A18CF&quot;/&gt;&lt;wsp:rsid wsp:val=&quot;006A18DD&quot;/&gt;&lt;wsp:rsid wsp:val=&quot;006A221C&quot;/&gt;&lt;wsp:rsid wsp:val=&quot;006A2347&quot;/&gt;&lt;wsp:rsid wsp:val=&quot;006A23FD&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58B&quot;/&gt;&lt;wsp:rsid wsp:val=&quot;006A3D40&quot;/&gt;&lt;wsp:rsid wsp:val=&quot;006A3F94&quot;/&gt;&lt;wsp:rsid wsp:val=&quot;006A4113&quot;/&gt;&lt;wsp:rsid wsp:val=&quot;006A457C&quot;/&gt;&lt;wsp:rsid wsp:val=&quot;006A4584&quot;/&gt;&lt;wsp:rsid wsp:val=&quot;006A484F&quot;/&gt;&lt;wsp:rsid wsp:val=&quot;006A49B5&quot;/&gt;&lt;wsp:rsid wsp:val=&quot;006A5185&quot;/&gt;&lt;wsp:rsid wsp:val=&quot;006A5A45&quot;/&gt;&lt;wsp:rsid wsp:val=&quot;006A5CA3&quot;/&gt;&lt;wsp:rsid wsp:val=&quot;006A5E26&quot;/&gt;&lt;wsp:rsid wsp:val=&quot;006A6725&quot;/&gt;&lt;wsp:rsid wsp:val=&quot;006A6B69&quot;/&gt;&lt;wsp:rsid wsp:val=&quot;006A6CCF&quot;/&gt;&lt;wsp:rsid wsp:val=&quot;006A6CD8&quot;/&gt;&lt;wsp:rsid wsp:val=&quot;006A7574&quot;/&gt;&lt;wsp:rsid wsp:val=&quot;006A7984&quot;/&gt;&lt;wsp:rsid wsp:val=&quot;006A7BF2&quot;/&gt;&lt;wsp:rsid wsp:val=&quot;006A7C40&quot;/&gt;&lt;wsp:rsid wsp:val=&quot;006A7FDD&quot;/&gt;&lt;wsp:rsid wsp:val=&quot;006B0489&quot;/&gt;&lt;wsp:rsid wsp:val=&quot;006B0A5E&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790&quot;/&gt;&lt;wsp:rsid wsp:val=&quot;006B393F&quot;/&gt;&lt;wsp:rsid wsp:val=&quot;006B3B90&quot;/&gt;&lt;wsp:rsid wsp:val=&quot;006B3E55&quot;/&gt;&lt;wsp:rsid wsp:val=&quot;006B4566&quot;/&gt;&lt;wsp:rsid wsp:val=&quot;006B460F&quot;/&gt;&lt;wsp:rsid wsp:val=&quot;006B4B53&quot;/&gt;&lt;wsp:rsid wsp:val=&quot;006B4D4E&quot;/&gt;&lt;wsp:rsid wsp:val=&quot;006B63A2&quot;/&gt;&lt;wsp:rsid wsp:val=&quot;006B6AD0&quot;/&gt;&lt;wsp:rsid wsp:val=&quot;006B6BA3&quot;/&gt;&lt;wsp:rsid wsp:val=&quot;006B6C95&quot;/&gt;&lt;wsp:rsid wsp:val=&quot;006B725C&quot;/&gt;&lt;wsp:rsid wsp:val=&quot;006B785D&quot;/&gt;&lt;wsp:rsid wsp:val=&quot;006B7864&quot;/&gt;&lt;wsp:rsid wsp:val=&quot;006B789D&quot;/&gt;&lt;wsp:rsid wsp:val=&quot;006B7953&quot;/&gt;&lt;wsp:rsid wsp:val=&quot;006C0079&quot;/&gt;&lt;wsp:rsid wsp:val=&quot;006C02E3&quot;/&gt;&lt;wsp:rsid wsp:val=&quot;006C03B2&quot;/&gt;&lt;wsp:rsid wsp:val=&quot;006C09DD&quot;/&gt;&lt;wsp:rsid wsp:val=&quot;006C0A1A&quot;/&gt;&lt;wsp:rsid wsp:val=&quot;006C10B4&quot;/&gt;&lt;wsp:rsid wsp:val=&quot;006C18F3&quot;/&gt;&lt;wsp:rsid wsp:val=&quot;006C1B3F&quot;/&gt;&lt;wsp:rsid wsp:val=&quot;006C2113&quot;/&gt;&lt;wsp:rsid wsp:val=&quot;006C27DA&quot;/&gt;&lt;wsp:rsid wsp:val=&quot;006C2CDB&quot;/&gt;&lt;wsp:rsid wsp:val=&quot;006C3009&quot;/&gt;&lt;wsp:rsid wsp:val=&quot;006C375B&quot;/&gt;&lt;wsp:rsid wsp:val=&quot;006C377A&quot;/&gt;&lt;wsp:rsid wsp:val=&quot;006C3EF2&quot;/&gt;&lt;wsp:rsid wsp:val=&quot;006C3F40&quot;/&gt;&lt;wsp:rsid wsp:val=&quot;006C44D3&quot;/&gt;&lt;wsp:rsid wsp:val=&quot;006C45C1&quot;/&gt;&lt;wsp:rsid wsp:val=&quot;006C47EE&quot;/&gt;&lt;wsp:rsid wsp:val=&quot;006C4B0F&quot;/&gt;&lt;wsp:rsid wsp:val=&quot;006C4B11&quot;/&gt;&lt;wsp:rsid wsp:val=&quot;006C4D69&quot;/&gt;&lt;wsp:rsid wsp:val=&quot;006C5023&quot;/&gt;&lt;wsp:rsid wsp:val=&quot;006C50C3&quot;/&gt;&lt;wsp:rsid wsp:val=&quot;006C50D3&quot;/&gt;&lt;wsp:rsid wsp:val=&quot;006C5215&quot;/&gt;&lt;wsp:rsid wsp:val=&quot;006C566C&quot;/&gt;&lt;wsp:rsid wsp:val=&quot;006C57EC&quot;/&gt;&lt;wsp:rsid wsp:val=&quot;006C5A4C&quot;/&gt;&lt;wsp:rsid wsp:val=&quot;006C5B51&quot;/&gt;&lt;wsp:rsid wsp:val=&quot;006C5C20&quot;/&gt;&lt;wsp:rsid wsp:val=&quot;006C5FF1&quot;/&gt;&lt;wsp:rsid wsp:val=&quot;006C6253&quot;/&gt;&lt;wsp:rsid wsp:val=&quot;006C6287&quot;/&gt;&lt;wsp:rsid wsp:val=&quot;006C6649&quot;/&gt;&lt;wsp:rsid wsp:val=&quot;006C677C&quot;/&gt;&lt;wsp:rsid wsp:val=&quot;006C6E76&quot;/&gt;&lt;wsp:rsid wsp:val=&quot;006C6E92&quot;/&gt;&lt;wsp:rsid wsp:val=&quot;006C6FF5&quot;/&gt;&lt;wsp:rsid wsp:val=&quot;006C7428&quot;/&gt;&lt;wsp:rsid wsp:val=&quot;006C75C9&quot;/&gt;&lt;wsp:rsid wsp:val=&quot;006D0233&quot;/&gt;&lt;wsp:rsid wsp:val=&quot;006D03CD&quot;/&gt;&lt;wsp:rsid wsp:val=&quot;006D08A7&quot;/&gt;&lt;wsp:rsid wsp:val=&quot;006D0A70&quot;/&gt;&lt;wsp:rsid wsp:val=&quot;006D0AD9&quot;/&gt;&lt;wsp:rsid wsp:val=&quot;006D0B57&quot;/&gt;&lt;wsp:rsid wsp:val=&quot;006D0DED&quot;/&gt;&lt;wsp:rsid wsp:val=&quot;006D19ED&quot;/&gt;&lt;wsp:rsid wsp:val=&quot;006D1A23&quot;/&gt;&lt;wsp:rsid wsp:val=&quot;006D1F1A&quot;/&gt;&lt;wsp:rsid wsp:val=&quot;006D21FF&quot;/&gt;&lt;wsp:rsid wsp:val=&quot;006D2627&quot;/&gt;&lt;wsp:rsid wsp:val=&quot;006D2B11&quot;/&gt;&lt;wsp:rsid wsp:val=&quot;006D31AF&quot;/&gt;&lt;wsp:rsid wsp:val=&quot;006D31DD&quot;/&gt;&lt;wsp:rsid wsp:val=&quot;006D343D&quot;/&gt;&lt;wsp:rsid wsp:val=&quot;006D3D66&quot;/&gt;&lt;wsp:rsid wsp:val=&quot;006D3E35&quot;/&gt;&lt;wsp:rsid wsp:val=&quot;006D409F&quot;/&gt;&lt;wsp:rsid wsp:val=&quot;006D492A&quot;/&gt;&lt;wsp:rsid wsp:val=&quot;006D493C&quot;/&gt;&lt;wsp:rsid wsp:val=&quot;006D4CBD&quot;/&gt;&lt;wsp:rsid wsp:val=&quot;006D4E49&quot;/&gt;&lt;wsp:rsid wsp:val=&quot;006D4F72&quot;/&gt;&lt;wsp:rsid wsp:val=&quot;006D5606&quot;/&gt;&lt;wsp:rsid wsp:val=&quot;006D59BF&quot;/&gt;&lt;wsp:rsid wsp:val=&quot;006D5AE7&quot;/&gt;&lt;wsp:rsid wsp:val=&quot;006D5EC2&quot;/&gt;&lt;wsp:rsid wsp:val=&quot;006D5FEF&quot;/&gt;&lt;wsp:rsid wsp:val=&quot;006D615D&quot;/&gt;&lt;wsp:rsid wsp:val=&quot;006D634C&quot;/&gt;&lt;wsp:rsid wsp:val=&quot;006D65A4&quot;/&gt;&lt;wsp:rsid wsp:val=&quot;006D73E0&quot;/&gt;&lt;wsp:rsid wsp:val=&quot;006D7598&quot;/&gt;&lt;wsp:rsid wsp:val=&quot;006D7650&quot;/&gt;&lt;wsp:rsid wsp:val=&quot;006D7B93&quot;/&gt;&lt;wsp:rsid wsp:val=&quot;006D7D41&quot;/&gt;&lt;wsp:rsid wsp:val=&quot;006D7DAD&quot;/&gt;&lt;wsp:rsid wsp:val=&quot;006E078E&quot;/&gt;&lt;wsp:rsid wsp:val=&quot;006E0ADC&quot;/&gt;&lt;wsp:rsid wsp:val=&quot;006E0B16&quot;/&gt;&lt;wsp:rsid wsp:val=&quot;006E0E60&quot;/&gt;&lt;wsp:rsid wsp:val=&quot;006E0ED0&quot;/&gt;&lt;wsp:rsid wsp:val=&quot;006E176F&quot;/&gt;&lt;wsp:rsid wsp:val=&quot;006E22CC&quot;/&gt;&lt;wsp:rsid wsp:val=&quot;006E2AA6&quot;/&gt;&lt;wsp:rsid wsp:val=&quot;006E3854&quot;/&gt;&lt;wsp:rsid wsp:val=&quot;006E3BA9&quot;/&gt;&lt;wsp:rsid wsp:val=&quot;006E3D3A&quot;/&gt;&lt;wsp:rsid wsp:val=&quot;006E40E5&quot;/&gt;&lt;wsp:rsid wsp:val=&quot;006E4361&quot;/&gt;&lt;wsp:rsid wsp:val=&quot;006E459B&quot;/&gt;&lt;wsp:rsid wsp:val=&quot;006E4917&quot;/&gt;&lt;wsp:rsid wsp:val=&quot;006E5093&quot;/&gt;&lt;wsp:rsid wsp:val=&quot;006E512D&quot;/&gt;&lt;wsp:rsid wsp:val=&quot;006E5151&quot;/&gt;&lt;wsp:rsid wsp:val=&quot;006E54EC&quot;/&gt;&lt;wsp:rsid wsp:val=&quot;006E554E&quot;/&gt;&lt;wsp:rsid wsp:val=&quot;006E55EF&quot;/&gt;&lt;wsp:rsid wsp:val=&quot;006E574E&quot;/&gt;&lt;wsp:rsid wsp:val=&quot;006E5FE9&quot;/&gt;&lt;wsp:rsid wsp:val=&quot;006E6043&quot;/&gt;&lt;wsp:rsid wsp:val=&quot;006E6311&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4E2&quot;/&gt;&lt;wsp:rsid wsp:val=&quot;006F05C2&quot;/&gt;&lt;wsp:rsid wsp:val=&quot;006F090B&quot;/&gt;&lt;wsp:rsid wsp:val=&quot;006F0C12&quot;/&gt;&lt;wsp:rsid wsp:val=&quot;006F0E20&quot;/&gt;&lt;wsp:rsid wsp:val=&quot;006F0EB1&quot;/&gt;&lt;wsp:rsid wsp:val=&quot;006F0F8E&quot;/&gt;&lt;wsp:rsid wsp:val=&quot;006F1008&quot;/&gt;&lt;wsp:rsid wsp:val=&quot;006F13E6&quot;/&gt;&lt;wsp:rsid wsp:val=&quot;006F1D86&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72&quot;/&gt;&lt;wsp:rsid wsp:val=&quot;006F4189&quot;/&gt;&lt;wsp:rsid wsp:val=&quot;006F45CB&quot;/&gt;&lt;wsp:rsid wsp:val=&quot;006F4A19&quot;/&gt;&lt;wsp:rsid wsp:val=&quot;006F557B&quot;/&gt;&lt;wsp:rsid wsp:val=&quot;006F5B41&quot;/&gt;&lt;wsp:rsid wsp:val=&quot;006F6689&quot;/&gt;&lt;wsp:rsid wsp:val=&quot;006F6740&quot;/&gt;&lt;wsp:rsid wsp:val=&quot;006F6C5E&quot;/&gt;&lt;wsp:rsid wsp:val=&quot;006F7181&quot;/&gt;&lt;wsp:rsid wsp:val=&quot;006F73A7&quot;/&gt;&lt;wsp:rsid wsp:val=&quot;006F746D&quot;/&gt;&lt;wsp:rsid wsp:val=&quot;006F7A92&quot;/&gt;&lt;wsp:rsid wsp:val=&quot;006F7C53&quot;/&gt;&lt;wsp:rsid wsp:val=&quot;006F7E42&quot;/&gt;&lt;wsp:rsid wsp:val=&quot;00700042&quot;/&gt;&lt;wsp:rsid wsp:val=&quot;0070023A&quot;/&gt;&lt;wsp:rsid wsp:val=&quot;007003F7&quot;/&gt;&lt;wsp:rsid wsp:val=&quot;0070179E&quot;/&gt;&lt;wsp:rsid wsp:val=&quot;007017EA&quot;/&gt;&lt;wsp:rsid wsp:val=&quot;0070181F&quot;/&gt;&lt;wsp:rsid wsp:val=&quot;0070193E&quot;/&gt;&lt;wsp:rsid wsp:val=&quot;00701B27&quot;/&gt;&lt;wsp:rsid wsp:val=&quot;00701D40&quot;/&gt;&lt;wsp:rsid wsp:val=&quot;00702BFC&quot;/&gt;&lt;wsp:rsid wsp:val=&quot;00702E6B&quot;/&gt;&lt;wsp:rsid wsp:val=&quot;007034BC&quot;/&gt;&lt;wsp:rsid wsp:val=&quot;007035F6&quot;/&gt;&lt;wsp:rsid wsp:val=&quot;007036E5&quot;/&gt;&lt;wsp:rsid wsp:val=&quot;00703D58&quot;/&gt;&lt;wsp:rsid wsp:val=&quot;00704266&quot;/&gt;&lt;wsp:rsid wsp:val=&quot;007043B3&quot;/&gt;&lt;wsp:rsid wsp:val=&quot;007044C2&quot;/&gt;&lt;wsp:rsid wsp:val=&quot;007047A7&quot;/&gt;&lt;wsp:rsid wsp:val=&quot;00704A33&quot;/&gt;&lt;wsp:rsid wsp:val=&quot;00704DEB&quot;/&gt;&lt;wsp:rsid wsp:val=&quot;00705584&quot;/&gt;&lt;wsp:rsid wsp:val=&quot;00705C6C&quot;/&gt;&lt;wsp:rsid wsp:val=&quot;00705E96&quot;/&gt;&lt;wsp:rsid wsp:val=&quot;00706E08&quot;/&gt;&lt;wsp:rsid wsp:val=&quot;00706F3F&quot;/&gt;&lt;wsp:rsid wsp:val=&quot;0070711F&quot;/&gt;&lt;wsp:rsid wsp:val=&quot;0070743B&quot;/&gt;&lt;wsp:rsid wsp:val=&quot;0070796A&quot;/&gt;&lt;wsp:rsid wsp:val=&quot;00707A89&quot;/&gt;&lt;wsp:rsid wsp:val=&quot;007101EE&quot;/&gt;&lt;wsp:rsid wsp:val=&quot;00710839&quot;/&gt;&lt;wsp:rsid wsp:val=&quot;00710905&quot;/&gt;&lt;wsp:rsid wsp:val=&quot;00710994&quot;/&gt;&lt;wsp:rsid wsp:val=&quot;007109CD&quot;/&gt;&lt;wsp:rsid wsp:val=&quot;00710A3E&quot;/&gt;&lt;wsp:rsid wsp:val=&quot;00710BCF&quot;/&gt;&lt;wsp:rsid wsp:val=&quot;00710D33&quot;/&gt;&lt;wsp:rsid wsp:val=&quot;00710E31&quot;/&gt;&lt;wsp:rsid wsp:val=&quot;007110FE&quot;/&gt;&lt;wsp:rsid wsp:val=&quot;00711366&quot;/&gt;&lt;wsp:rsid wsp:val=&quot;00711760&quot;/&gt;&lt;wsp:rsid wsp:val=&quot;0071196B&quot;/&gt;&lt;wsp:rsid wsp:val=&quot;00711A0F&quot;/&gt;&lt;wsp:rsid wsp:val=&quot;00711AE4&quot;/&gt;&lt;wsp:rsid wsp:val=&quot;00711CBA&quot;/&gt;&lt;wsp:rsid wsp:val=&quot;00711D10&quot;/&gt;&lt;wsp:rsid wsp:val=&quot;00711D73&quot;/&gt;&lt;wsp:rsid wsp:val=&quot;00711E0C&quot;/&gt;&lt;wsp:rsid wsp:val=&quot;007128DA&quot;/&gt;&lt;wsp:rsid wsp:val=&quot;00712A0F&quot;/&gt;&lt;wsp:rsid wsp:val=&quot;00712FDB&quot;/&gt;&lt;wsp:rsid wsp:val=&quot;0071374D&quot;/&gt;&lt;wsp:rsid wsp:val=&quot;00714095&quot;/&gt;&lt;wsp:rsid wsp:val=&quot;00714312&quot;/&gt;&lt;wsp:rsid wsp:val=&quot;00714526&quot;/&gt;&lt;wsp:rsid wsp:val=&quot;00714722&quot;/&gt;&lt;wsp:rsid wsp:val=&quot;00714A2D&quot;/&gt;&lt;wsp:rsid wsp:val=&quot;00714D6A&quot;/&gt;&lt;wsp:rsid wsp:val=&quot;00715920&quot;/&gt;&lt;wsp:rsid wsp:val=&quot;00715F49&quot;/&gt;&lt;wsp:rsid wsp:val=&quot;00716037&quot;/&gt;&lt;wsp:rsid wsp:val=&quot;007162F2&quot;/&gt;&lt;wsp:rsid wsp:val=&quot;007163BF&quot;/&gt;&lt;wsp:rsid wsp:val=&quot;0071649C&quot;/&gt;&lt;wsp:rsid wsp:val=&quot;00716528&quot;/&gt;&lt;wsp:rsid wsp:val=&quot;007166E4&quot;/&gt;&lt;wsp:rsid wsp:val=&quot;00716FC0&quot;/&gt;&lt;wsp:rsid wsp:val=&quot;00717267&quot;/&gt;&lt;wsp:rsid wsp:val=&quot;007178EE&quot;/&gt;&lt;wsp:rsid wsp:val=&quot;00717B0A&quot;/&gt;&lt;wsp:rsid wsp:val=&quot;00720759&quot;/&gt;&lt;wsp:rsid wsp:val=&quot;007208FF&quot;/&gt;&lt;wsp:rsid wsp:val=&quot;00720BD4&quot;/&gt;&lt;wsp:rsid wsp:val=&quot;00720D16&quot;/&gt;&lt;wsp:rsid wsp:val=&quot;00720F2A&quot;/&gt;&lt;wsp:rsid wsp:val=&quot;00721011&quot;/&gt;&lt;wsp:rsid wsp:val=&quot;0072116F&quot;/&gt;&lt;wsp:rsid wsp:val=&quot;007215A9&quot;/&gt;&lt;wsp:rsid wsp:val=&quot;007215BF&quot;/&gt;&lt;wsp:rsid wsp:val=&quot;007218A9&quot;/&gt;&lt;wsp:rsid wsp:val=&quot;0072190B&quot;/&gt;&lt;wsp:rsid wsp:val=&quot;00721965&quot;/&gt;&lt;wsp:rsid wsp:val=&quot;00721E1D&quot;/&gt;&lt;wsp:rsid wsp:val=&quot;00721E87&quot;/&gt;&lt;wsp:rsid wsp:val=&quot;00721F9A&quot;/&gt;&lt;wsp:rsid wsp:val=&quot;00722B72&quot;/&gt;&lt;wsp:rsid wsp:val=&quot;00723701&quot;/&gt;&lt;wsp:rsid wsp:val=&quot;00723C7E&quot;/&gt;&lt;wsp:rsid wsp:val=&quot;00723EC3&quot;/&gt;&lt;wsp:rsid wsp:val=&quot;00724426&quot;/&gt;&lt;wsp:rsid wsp:val=&quot;00725068&quot;/&gt;&lt;wsp:rsid wsp:val=&quot;007254B1&quot;/&gt;&lt;wsp:rsid wsp:val=&quot;0072560E&quot;/&gt;&lt;wsp:rsid wsp:val=&quot;007257FE&quot;/&gt;&lt;wsp:rsid wsp:val=&quot;00725CB6&quot;/&gt;&lt;wsp:rsid wsp:val=&quot;00725D75&quot;/&gt;&lt;wsp:rsid wsp:val=&quot;0072602E&quot;/&gt;&lt;wsp:rsid wsp:val=&quot;00726281&quot;/&gt;&lt;wsp:rsid wsp:val=&quot;0072665F&quot;/&gt;&lt;wsp:rsid wsp:val=&quot;007275D0&quot;/&gt;&lt;wsp:rsid wsp:val=&quot;00727E9F&quot;/&gt;&lt;wsp:rsid wsp:val=&quot;00730302&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2E4B&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97A&quot;/&gt;&lt;wsp:rsid wsp:val=&quot;007356D0&quot;/&gt;&lt;wsp:rsid wsp:val=&quot;0073637C&quot;/&gt;&lt;wsp:rsid wsp:val=&quot;007366CA&quot;/&gt;&lt;wsp:rsid wsp:val=&quot;00736D7B&quot;/&gt;&lt;wsp:rsid wsp:val=&quot;007377ED&quot;/&gt;&lt;wsp:rsid wsp:val=&quot;007379C8&quot;/&gt;&lt;wsp:rsid wsp:val=&quot;00740094&quot;/&gt;&lt;wsp:rsid wsp:val=&quot;00740698&quot;/&gt;&lt;wsp:rsid wsp:val=&quot;007406C0&quot;/&gt;&lt;wsp:rsid wsp:val=&quot;0074097D&quot;/&gt;&lt;wsp:rsid wsp:val=&quot;00740AC1&quot;/&gt;&lt;wsp:rsid wsp:val=&quot;00740BBF&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7DB&quot;/&gt;&lt;wsp:rsid wsp:val=&quot;00743867&quot;/&gt;&lt;wsp:rsid wsp:val=&quot;00744055&quot;/&gt;&lt;wsp:rsid wsp:val=&quot;0074460B&quot;/&gt;&lt;wsp:rsid wsp:val=&quot;00744FB1&quot;/&gt;&lt;wsp:rsid wsp:val=&quot;00745307&quot;/&gt;&lt;wsp:rsid wsp:val=&quot;0074576E&quot;/&gt;&lt;wsp:rsid wsp:val=&quot;00745EBB&quot;/&gt;&lt;wsp:rsid wsp:val=&quot;00746167&quot;/&gt;&lt;wsp:rsid wsp:val=&quot;00746199&quot;/&gt;&lt;wsp:rsid wsp:val=&quot;007462A6&quot;/&gt;&lt;wsp:rsid wsp:val=&quot;0074644A&quot;/&gt;&lt;wsp:rsid wsp:val=&quot;007464E7&quot;/&gt;&lt;wsp:rsid wsp:val=&quot;0074723F&quot;/&gt;&lt;wsp:rsid wsp:val=&quot;00747446&quot;/&gt;&lt;wsp:rsid wsp:val=&quot;0074769D&quot;/&gt;&lt;wsp:rsid wsp:val=&quot;00747BD8&quot;/&gt;&lt;wsp:rsid wsp:val=&quot;00747E09&quot;/&gt;&lt;wsp:rsid wsp:val=&quot;00747E4C&quot;/&gt;&lt;wsp:rsid wsp:val=&quot;00747F05&quot;/&gt;&lt;wsp:rsid wsp:val=&quot;007500FC&quot;/&gt;&lt;wsp:rsid wsp:val=&quot;0075038A&quot;/&gt;&lt;wsp:rsid wsp:val=&quot;007509F9&quot;/&gt;&lt;wsp:rsid wsp:val=&quot;00750EF0&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FE7&quot;/&gt;&lt;wsp:rsid wsp:val=&quot;0075312F&quot;/&gt;&lt;wsp:rsid wsp:val=&quot;007536BB&quot;/&gt;&lt;wsp:rsid wsp:val=&quot;00753AFB&quot;/&gt;&lt;wsp:rsid wsp:val=&quot;00753B0F&quot;/&gt;&lt;wsp:rsid wsp:val=&quot;00753B9D&quot;/&gt;&lt;wsp:rsid wsp:val=&quot;00753F01&quot;/&gt;&lt;wsp:rsid wsp:val=&quot;0075412E&quot;/&gt;&lt;wsp:rsid wsp:val=&quot;0075452E&quot;/&gt;&lt;wsp:rsid wsp:val=&quot;00754D64&quot;/&gt;&lt;wsp:rsid wsp:val=&quot;00754EDC&quot;/&gt;&lt;wsp:rsid wsp:val=&quot;00755009&quot;/&gt;&lt;wsp:rsid wsp:val=&quot;0075583A&quot;/&gt;&lt;wsp:rsid wsp:val=&quot;007559EC&quot;/&gt;&lt;wsp:rsid wsp:val=&quot;00755B06&quot;/&gt;&lt;wsp:rsid wsp:val=&quot;00755C07&quot;/&gt;&lt;wsp:rsid wsp:val=&quot;00755E06&quot;/&gt;&lt;wsp:rsid wsp:val=&quot;007564B4&quot;/&gt;&lt;wsp:rsid wsp:val=&quot;007565E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24F&quot;/&gt;&lt;wsp:rsid wsp:val=&quot;007624B9&quot;/&gt;&lt;wsp:rsid wsp:val=&quot;00762924&quot;/&gt;&lt;wsp:rsid wsp:val=&quot;0076295C&quot;/&gt;&lt;wsp:rsid wsp:val=&quot;00762DC1&quot;/&gt;&lt;wsp:rsid wsp:val=&quot;00763055&quot;/&gt;&lt;wsp:rsid wsp:val=&quot;0076375B&quot;/&gt;&lt;wsp:rsid wsp:val=&quot;00763D32&quot;/&gt;&lt;wsp:rsid wsp:val=&quot;00763F7A&quot;/&gt;&lt;wsp:rsid wsp:val=&quot;0076481B&quot;/&gt;&lt;wsp:rsid wsp:val=&quot;00764A37&quot;/&gt;&lt;wsp:rsid wsp:val=&quot;00764CDD&quot;/&gt;&lt;wsp:rsid wsp:val=&quot;00764E4E&quot;/&gt;&lt;wsp:rsid wsp:val=&quot;00764EB8&quot;/&gt;&lt;wsp:rsid wsp:val=&quot;00764F42&quot;/&gt;&lt;wsp:rsid wsp:val=&quot;00765098&quot;/&gt;&lt;wsp:rsid wsp:val=&quot;007657E5&quot;/&gt;&lt;wsp:rsid wsp:val=&quot;0076598E&quot;/&gt;&lt;wsp:rsid wsp:val=&quot;00765E5F&quot;/&gt;&lt;wsp:rsid wsp:val=&quot;00765FDC&quot;/&gt;&lt;wsp:rsid wsp:val=&quot;00766503&quot;/&gt;&lt;wsp:rsid wsp:val=&quot;00766559&quot;/&gt;&lt;wsp:rsid wsp:val=&quot;007667D5&quot;/&gt;&lt;wsp:rsid wsp:val=&quot;00766A87&quot;/&gt;&lt;wsp:rsid wsp:val=&quot;00766B0E&quot;/&gt;&lt;wsp:rsid wsp:val=&quot;00766BFB&quot;/&gt;&lt;wsp:rsid wsp:val=&quot;00766CD1&quot;/&gt;&lt;wsp:rsid wsp:val=&quot;00766DFE&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0ED1&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60&quot;/&gt;&lt;wsp:rsid wsp:val=&quot;007743A1&quot;/&gt;&lt;wsp:rsid wsp:val=&quot;007744EF&quot;/&gt;&lt;wsp:rsid wsp:val=&quot;007750DC&quot;/&gt;&lt;wsp:rsid wsp:val=&quot;00775330&quot;/&gt;&lt;wsp:rsid wsp:val=&quot;00775BAA&quot;/&gt;&lt;wsp:rsid wsp:val=&quot;00775EFD&quot;/&gt;&lt;wsp:rsid wsp:val=&quot;00775F11&quot;/&gt;&lt;wsp:rsid wsp:val=&quot;007762CD&quot;/&gt;&lt;wsp:rsid wsp:val=&quot;007768F2&quot;/&gt;&lt;wsp:rsid wsp:val=&quot;00776A21&quot;/&gt;&lt;wsp:rsid wsp:val=&quot;00776E9E&quot;/&gt;&lt;wsp:rsid wsp:val=&quot;00777053&quot;/&gt;&lt;wsp:rsid wsp:val=&quot;007770F1&quot;/&gt;&lt;wsp:rsid wsp:val=&quot;00777C18&quot;/&gt;&lt;wsp:rsid wsp:val=&quot;00777CD9&quot;/&gt;&lt;wsp:rsid wsp:val=&quot;00777E96&quot;/&gt;&lt;wsp:rsid wsp:val=&quot;00777EE9&quot;/&gt;&lt;wsp:rsid wsp:val=&quot;00780237&quot;/&gt;&lt;wsp:rsid wsp:val=&quot;00780516&quot;/&gt;&lt;wsp:rsid wsp:val=&quot;00780593&quot;/&gt;&lt;wsp:rsid wsp:val=&quot;00780657&quot;/&gt;&lt;wsp:rsid wsp:val=&quot;00780980&quot;/&gt;&lt;wsp:rsid wsp:val=&quot;007809E1&quot;/&gt;&lt;wsp:rsid wsp:val=&quot;00780D72&quot;/&gt;&lt;wsp:rsid wsp:val=&quot;00780E98&quot;/&gt;&lt;wsp:rsid wsp:val=&quot;0078146E&quot;/&gt;&lt;wsp:rsid wsp:val=&quot;00781633&quot;/&gt;&lt;wsp:rsid wsp:val=&quot;0078165E&quot;/&gt;&lt;wsp:rsid wsp:val=&quot;007816FD&quot;/&gt;&lt;wsp:rsid wsp:val=&quot;00781B9A&quot;/&gt;&lt;wsp:rsid wsp:val=&quot;00781DAD&quot;/&gt;&lt;wsp:rsid wsp:val=&quot;00782266&quot;/&gt;&lt;wsp:rsid wsp:val=&quot;007822AB&quot;/&gt;&lt;wsp:rsid wsp:val=&quot;0078243D&quot;/&gt;&lt;wsp:rsid wsp:val=&quot;00782D8A&quot;/&gt;&lt;wsp:rsid wsp:val=&quot;00783315&quot;/&gt;&lt;wsp:rsid wsp:val=&quot;007833C3&quot;/&gt;&lt;wsp:rsid wsp:val=&quot;007833DA&quot;/&gt;&lt;wsp:rsid wsp:val=&quot;007837BE&quot;/&gt;&lt;wsp:rsid wsp:val=&quot;0078380D&quot;/&gt;&lt;wsp:rsid wsp:val=&quot;007842FE&quot;/&gt;&lt;wsp:rsid wsp:val=&quot;00784442&quot;/&gt;&lt;wsp:rsid wsp:val=&quot;00784702&quot;/&gt;&lt;wsp:rsid wsp:val=&quot;00784C31&quot;/&gt;&lt;wsp:rsid wsp:val=&quot;00784EA1&quot;/&gt;&lt;wsp:rsid wsp:val=&quot;00784FC7&quot;/&gt;&lt;wsp:rsid wsp:val=&quot;00785CEB&quot;/&gt;&lt;wsp:rsid wsp:val=&quot;00785E2D&quot;/&gt;&lt;wsp:rsid wsp:val=&quot;007861D1&quot;/&gt;&lt;wsp:rsid wsp:val=&quot;00786272&quot;/&gt;&lt;wsp:rsid wsp:val=&quot;007864B2&quot;/&gt;&lt;wsp:rsid wsp:val=&quot;007864DC&quot;/&gt;&lt;wsp:rsid wsp:val=&quot;00786613&quot;/&gt;&lt;wsp:rsid wsp:val=&quot;00786620&quot;/&gt;&lt;wsp:rsid wsp:val=&quot;007868B7&quot;/&gt;&lt;wsp:rsid wsp:val=&quot;00786BC0&quot;/&gt;&lt;wsp:rsid wsp:val=&quot;0078756D&quot;/&gt;&lt;wsp:rsid wsp:val=&quot;007875C4&quot;/&gt;&lt;wsp:rsid wsp:val=&quot;00787736&quot;/&gt;&lt;wsp:rsid wsp:val=&quot;00787977&quot;/&gt;&lt;wsp:rsid wsp:val=&quot;00787A55&quot;/&gt;&lt;wsp:rsid wsp:val=&quot;00787FF1&quot;/&gt;&lt;wsp:rsid wsp:val=&quot;00790270&quot;/&gt;&lt;wsp:rsid wsp:val=&quot;00790D4A&quot;/&gt;&lt;wsp:rsid wsp:val=&quot;00790E7E&quot;/&gt;&lt;wsp:rsid wsp:val=&quot;00791040&quot;/&gt;&lt;wsp:rsid wsp:val=&quot;007913A8&quot;/&gt;&lt;wsp:rsid wsp:val=&quot;007916D2&quot;/&gt;&lt;wsp:rsid wsp:val=&quot;00791ADE&quot;/&gt;&lt;wsp:rsid wsp:val=&quot;00791BEA&quot;/&gt;&lt;wsp:rsid wsp:val=&quot;00792486&quot;/&gt;&lt;wsp:rsid wsp:val=&quot;00792690&quot;/&gt;&lt;wsp:rsid wsp:val=&quot;007926B7&quot;/&gt;&lt;wsp:rsid wsp:val=&quot;00792A89&quot;/&gt;&lt;wsp:rsid wsp:val=&quot;00792D23&quot;/&gt;&lt;wsp:rsid wsp:val=&quot;00792ECC&quot;/&gt;&lt;wsp:rsid wsp:val=&quot;007939C7&quot;/&gt;&lt;wsp:rsid wsp:val=&quot;00793F70&quot;/&gt;&lt;wsp:rsid wsp:val=&quot;0079400D&quot;/&gt;&lt;wsp:rsid wsp:val=&quot;00794097&quot;/&gt;&lt;wsp:rsid wsp:val=&quot;00794769&quot;/&gt;&lt;wsp:rsid wsp:val=&quot;007947FB&quot;/&gt;&lt;wsp:rsid wsp:val=&quot;00794842&quot;/&gt;&lt;wsp:rsid wsp:val=&quot;0079485D&quot;/&gt;&lt;wsp:rsid wsp:val=&quot;007949EC&quot;/&gt;&lt;wsp:rsid wsp:val=&quot;007954AC&quot;/&gt;&lt;wsp:rsid wsp:val=&quot;0079601B&quot;/&gt;&lt;wsp:rsid wsp:val=&quot;007962E1&quot;/&gt;&lt;wsp:rsid wsp:val=&quot;00796589&quot;/&gt;&lt;wsp:rsid wsp:val=&quot;0079663F&quot;/&gt;&lt;wsp:rsid wsp:val=&quot;0079692D&quot;/&gt;&lt;wsp:rsid wsp:val=&quot;00796F91&quot;/&gt;&lt;wsp:rsid wsp:val=&quot;00797DAA&quot;/&gt;&lt;wsp:rsid wsp:val=&quot;00797FCF&quot;/&gt;&lt;wsp:rsid wsp:val=&quot;007A0616&quot;/&gt;&lt;wsp:rsid wsp:val=&quot;007A091C&quot;/&gt;&lt;wsp:rsid wsp:val=&quot;007A0DAC&quot;/&gt;&lt;wsp:rsid wsp:val=&quot;007A1189&quot;/&gt;&lt;wsp:rsid wsp:val=&quot;007A15BA&quot;/&gt;&lt;wsp:rsid wsp:val=&quot;007A166E&quot;/&gt;&lt;wsp:rsid wsp:val=&quot;007A16BA&quot;/&gt;&lt;wsp:rsid wsp:val=&quot;007A1964&quot;/&gt;&lt;wsp:rsid wsp:val=&quot;007A1B63&quot;/&gt;&lt;wsp:rsid wsp:val=&quot;007A2A53&quot;/&gt;&lt;wsp:rsid wsp:val=&quot;007A2BFF&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84&quot;/&gt;&lt;wsp:rsid wsp:val=&quot;007A4AF1&quot;/&gt;&lt;wsp:rsid wsp:val=&quot;007A5288&quot;/&gt;&lt;wsp:rsid wsp:val=&quot;007A618D&quot;/&gt;&lt;wsp:rsid wsp:val=&quot;007A6333&quot;/&gt;&lt;wsp:rsid wsp:val=&quot;007A6477&quot;/&gt;&lt;wsp:rsid wsp:val=&quot;007A6909&quot;/&gt;&lt;wsp:rsid wsp:val=&quot;007A6D88&quot;/&gt;&lt;wsp:rsid wsp:val=&quot;007A75A3&quot;/&gt;&lt;wsp:rsid wsp:val=&quot;007B0253&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27B&quot;/&gt;&lt;wsp:rsid wsp:val=&quot;007B3476&quot;/&gt;&lt;wsp:rsid wsp:val=&quot;007B389A&quot;/&gt;&lt;wsp:rsid wsp:val=&quot;007B3D55&quot;/&gt;&lt;wsp:rsid wsp:val=&quot;007B4097&quot;/&gt;&lt;wsp:rsid wsp:val=&quot;007B40AD&quot;/&gt;&lt;wsp:rsid wsp:val=&quot;007B448A&quot;/&gt;&lt;wsp:rsid wsp:val=&quot;007B44DC&quot;/&gt;&lt;wsp:rsid wsp:val=&quot;007B4543&quot;/&gt;&lt;wsp:rsid wsp:val=&quot;007B480B&quot;/&gt;&lt;wsp:rsid wsp:val=&quot;007B4937&quot;/&gt;&lt;wsp:rsid wsp:val=&quot;007B51B7&quot;/&gt;&lt;wsp:rsid wsp:val=&quot;007B5334&quot;/&gt;&lt;wsp:rsid wsp:val=&quot;007B53E5&quot;/&gt;&lt;wsp:rsid wsp:val=&quot;007B5A1D&quot;/&gt;&lt;wsp:rsid wsp:val=&quot;007B5A66&quot;/&gt;&lt;wsp:rsid wsp:val=&quot;007B630D&quot;/&gt;&lt;wsp:rsid wsp:val=&quot;007B697F&quot;/&gt;&lt;wsp:rsid wsp:val=&quot;007B6B11&quot;/&gt;&lt;wsp:rsid wsp:val=&quot;007B74C5&quot;/&gt;&lt;wsp:rsid wsp:val=&quot;007B7A26&quot;/&gt;&lt;wsp:rsid wsp:val=&quot;007B7A2C&quot;/&gt;&lt;wsp:rsid wsp:val=&quot;007C0880&quot;/&gt;&lt;wsp:rsid wsp:val=&quot;007C0BD2&quot;/&gt;&lt;wsp:rsid wsp:val=&quot;007C0CF6&quot;/&gt;&lt;wsp:rsid wsp:val=&quot;007C0E34&quot;/&gt;&lt;wsp:rsid wsp:val=&quot;007C0F3A&quot;/&gt;&lt;wsp:rsid wsp:val=&quot;007C1065&quot;/&gt;&lt;wsp:rsid wsp:val=&quot;007C1537&quot;/&gt;&lt;wsp:rsid wsp:val=&quot;007C1B94&quot;/&gt;&lt;wsp:rsid wsp:val=&quot;007C2A39&quot;/&gt;&lt;wsp:rsid wsp:val=&quot;007C3CF0&quot;/&gt;&lt;wsp:rsid wsp:val=&quot;007C3D88&quot;/&gt;&lt;wsp:rsid wsp:val=&quot;007C3F14&quot;/&gt;&lt;wsp:rsid wsp:val=&quot;007C4F26&quot;/&gt;&lt;wsp:rsid wsp:val=&quot;007C508D&quot;/&gt;&lt;wsp:rsid wsp:val=&quot;007C515A&quot;/&gt;&lt;wsp:rsid wsp:val=&quot;007C52ED&quot;/&gt;&lt;wsp:rsid wsp:val=&quot;007C56CE&quot;/&gt;&lt;wsp:rsid wsp:val=&quot;007C5AB0&quot;/&gt;&lt;wsp:rsid wsp:val=&quot;007C5CE6&quot;/&gt;&lt;wsp:rsid wsp:val=&quot;007C5DB6&quot;/&gt;&lt;wsp:rsid wsp:val=&quot;007C61E0&quot;/&gt;&lt;wsp:rsid wsp:val=&quot;007C64BC&quot;/&gt;&lt;wsp:rsid wsp:val=&quot;007C6566&quot;/&gt;&lt;wsp:rsid wsp:val=&quot;007C6939&quot;/&gt;&lt;wsp:rsid wsp:val=&quot;007C6941&quot;/&gt;&lt;wsp:rsid wsp:val=&quot;007C6D8A&quot;/&gt;&lt;wsp:rsid wsp:val=&quot;007C6ED4&quot;/&gt;&lt;wsp:rsid wsp:val=&quot;007C6EEE&quot;/&gt;&lt;wsp:rsid wsp:val=&quot;007C72F8&quot;/&gt;&lt;wsp:rsid wsp:val=&quot;007C7EF3&quot;/&gt;&lt;wsp:rsid wsp:val=&quot;007D00EA&quot;/&gt;&lt;wsp:rsid wsp:val=&quot;007D020B&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2435&quot;/&gt;&lt;wsp:rsid wsp:val=&quot;007D2BDA&quot;/&gt;&lt;wsp:rsid wsp:val=&quot;007D2D50&quot;/&gt;&lt;wsp:rsid wsp:val=&quot;007D357E&quot;/&gt;&lt;wsp:rsid wsp:val=&quot;007D3889&quot;/&gt;&lt;wsp:rsid wsp:val=&quot;007D39A2&quot;/&gt;&lt;wsp:rsid wsp:val=&quot;007D39D7&quot;/&gt;&lt;wsp:rsid wsp:val=&quot;007D3A84&quot;/&gt;&lt;wsp:rsid wsp:val=&quot;007D4093&quot;/&gt;&lt;wsp:rsid wsp:val=&quot;007D48B7&quot;/&gt;&lt;wsp:rsid wsp:val=&quot;007D4EA2&quot;/&gt;&lt;wsp:rsid wsp:val=&quot;007D4FF2&quot;/&gt;&lt;wsp:rsid wsp:val=&quot;007D512C&quot;/&gt;&lt;wsp:rsid wsp:val=&quot;007D526F&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7042&quot;/&gt;&lt;wsp:rsid wsp:val=&quot;007D7059&quot;/&gt;&lt;wsp:rsid wsp:val=&quot;007D7224&quot;/&gt;&lt;wsp:rsid wsp:val=&quot;007D794A&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BD8&quot;/&gt;&lt;wsp:rsid wsp:val=&quot;007E0C8C&quot;/&gt;&lt;wsp:rsid wsp:val=&quot;007E1261&quot;/&gt;&lt;wsp:rsid wsp:val=&quot;007E1479&quot;/&gt;&lt;wsp:rsid wsp:val=&quot;007E148E&quot;/&gt;&lt;wsp:rsid wsp:val=&quot;007E152B&quot;/&gt;&lt;wsp:rsid wsp:val=&quot;007E16EB&quot;/&gt;&lt;wsp:rsid wsp:val=&quot;007E1A37&quot;/&gt;&lt;wsp:rsid wsp:val=&quot;007E1A55&quot;/&gt;&lt;wsp:rsid wsp:val=&quot;007E1CB1&quot;/&gt;&lt;wsp:rsid wsp:val=&quot;007E201B&quot;/&gt;&lt;wsp:rsid wsp:val=&quot;007E2146&quot;/&gt;&lt;wsp:rsid wsp:val=&quot;007E2B64&quot;/&gt;&lt;wsp:rsid wsp:val=&quot;007E2B78&quot;/&gt;&lt;wsp:rsid wsp:val=&quot;007E2E4B&quot;/&gt;&lt;wsp:rsid wsp:val=&quot;007E3816&quot;/&gt;&lt;wsp:rsid wsp:val=&quot;007E3F68&quot;/&gt;&lt;wsp:rsid wsp:val=&quot;007E46A3&quot;/&gt;&lt;wsp:rsid wsp:val=&quot;007E486F&quot;/&gt;&lt;wsp:rsid wsp:val=&quot;007E48CD&quot;/&gt;&lt;wsp:rsid wsp:val=&quot;007E48E4&quot;/&gt;&lt;wsp:rsid wsp:val=&quot;007E4C1C&quot;/&gt;&lt;wsp:rsid wsp:val=&quot;007E4D0C&quot;/&gt;&lt;wsp:rsid wsp:val=&quot;007E4F0D&quot;/&gt;&lt;wsp:rsid wsp:val=&quot;007E531F&quot;/&gt;&lt;wsp:rsid wsp:val=&quot;007E5636&quot;/&gt;&lt;wsp:rsid wsp:val=&quot;007E58E9&quot;/&gt;&lt;wsp:rsid wsp:val=&quot;007E5A14&quot;/&gt;&lt;wsp:rsid wsp:val=&quot;007E5FFD&quot;/&gt;&lt;wsp:rsid wsp:val=&quot;007E61CA&quot;/&gt;&lt;wsp:rsid wsp:val=&quot;007E63EB&quot;/&gt;&lt;wsp:rsid wsp:val=&quot;007E6735&quot;/&gt;&lt;wsp:rsid wsp:val=&quot;007E67F4&quot;/&gt;&lt;wsp:rsid wsp:val=&quot;007E6936&quot;/&gt;&lt;wsp:rsid wsp:val=&quot;007E6EF1&quot;/&gt;&lt;wsp:rsid wsp:val=&quot;007E7B2B&quot;/&gt;&lt;wsp:rsid wsp:val=&quot;007E7CBA&quot;/&gt;&lt;wsp:rsid wsp:val=&quot;007F0076&quot;/&gt;&lt;wsp:rsid wsp:val=&quot;007F02A8&quot;/&gt;&lt;wsp:rsid wsp:val=&quot;007F05E0&quot;/&gt;&lt;wsp:rsid wsp:val=&quot;007F0B77&quot;/&gt;&lt;wsp:rsid wsp:val=&quot;007F0DD3&quot;/&gt;&lt;wsp:rsid wsp:val=&quot;007F18C0&quot;/&gt;&lt;wsp:rsid wsp:val=&quot;007F1A4C&quot;/&gt;&lt;wsp:rsid wsp:val=&quot;007F1BD7&quot;/&gt;&lt;wsp:rsid wsp:val=&quot;007F22A5&quot;/&gt;&lt;wsp:rsid wsp:val=&quot;007F2771&quot;/&gt;&lt;wsp:rsid wsp:val=&quot;007F2807&quot;/&gt;&lt;wsp:rsid wsp:val=&quot;007F2DBB&quot;/&gt;&lt;wsp:rsid wsp:val=&quot;007F2ED4&quot;/&gt;&lt;wsp:rsid wsp:val=&quot;007F325B&quot;/&gt;&lt;wsp:rsid wsp:val=&quot;007F3FB0&quot;/&gt;&lt;wsp:rsid wsp:val=&quot;007F43A9&quot;/&gt;&lt;wsp:rsid wsp:val=&quot;007F5608&quot;/&gt;&lt;wsp:rsid wsp:val=&quot;007F5720&quot;/&gt;&lt;wsp:rsid wsp:val=&quot;007F5874&quot;/&gt;&lt;wsp:rsid wsp:val=&quot;007F5D4A&quot;/&gt;&lt;wsp:rsid wsp:val=&quot;007F6562&quot;/&gt;&lt;wsp:rsid wsp:val=&quot;007F65F2&quot;/&gt;&lt;wsp:rsid wsp:val=&quot;007F69AF&quot;/&gt;&lt;wsp:rsid wsp:val=&quot;007F6FFB&quot;/&gt;&lt;wsp:rsid wsp:val=&quot;007F702F&quot;/&gt;&lt;wsp:rsid wsp:val=&quot;007F70D6&quot;/&gt;&lt;wsp:rsid wsp:val=&quot;007F74DA&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3B8&quot;/&gt;&lt;wsp:rsid wsp:val=&quot;0080151C&quot;/&gt;&lt;wsp:rsid wsp:val=&quot;0080179D&quot;/&gt;&lt;wsp:rsid wsp:val=&quot;00801838&quot;/&gt;&lt;wsp:rsid wsp:val=&quot;00801D99&quot;/&gt;&lt;wsp:rsid wsp:val=&quot;00801DCC&quot;/&gt;&lt;wsp:rsid wsp:val=&quot;00801FBC&quot;/&gt;&lt;wsp:rsid wsp:val=&quot;008020DC&quot;/&gt;&lt;wsp:rsid wsp:val=&quot;008021CF&quot;/&gt;&lt;wsp:rsid wsp:val=&quot;00802410&quot;/&gt;&lt;wsp:rsid wsp:val=&quot;008026BB&quot;/&gt;&lt;wsp:rsid wsp:val=&quot;00803A20&quot;/&gt;&lt;wsp:rsid wsp:val=&quot;00803E2E&quot;/&gt;&lt;wsp:rsid wsp:val=&quot;008041E1&quot;/&gt;&lt;wsp:rsid wsp:val=&quot;00804437&quot;/&gt;&lt;wsp:rsid wsp:val=&quot;0080446A&quot;/&gt;&lt;wsp:rsid wsp:val=&quot;00804867&quot;/&gt;&lt;wsp:rsid wsp:val=&quot;00804B2F&quot;/&gt;&lt;wsp:rsid wsp:val=&quot;00804C3F&quot;/&gt;&lt;wsp:rsid wsp:val=&quot;00805227&quot;/&gt;&lt;wsp:rsid wsp:val=&quot;008052C3&quot;/&gt;&lt;wsp:rsid wsp:val=&quot;00805597&quot;/&gt;&lt;wsp:rsid wsp:val=&quot;00806979&quot;/&gt;&lt;wsp:rsid wsp:val=&quot;0080699F&quot;/&gt;&lt;wsp:rsid wsp:val=&quot;00806ACA&quot;/&gt;&lt;wsp:rsid wsp:val=&quot;00806D29&quot;/&gt;&lt;wsp:rsid wsp:val=&quot;0080770D&quot;/&gt;&lt;wsp:rsid wsp:val=&quot;00807D28&quot;/&gt;&lt;wsp:rsid wsp:val=&quot;00807D5E&quot;/&gt;&lt;wsp:rsid wsp:val=&quot;00807E1B&quot;/&gt;&lt;wsp:rsid wsp:val=&quot;0081012C&quot;/&gt;&lt;wsp:rsid wsp:val=&quot;00810234&quot;/&gt;&lt;wsp:rsid wsp:val=&quot;008102A5&quot;/&gt;&lt;wsp:rsid wsp:val=&quot;008102E8&quot;/&gt;&lt;wsp:rsid wsp:val=&quot;00810552&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7B0&quot;/&gt;&lt;wsp:rsid wsp:val=&quot;00812E55&quot;/&gt;&lt;wsp:rsid wsp:val=&quot;0081389D&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CD5&quot;/&gt;&lt;wsp:rsid wsp:val=&quot;00814D2B&quot;/&gt;&lt;wsp:rsid wsp:val=&quot;008154B6&quot;/&gt;&lt;wsp:rsid wsp:val=&quot;008155E8&quot;/&gt;&lt;wsp:rsid wsp:val=&quot;008155ED&quot;/&gt;&lt;wsp:rsid wsp:val=&quot;00815706&quot;/&gt;&lt;wsp:rsid wsp:val=&quot;008158CF&quot;/&gt;&lt;wsp:rsid wsp:val=&quot;00815E33&quot;/&gt;&lt;wsp:rsid wsp:val=&quot;00815E46&quot;/&gt;&lt;wsp:rsid wsp:val=&quot;00815F85&quot;/&gt;&lt;wsp:rsid wsp:val=&quot;00816654&quot;/&gt;&lt;wsp:rsid wsp:val=&quot;00816A54&quot;/&gt;&lt;wsp:rsid wsp:val=&quot;00816AA4&quot;/&gt;&lt;wsp:rsid wsp:val=&quot;00816B73&quot;/&gt;&lt;wsp:rsid wsp:val=&quot;00816D94&quot;/&gt;&lt;wsp:rsid wsp:val=&quot;00816F5B&quot;/&gt;&lt;wsp:rsid wsp:val=&quot;00817508&quot;/&gt;&lt;wsp:rsid wsp:val=&quot;008176CB&quot;/&gt;&lt;wsp:rsid wsp:val=&quot;0081787C&quot;/&gt;&lt;wsp:rsid wsp:val=&quot;008178B3&quot;/&gt;&lt;wsp:rsid wsp:val=&quot;008178CB&quot;/&gt;&lt;wsp:rsid wsp:val=&quot;00817B13&quot;/&gt;&lt;wsp:rsid wsp:val=&quot;00817B8F&quot;/&gt;&lt;wsp:rsid wsp:val=&quot;00817C50&quot;/&gt;&lt;wsp:rsid wsp:val=&quot;00817C96&quot;/&gt;&lt;wsp:rsid wsp:val=&quot;00817D2A&quot;/&gt;&lt;wsp:rsid wsp:val=&quot;00817F27&quot;/&gt;&lt;wsp:rsid wsp:val=&quot;008202C0&quot;/&gt;&lt;wsp:rsid wsp:val=&quot;00820AA0&quot;/&gt;&lt;wsp:rsid wsp:val=&quot;00820DF1&quot;/&gt;&lt;wsp:rsid wsp:val=&quot;0082172C&quot;/&gt;&lt;wsp:rsid wsp:val=&quot;00821992&quot;/&gt;&lt;wsp:rsid wsp:val=&quot;00821D8A&quot;/&gt;&lt;wsp:rsid wsp:val=&quot;0082266A&quot;/&gt;&lt;wsp:rsid wsp:val=&quot;00822C92&quot;/&gt;&lt;wsp:rsid wsp:val=&quot;00823335&quot;/&gt;&lt;wsp:rsid wsp:val=&quot;00823571&quot;/&gt;&lt;wsp:rsid wsp:val=&quot;008237B2&quot;/&gt;&lt;wsp:rsid wsp:val=&quot;00823C2D&quot;/&gt;&lt;wsp:rsid wsp:val=&quot;00823F61&quot;/&gt;&lt;wsp:rsid wsp:val=&quot;0082449E&quot;/&gt;&lt;wsp:rsid wsp:val=&quot;008249FF&quot;/&gt;&lt;wsp:rsid wsp:val=&quot;008251EC&quot;/&gt;&lt;wsp:rsid wsp:val=&quot;0082540D&quot;/&gt;&lt;wsp:rsid wsp:val=&quot;00825DD4&quot;/&gt;&lt;wsp:rsid wsp:val=&quot;00825E76&quot;/&gt;&lt;wsp:rsid wsp:val=&quot;00826204&quot;/&gt;&lt;wsp:rsid wsp:val=&quot;008263FF&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F55&quot;/&gt;&lt;wsp:rsid wsp:val=&quot;0083056F&quot;/&gt;&lt;wsp:rsid wsp:val=&quot;008307F2&quot;/&gt;&lt;wsp:rsid wsp:val=&quot;0083081A&quot;/&gt;&lt;wsp:rsid wsp:val=&quot;008309E1&quot;/&gt;&lt;wsp:rsid wsp:val=&quot;00830B5B&quot;/&gt;&lt;wsp:rsid wsp:val=&quot;00830F16&quot;/&gt;&lt;wsp:rsid wsp:val=&quot;00831198&quot;/&gt;&lt;wsp:rsid wsp:val=&quot;008312E2&quot;/&gt;&lt;wsp:rsid wsp:val=&quot;008314BC&quot;/&gt;&lt;wsp:rsid wsp:val=&quot;00832142&quot;/&gt;&lt;wsp:rsid wsp:val=&quot;008323AC&quot;/&gt;&lt;wsp:rsid wsp:val=&quot;00832609&quot;/&gt;&lt;wsp:rsid wsp:val=&quot;00832C18&quot;/&gt;&lt;wsp:rsid wsp:val=&quot;00832CAF&quot;/&gt;&lt;wsp:rsid wsp:val=&quot;00832E34&quot;/&gt;&lt;wsp:rsid wsp:val=&quot;008330DB&quot;/&gt;&lt;wsp:rsid wsp:val=&quot;00833EF5&quot;/&gt;&lt;wsp:rsid wsp:val=&quot;0083417A&quot;/&gt;&lt;wsp:rsid wsp:val=&quot;00834512&quot;/&gt;&lt;wsp:rsid wsp:val=&quot;00834746&quot;/&gt;&lt;wsp:rsid wsp:val=&quot;008349E7&quot;/&gt;&lt;wsp:rsid wsp:val=&quot;008353E9&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905&quot;/&gt;&lt;wsp:rsid wsp:val=&quot;00837E76&quot;/&gt;&lt;wsp:rsid wsp:val=&quot;00840077&quot;/&gt;&lt;wsp:rsid wsp:val=&quot;008401C3&quot;/&gt;&lt;wsp:rsid wsp:val=&quot;00840355&quot;/&gt;&lt;wsp:rsid wsp:val=&quot;008403BA&quot;/&gt;&lt;wsp:rsid wsp:val=&quot;008404D7&quot;/&gt;&lt;wsp:rsid wsp:val=&quot;00840634&quot;/&gt;&lt;wsp:rsid wsp:val=&quot;008407B1&quot;/&gt;&lt;wsp:rsid wsp:val=&quot;00840A68&quot;/&gt;&lt;wsp:rsid wsp:val=&quot;00840A83&quot;/&gt;&lt;wsp:rsid wsp:val=&quot;00840D46&quot;/&gt;&lt;wsp:rsid wsp:val=&quot;00840D5A&quot;/&gt;&lt;wsp:rsid wsp:val=&quot;00841573&quot;/&gt;&lt;wsp:rsid wsp:val=&quot;008416E7&quot;/&gt;&lt;wsp:rsid wsp:val=&quot;008418F9&quot;/&gt;&lt;wsp:rsid wsp:val=&quot;008419A1&quot;/&gt;&lt;wsp:rsid wsp:val=&quot;00841E55&quot;/&gt;&lt;wsp:rsid wsp:val=&quot;00841EB3&quot;/&gt;&lt;wsp:rsid wsp:val=&quot;00842061&quot;/&gt;&lt;wsp:rsid wsp:val=&quot;00842B18&quot;/&gt;&lt;wsp:rsid wsp:val=&quot;00842DB7&quot;/&gt;&lt;wsp:rsid wsp:val=&quot;0084387F&quot;/&gt;&lt;wsp:rsid wsp:val=&quot;00843AFD&quot;/&gt;&lt;wsp:rsid wsp:val=&quot;008444F8&quot;/&gt;&lt;wsp:rsid wsp:val=&quot;00844506&quot;/&gt;&lt;wsp:rsid wsp:val=&quot;0084464F&quot;/&gt;&lt;wsp:rsid wsp:val=&quot;00844750&quot;/&gt;&lt;wsp:rsid wsp:val=&quot;00845409&quot;/&gt;&lt;wsp:rsid wsp:val=&quot;00845E7D&quot;/&gt;&lt;wsp:rsid wsp:val=&quot;00845F51&quot;/&gt;&lt;wsp:rsid wsp:val=&quot;00845F6D&quot;/&gt;&lt;wsp:rsid wsp:val=&quot;00846106&quot;/&gt;&lt;wsp:rsid wsp:val=&quot;008462E7&quot;/&gt;&lt;wsp:rsid wsp:val=&quot;00846467&quot;/&gt;&lt;wsp:rsid wsp:val=&quot;00847721&quot;/&gt;&lt;wsp:rsid wsp:val=&quot;00847991&quot;/&gt;&lt;wsp:rsid wsp:val=&quot;00847BA6&quot;/&gt;&lt;wsp:rsid wsp:val=&quot;00847C4E&quot;/&gt;&lt;wsp:rsid wsp:val=&quot;00847F04&quot;/&gt;&lt;wsp:rsid wsp:val=&quot;0085130C&quot;/&gt;&lt;wsp:rsid wsp:val=&quot;00851374&quot;/&gt;&lt;wsp:rsid wsp:val=&quot;00851B22&quot;/&gt;&lt;wsp:rsid wsp:val=&quot;008521C5&quot;/&gt;&lt;wsp:rsid wsp:val=&quot;00852338&quot;/&gt;&lt;wsp:rsid wsp:val=&quot;00852F3B&quot;/&gt;&lt;wsp:rsid wsp:val=&quot;00853132&quot;/&gt;&lt;wsp:rsid wsp:val=&quot;00853B16&quot;/&gt;&lt;wsp:rsid wsp:val=&quot;00853B2A&quot;/&gt;&lt;wsp:rsid wsp:val=&quot;00853B65&quot;/&gt;&lt;wsp:rsid wsp:val=&quot;00853C45&quot;/&gt;&lt;wsp:rsid wsp:val=&quot;00853C94&quot;/&gt;&lt;wsp:rsid wsp:val=&quot;00853F11&quot;/&gt;&lt;wsp:rsid wsp:val=&quot;00854090&quot;/&gt;&lt;wsp:rsid wsp:val=&quot;008540E5&quot;/&gt;&lt;wsp:rsid wsp:val=&quot;00854983&quot;/&gt;&lt;wsp:rsid wsp:val=&quot;00854ADC&quot;/&gt;&lt;wsp:rsid wsp:val=&quot;00854B60&quot;/&gt;&lt;wsp:rsid wsp:val=&quot;008554AA&quot;/&gt;&lt;wsp:rsid wsp:val=&quot;00856301&quot;/&gt;&lt;wsp:rsid wsp:val=&quot;00856562&quot;/&gt;&lt;wsp:rsid wsp:val=&quot;008566E7&quot;/&gt;&lt;wsp:rsid wsp:val=&quot;008569DF&quot;/&gt;&lt;wsp:rsid wsp:val=&quot;00856A3A&quot;/&gt;&lt;wsp:rsid wsp:val=&quot;00856E4A&quot;/&gt;&lt;wsp:rsid wsp:val=&quot;00856FF3&quot;/&gt;&lt;wsp:rsid wsp:val=&quot;0085700F&quot;/&gt;&lt;wsp:rsid wsp:val=&quot;0085722A&quot;/&gt;&lt;wsp:rsid wsp:val=&quot;00857434&quot;/&gt;&lt;wsp:rsid wsp:val=&quot;008577BE&quot;/&gt;&lt;wsp:rsid wsp:val=&quot;00857BEB&quot;/&gt;&lt;wsp:rsid wsp:val=&quot;00857C34&quot;/&gt;&lt;wsp:rsid wsp:val=&quot;00857F66&quot;/&gt;&lt;wsp:rsid wsp:val=&quot;00860315&quot;/&gt;&lt;wsp:rsid wsp:val=&quot;0086037F&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6F&quot;/&gt;&lt;wsp:rsid wsp:val=&quot;00863AA0&quot;/&gt;&lt;wsp:rsid wsp:val=&quot;00863C8A&quot;/&gt;&lt;wsp:rsid wsp:val=&quot;00864243&quot;/&gt;&lt;wsp:rsid wsp:val=&quot;008648FC&quot;/&gt;&lt;wsp:rsid wsp:val=&quot;00864A9F&quot;/&gt;&lt;wsp:rsid wsp:val=&quot;008650AB&quot;/&gt;&lt;wsp:rsid wsp:val=&quot;00865696&quot;/&gt;&lt;wsp:rsid wsp:val=&quot;00865D4C&quot;/&gt;&lt;wsp:rsid wsp:val=&quot;00865DE1&quot;/&gt;&lt;wsp:rsid wsp:val=&quot;00866453&quot;/&gt;&lt;wsp:rsid wsp:val=&quot;008664D9&quot;/&gt;&lt;wsp:rsid wsp:val=&quot;00866781&quot;/&gt;&lt;wsp:rsid wsp:val=&quot;00867347&quot;/&gt;&lt;wsp:rsid wsp:val=&quot;008674A2&quot;/&gt;&lt;wsp:rsid wsp:val=&quot;00867F66&quot;/&gt;&lt;wsp:rsid wsp:val=&quot;00870018&quot;/&gt;&lt;wsp:rsid wsp:val=&quot;00870793&quot;/&gt;&lt;wsp:rsid wsp:val=&quot;00870A1C&quot;/&gt;&lt;wsp:rsid wsp:val=&quot;00870D7A&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29F&quot;/&gt;&lt;wsp:rsid wsp:val=&quot;008722B0&quot;/&gt;&lt;wsp:rsid wsp:val=&quot;0087250F&quot;/&gt;&lt;wsp:rsid wsp:val=&quot;008734E7&quot;/&gt;&lt;wsp:rsid wsp:val=&quot;0087352A&quot;/&gt;&lt;wsp:rsid wsp:val=&quot;00873AA8&quot;/&gt;&lt;wsp:rsid wsp:val=&quot;00873BF0&quot;/&gt;&lt;wsp:rsid wsp:val=&quot;00874533&quot;/&gt;&lt;wsp:rsid wsp:val=&quot;00874B97&quot;/&gt;&lt;wsp:rsid wsp:val=&quot;00874D5F&quot;/&gt;&lt;wsp:rsid wsp:val=&quot;00874E33&quot;/&gt;&lt;wsp:rsid wsp:val=&quot;00874FAC&quot;/&gt;&lt;wsp:rsid wsp:val=&quot;0087504C&quot;/&gt;&lt;wsp:rsid wsp:val=&quot;00875905&quot;/&gt;&lt;wsp:rsid wsp:val=&quot;00875E7F&quot;/&gt;&lt;wsp:rsid wsp:val=&quot;00875F79&quot;/&gt;&lt;wsp:rsid wsp:val=&quot;00875FBD&quot;/&gt;&lt;wsp:rsid wsp:val=&quot;00876586&quot;/&gt;&lt;wsp:rsid wsp:val=&quot;00876AC7&quot;/&gt;&lt;wsp:rsid wsp:val=&quot;0087721D&quot;/&gt;&lt;wsp:rsid wsp:val=&quot;0087746C&quot;/&gt;&lt;wsp:rsid wsp:val=&quot;008777E9&quot;/&gt;&lt;wsp:rsid wsp:val=&quot;00877891&quot;/&gt;&lt;wsp:rsid wsp:val=&quot;00877A2B&quot;/&gt;&lt;wsp:rsid wsp:val=&quot;00877C57&quot;/&gt;&lt;wsp:rsid wsp:val=&quot;00877FA3&quot;/&gt;&lt;wsp:rsid wsp:val=&quot;0088011E&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F28&quot;/&gt;&lt;wsp:rsid wsp:val=&quot;008825EE&quot;/&gt;&lt;wsp:rsid wsp:val=&quot;0088261A&quot;/&gt;&lt;wsp:rsid wsp:val=&quot;00882956&quot;/&gt;&lt;wsp:rsid wsp:val=&quot;00882BB1&quot;/&gt;&lt;wsp:rsid wsp:val=&quot;00883004&quot;/&gt;&lt;wsp:rsid wsp:val=&quot;008831C9&quot;/&gt;&lt;wsp:rsid wsp:val=&quot;00883D18&quot;/&gt;&lt;wsp:rsid wsp:val=&quot;00883D70&quot;/&gt;&lt;wsp:rsid wsp:val=&quot;00883ED6&quot;/&gt;&lt;wsp:rsid wsp:val=&quot;00883F8F&quot;/&gt;&lt;wsp:rsid wsp:val=&quot;008841D5&quot;/&gt;&lt;wsp:rsid wsp:val=&quot;00884255&quot;/&gt;&lt;wsp:rsid wsp:val=&quot;0088425B&quot;/&gt;&lt;wsp:rsid wsp:val=&quot;00884712&quot;/&gt;&lt;wsp:rsid wsp:val=&quot;00885037&quot;/&gt;&lt;wsp:rsid wsp:val=&quot;0088574A&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771&quot;/&gt;&lt;wsp:rsid wsp:val=&quot;00887A19&quot;/&gt;&lt;wsp:rsid wsp:val=&quot;00887F2E&quot;/&gt;&lt;wsp:rsid wsp:val=&quot;0089035C&quot;/&gt;&lt;wsp:rsid wsp:val=&quot;008907B2&quot;/&gt;&lt;wsp:rsid wsp:val=&quot;00890B03&quot;/&gt;&lt;wsp:rsid wsp:val=&quot;00890BCD&quot;/&gt;&lt;wsp:rsid wsp:val=&quot;00890D15&quot;/&gt;&lt;wsp:rsid wsp:val=&quot;00890EFE&quot;/&gt;&lt;wsp:rsid wsp:val=&quot;00890F04&quot;/&gt;&lt;wsp:rsid wsp:val=&quot;00890F2B&quot;/&gt;&lt;wsp:rsid wsp:val=&quot;00891092&quot;/&gt;&lt;wsp:rsid wsp:val=&quot;008911A2&quot;/&gt;&lt;wsp:rsid wsp:val=&quot;0089129F&quot;/&gt;&lt;wsp:rsid wsp:val=&quot;008919EC&quot;/&gt;&lt;wsp:rsid wsp:val=&quot;00891F63&quot;/&gt;&lt;wsp:rsid wsp:val=&quot;008922DC&quot;/&gt;&lt;wsp:rsid wsp:val=&quot;008922DF&quot;/&gt;&lt;wsp:rsid wsp:val=&quot;00892357&quot;/&gt;&lt;wsp:rsid wsp:val=&quot;00892494&quot;/&gt;&lt;wsp:rsid wsp:val=&quot;00892D47&quot;/&gt;&lt;wsp:rsid wsp:val=&quot;00893024&quot;/&gt;&lt;wsp:rsid wsp:val=&quot;008934EF&quot;/&gt;&lt;wsp:rsid wsp:val=&quot;00893B3B&quot;/&gt;&lt;wsp:rsid wsp:val=&quot;00894304&quot;/&gt;&lt;wsp:rsid wsp:val=&quot;008946BB&quot;/&gt;&lt;wsp:rsid wsp:val=&quot;00894C16&quot;/&gt;&lt;wsp:rsid wsp:val=&quot;00894C3B&quot;/&gt;&lt;wsp:rsid wsp:val=&quot;00894D6C&quot;/&gt;&lt;wsp:rsid wsp:val=&quot;00894FEF&quot;/&gt;&lt;wsp:rsid wsp:val=&quot;00895243&quot;/&gt;&lt;wsp:rsid wsp:val=&quot;008953FF&quot;/&gt;&lt;wsp:rsid wsp:val=&quot;00895713&quot;/&gt;&lt;wsp:rsid wsp:val=&quot;00895A0C&quot;/&gt;&lt;wsp:rsid wsp:val=&quot;0089622F&quot;/&gt;&lt;wsp:rsid wsp:val=&quot;00896A6F&quot;/&gt;&lt;wsp:rsid wsp:val=&quot;00896D10&quot;/&gt;&lt;wsp:rsid wsp:val=&quot;00896DF5&quot;/&gt;&lt;wsp:rsid wsp:val=&quot;008970EB&quot;/&gt;&lt;wsp:rsid wsp:val=&quot;00897D5E&quot;/&gt;&lt;wsp:rsid wsp:val=&quot;008A0019&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0&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45E8&quot;/&gt;&lt;wsp:rsid wsp:val=&quot;008A53C3&quot;/&gt;&lt;wsp:rsid wsp:val=&quot;008A565D&quot;/&gt;&lt;wsp:rsid wsp:val=&quot;008A59E9&quot;/&gt;&lt;wsp:rsid wsp:val=&quot;008A5BFE&quot;/&gt;&lt;wsp:rsid wsp:val=&quot;008A631F&quot;/&gt;&lt;wsp:rsid wsp:val=&quot;008A6660&quot;/&gt;&lt;wsp:rsid wsp:val=&quot;008A668F&quot;/&gt;&lt;wsp:rsid wsp:val=&quot;008A689E&quot;/&gt;&lt;wsp:rsid wsp:val=&quot;008A718A&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BFF&quot;/&gt;&lt;wsp:rsid wsp:val=&quot;008B0C49&quot;/&gt;&lt;wsp:rsid wsp:val=&quot;008B0CD0&quot;/&gt;&lt;wsp:rsid wsp:val=&quot;008B0FE8&quot;/&gt;&lt;wsp:rsid wsp:val=&quot;008B10A1&quot;/&gt;&lt;wsp:rsid wsp:val=&quot;008B1245&quot;/&gt;&lt;wsp:rsid wsp:val=&quot;008B130E&quot;/&gt;&lt;wsp:rsid wsp:val=&quot;008B1651&quot;/&gt;&lt;wsp:rsid wsp:val=&quot;008B175A&quot;/&gt;&lt;wsp:rsid wsp:val=&quot;008B1797&quot;/&gt;&lt;wsp:rsid wsp:val=&quot;008B1C8C&quot;/&gt;&lt;wsp:rsid wsp:val=&quot;008B1E55&quot;/&gt;&lt;wsp:rsid wsp:val=&quot;008B1EFF&quot;/&gt;&lt;wsp:rsid wsp:val=&quot;008B20E5&quot;/&gt;&lt;wsp:rsid wsp:val=&quot;008B21F5&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3F6&quot;/&gt;&lt;wsp:rsid wsp:val=&quot;008B447F&quot;/&gt;&lt;wsp:rsid wsp:val=&quot;008B480C&quot;/&gt;&lt;wsp:rsid wsp:val=&quot;008B4B0D&quot;/&gt;&lt;wsp:rsid wsp:val=&quot;008B4B33&quot;/&gt;&lt;wsp:rsid wsp:val=&quot;008B4ECE&quot;/&gt;&lt;wsp:rsid wsp:val=&quot;008B50A1&quot;/&gt;&lt;wsp:rsid wsp:val=&quot;008B5577&quot;/&gt;&lt;wsp:rsid wsp:val=&quot;008B56A4&quot;/&gt;&lt;wsp:rsid wsp:val=&quot;008B60E9&quot;/&gt;&lt;wsp:rsid wsp:val=&quot;008B60ED&quot;/&gt;&lt;wsp:rsid wsp:val=&quot;008B614C&quot;/&gt;&lt;wsp:rsid wsp:val=&quot;008B653C&quot;/&gt;&lt;wsp:rsid wsp:val=&quot;008B6E5C&quot;/&gt;&lt;wsp:rsid wsp:val=&quot;008B739E&quot;/&gt;&lt;wsp:rsid wsp:val=&quot;008B766A&quot;/&gt;&lt;wsp:rsid wsp:val=&quot;008B7A0E&quot;/&gt;&lt;wsp:rsid wsp:val=&quot;008B7BD4&quot;/&gt;&lt;wsp:rsid wsp:val=&quot;008B7C2E&quot;/&gt;&lt;wsp:rsid wsp:val=&quot;008B7C87&quot;/&gt;&lt;wsp:rsid wsp:val=&quot;008B7E5B&quot;/&gt;&lt;wsp:rsid wsp:val=&quot;008C022D&quot;/&gt;&lt;wsp:rsid wsp:val=&quot;008C0431&quot;/&gt;&lt;wsp:rsid wsp:val=&quot;008C1ABE&quot;/&gt;&lt;wsp:rsid wsp:val=&quot;008C2426&quot;/&gt;&lt;wsp:rsid wsp:val=&quot;008C2453&quot;/&gt;&lt;wsp:rsid wsp:val=&quot;008C265E&quot;/&gt;&lt;wsp:rsid wsp:val=&quot;008C26B4&quot;/&gt;&lt;wsp:rsid wsp:val=&quot;008C28BA&quot;/&gt;&lt;wsp:rsid wsp:val=&quot;008C3240&quot;/&gt;&lt;wsp:rsid wsp:val=&quot;008C4188&quot;/&gt;&lt;wsp:rsid wsp:val=&quot;008C49D5&quot;/&gt;&lt;wsp:rsid wsp:val=&quot;008C4B47&quot;/&gt;&lt;wsp:rsid wsp:val=&quot;008C58F6&quot;/&gt;&lt;wsp:rsid wsp:val=&quot;008C59D5&quot;/&gt;&lt;wsp:rsid wsp:val=&quot;008C5B10&quot;/&gt;&lt;wsp:rsid wsp:val=&quot;008C6276&quot;/&gt;&lt;wsp:rsid wsp:val=&quot;008C6337&quot;/&gt;&lt;wsp:rsid wsp:val=&quot;008C67A1&quot;/&gt;&lt;wsp:rsid wsp:val=&quot;008C6C7A&quot;/&gt;&lt;wsp:rsid wsp:val=&quot;008C6F4F&quot;/&gt;&lt;wsp:rsid wsp:val=&quot;008C74CC&quot;/&gt;&lt;wsp:rsid wsp:val=&quot;008C74F9&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220&quot;/&gt;&lt;wsp:rsid wsp:val=&quot;008D13DC&quot;/&gt;&lt;wsp:rsid wsp:val=&quot;008D149D&quot;/&gt;&lt;wsp:rsid wsp:val=&quot;008D1D2C&quot;/&gt;&lt;wsp:rsid wsp:val=&quot;008D1E23&quot;/&gt;&lt;wsp:rsid wsp:val=&quot;008D2461&quot;/&gt;&lt;wsp:rsid wsp:val=&quot;008D2ABA&quot;/&gt;&lt;wsp:rsid wsp:val=&quot;008D2D60&quot;/&gt;&lt;wsp:rsid wsp:val=&quot;008D3208&quot;/&gt;&lt;wsp:rsid wsp:val=&quot;008D382D&quot;/&gt;&lt;wsp:rsid wsp:val=&quot;008D3CD6&quot;/&gt;&lt;wsp:rsid wsp:val=&quot;008D3F21&quot;/&gt;&lt;wsp:rsid wsp:val=&quot;008D40FF&quot;/&gt;&lt;wsp:rsid wsp:val=&quot;008D4277&quot;/&gt;&lt;wsp:rsid wsp:val=&quot;008D453F&quot;/&gt;&lt;wsp:rsid wsp:val=&quot;008D508F&quot;/&gt;&lt;wsp:rsid wsp:val=&quot;008D538D&quot;/&gt;&lt;wsp:rsid wsp:val=&quot;008D592F&quot;/&gt;&lt;wsp:rsid wsp:val=&quot;008D59D0&quot;/&gt;&lt;wsp:rsid wsp:val=&quot;008D5FCD&quot;/&gt;&lt;wsp:rsid wsp:val=&quot;008D6733&quot;/&gt;&lt;wsp:rsid wsp:val=&quot;008D6D0E&quot;/&gt;&lt;wsp:rsid wsp:val=&quot;008D6E19&quot;/&gt;&lt;wsp:rsid wsp:val=&quot;008D6F90&quot;/&gt;&lt;wsp:rsid wsp:val=&quot;008D70F9&quot;/&gt;&lt;wsp:rsid wsp:val=&quot;008D72A4&quot;/&gt;&lt;wsp:rsid wsp:val=&quot;008D7378&quot;/&gt;&lt;wsp:rsid wsp:val=&quot;008D7554&quot;/&gt;&lt;wsp:rsid wsp:val=&quot;008D7615&quot;/&gt;&lt;wsp:rsid wsp:val=&quot;008D76A0&quot;/&gt;&lt;wsp:rsid wsp:val=&quot;008D78C3&quot;/&gt;&lt;wsp:rsid wsp:val=&quot;008D7ACD&quot;/&gt;&lt;wsp:rsid wsp:val=&quot;008D7AD2&quot;/&gt;&lt;wsp:rsid wsp:val=&quot;008D7DEB&quot;/&gt;&lt;wsp:rsid wsp:val=&quot;008E02C3&quot;/&gt;&lt;wsp:rsid wsp:val=&quot;008E037E&quot;/&gt;&lt;wsp:rsid wsp:val=&quot;008E04B5&quot;/&gt;&lt;wsp:rsid wsp:val=&quot;008E0CDD&quot;/&gt;&lt;wsp:rsid wsp:val=&quot;008E0E89&quot;/&gt;&lt;wsp:rsid wsp:val=&quot;008E0E8C&quot;/&gt;&lt;wsp:rsid wsp:val=&quot;008E1006&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AE1&quot;/&gt;&lt;wsp:rsid wsp:val=&quot;008E2B47&quot;/&gt;&lt;wsp:rsid wsp:val=&quot;008E2C59&quot;/&gt;&lt;wsp:rsid wsp:val=&quot;008E329C&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718&quot;/&gt;&lt;wsp:rsid wsp:val=&quot;008E4820&quot;/&gt;&lt;wsp:rsid wsp:val=&quot;008E494E&quot;/&gt;&lt;wsp:rsid wsp:val=&quot;008E5B5F&quot;/&gt;&lt;wsp:rsid wsp:val=&quot;008E5D5A&quot;/&gt;&lt;wsp:rsid wsp:val=&quot;008E5EED&quot;/&gt;&lt;wsp:rsid wsp:val=&quot;008E5F90&quot;/&gt;&lt;wsp:rsid wsp:val=&quot;008E60B3&quot;/&gt;&lt;wsp:rsid wsp:val=&quot;008E6333&quot;/&gt;&lt;wsp:rsid wsp:val=&quot;008E6658&quot;/&gt;&lt;wsp:rsid wsp:val=&quot;008E6788&quot;/&gt;&lt;wsp:rsid wsp:val=&quot;008E6F34&quot;/&gt;&lt;wsp:rsid wsp:val=&quot;008E70B2&quot;/&gt;&lt;wsp:rsid wsp:val=&quot;008E76B9&quot;/&gt;&lt;wsp:rsid wsp:val=&quot;008E7A61&quot;/&gt;&lt;wsp:rsid wsp:val=&quot;008E7DB3&quot;/&gt;&lt;wsp:rsid wsp:val=&quot;008E7E01&quot;/&gt;&lt;wsp:rsid wsp:val=&quot;008E7E0A&quot;/&gt;&lt;wsp:rsid wsp:val=&quot;008F01AB&quot;/&gt;&lt;wsp:rsid wsp:val=&quot;008F0460&quot;/&gt;&lt;wsp:rsid wsp:val=&quot;008F0D27&quot;/&gt;&lt;wsp:rsid wsp:val=&quot;008F0FEC&quot;/&gt;&lt;wsp:rsid wsp:val=&quot;008F0FF7&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667&quot;/&gt;&lt;wsp:rsid wsp:val=&quot;008F473A&quot;/&gt;&lt;wsp:rsid wsp:val=&quot;008F4A6B&quot;/&gt;&lt;wsp:rsid wsp:val=&quot;008F4BFE&quot;/&gt;&lt;wsp:rsid wsp:val=&quot;008F4D3D&quot;/&gt;&lt;wsp:rsid wsp:val=&quot;008F4E3F&quot;/&gt;&lt;wsp:rsid wsp:val=&quot;008F5184&quot;/&gt;&lt;wsp:rsid wsp:val=&quot;008F5525&quot;/&gt;&lt;wsp:rsid wsp:val=&quot;008F58C6&quot;/&gt;&lt;wsp:rsid wsp:val=&quot;008F595E&quot;/&gt;&lt;wsp:rsid wsp:val=&quot;008F6150&quot;/&gt;&lt;wsp:rsid wsp:val=&quot;008F6188&quot;/&gt;&lt;wsp:rsid wsp:val=&quot;008F637D&quot;/&gt;&lt;wsp:rsid wsp:val=&quot;008F6649&quot;/&gt;&lt;wsp:rsid wsp:val=&quot;008F6CD1&quot;/&gt;&lt;wsp:rsid wsp:val=&quot;008F7069&quot;/&gt;&lt;wsp:rsid wsp:val=&quot;008F74EA&quot;/&gt;&lt;wsp:rsid wsp:val=&quot;008F74ED&quot;/&gt;&lt;wsp:rsid wsp:val=&quot;008F759D&quot;/&gt;&lt;wsp:rsid wsp:val=&quot;008F7BD6&quot;/&gt;&lt;wsp:rsid wsp:val=&quot;008F7CEF&quot;/&gt;&lt;wsp:rsid wsp:val=&quot;009000FD&quot;/&gt;&lt;wsp:rsid wsp:val=&quot;00900DDE&quot;/&gt;&lt;wsp:rsid wsp:val=&quot;00900DF1&quot;/&gt;&lt;wsp:rsid wsp:val=&quot;00901845&quot;/&gt;&lt;wsp:rsid wsp:val=&quot;00901F96&quot;/&gt;&lt;wsp:rsid wsp:val=&quot;00901F9A&quot;/&gt;&lt;wsp:rsid wsp:val=&quot;009022BC&quot;/&gt;&lt;wsp:rsid wsp:val=&quot;0090255A&quot;/&gt;&lt;wsp:rsid wsp:val=&quot;00902734&quot;/&gt;&lt;wsp:rsid wsp:val=&quot;00902997&quot;/&gt;&lt;wsp:rsid wsp:val=&quot;00903281&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A06&quot;/&gt;&lt;wsp:rsid wsp:val=&quot;00905C70&quot;/&gt;&lt;wsp:rsid wsp:val=&quot;00906100&quot;/&gt;&lt;wsp:rsid wsp:val=&quot;009061A5&quot;/&gt;&lt;wsp:rsid wsp:val=&quot;00906435&quot;/&gt;&lt;wsp:rsid wsp:val=&quot;009067B8&quot;/&gt;&lt;wsp:rsid wsp:val=&quot;00906EED&quot;/&gt;&lt;wsp:rsid wsp:val=&quot;00907071&quot;/&gt;&lt;wsp:rsid wsp:val=&quot;0090715C&quot;/&gt;&lt;wsp:rsid wsp:val=&quot;00907297&quot;/&gt;&lt;wsp:rsid wsp:val=&quot;00907829&quot;/&gt;&lt;wsp:rsid wsp:val=&quot;009102BE&quot;/&gt;&lt;wsp:rsid wsp:val=&quot;0091080C&quot;/&gt;&lt;wsp:rsid wsp:val=&quot;009108A7&quot;/&gt;&lt;wsp:rsid wsp:val=&quot;00910ED6&quot;/&gt;&lt;wsp:rsid wsp:val=&quot;00911638&quot;/&gt;&lt;wsp:rsid wsp:val=&quot;00911CAD&quot;/&gt;&lt;wsp:rsid wsp:val=&quot;00911E1A&quot;/&gt;&lt;wsp:rsid wsp:val=&quot;009123B9&quot;/&gt;&lt;wsp:rsid wsp:val=&quot;00912531&quot;/&gt;&lt;wsp:rsid wsp:val=&quot;009138F9&quot;/&gt;&lt;wsp:rsid wsp:val=&quot;00913F4C&quot;/&gt;&lt;wsp:rsid wsp:val=&quot;00913F9C&quot;/&gt;&lt;wsp:rsid wsp:val=&quot;0091404B&quot;/&gt;&lt;wsp:rsid wsp:val=&quot;0091423A&quot;/&gt;&lt;wsp:rsid wsp:val=&quot;00914A58&quot;/&gt;&lt;wsp:rsid wsp:val=&quot;00914A5D&quot;/&gt;&lt;wsp:rsid wsp:val=&quot;00914DDD&quot;/&gt;&lt;wsp:rsid wsp:val=&quot;00914F86&quot;/&gt;&lt;wsp:rsid wsp:val=&quot;00915032&quot;/&gt;&lt;wsp:rsid wsp:val=&quot;0091537E&quot;/&gt;&lt;wsp:rsid wsp:val=&quot;009154BD&quot;/&gt;&lt;wsp:rsid wsp:val=&quot;00915F97&quot;/&gt;&lt;wsp:rsid wsp:val=&quot;0091610F&quot;/&gt;&lt;wsp:rsid wsp:val=&quot;009161BA&quot;/&gt;&lt;wsp:rsid wsp:val=&quot;00916827&quot;/&gt;&lt;wsp:rsid wsp:val=&quot;00916FC7&quot;/&gt;&lt;wsp:rsid wsp:val=&quot;00920D5C&quot;/&gt;&lt;wsp:rsid wsp:val=&quot;00920FE4&quot;/&gt;&lt;wsp:rsid wsp:val=&quot;00921140&quot;/&gt;&lt;wsp:rsid wsp:val=&quot;0092169A&quot;/&gt;&lt;wsp:rsid wsp:val=&quot;009216BF&quot;/&gt;&lt;wsp:rsid wsp:val=&quot;009218D2&quot;/&gt;&lt;wsp:rsid wsp:val=&quot;009219A7&quot;/&gt;&lt;wsp:rsid wsp:val=&quot;00921A74&quot;/&gt;&lt;wsp:rsid wsp:val=&quot;00921C9F&quot;/&gt;&lt;wsp:rsid wsp:val=&quot;00921ED5&quot;/&gt;&lt;wsp:rsid wsp:val=&quot;00921FA1&quot;/&gt;&lt;wsp:rsid wsp:val=&quot;009225B6&quot;/&gt;&lt;wsp:rsid wsp:val=&quot;0092286C&quot;/&gt;&lt;wsp:rsid wsp:val=&quot;00922A89&quot;/&gt;&lt;wsp:rsid wsp:val=&quot;00922C09&quot;/&gt;&lt;wsp:rsid wsp:val=&quot;00923151&quot;/&gt;&lt;wsp:rsid wsp:val=&quot;00923560&quot;/&gt;&lt;wsp:rsid wsp:val=&quot;00923ABA&quot;/&gt;&lt;wsp:rsid wsp:val=&quot;00923EB5&quot;/&gt;&lt;wsp:rsid wsp:val=&quot;00923F1B&quot;/&gt;&lt;wsp:rsid wsp:val=&quot;00924108&quot;/&gt;&lt;wsp:rsid wsp:val=&quot;0092423D&quot;/&gt;&lt;wsp:rsid wsp:val=&quot;0092434B&quot;/&gt;&lt;wsp:rsid wsp:val=&quot;009247D8&quot;/&gt;&lt;wsp:rsid wsp:val=&quot;00924F5D&quot;/&gt;&lt;wsp:rsid wsp:val=&quot;0092507E&quot;/&gt;&lt;wsp:rsid wsp:val=&quot;009250BC&quot;/&gt;&lt;wsp:rsid wsp:val=&quot;0092550A&quot;/&gt;&lt;wsp:rsid wsp:val=&quot;00925836&quot;/&gt;&lt;wsp:rsid wsp:val=&quot;00925A4B&quot;/&gt;&lt;wsp:rsid wsp:val=&quot;00925B23&quot;/&gt;&lt;wsp:rsid wsp:val=&quot;00925DD1&quot;/&gt;&lt;wsp:rsid wsp:val=&quot;00925DF2&quot;/&gt;&lt;wsp:rsid wsp:val=&quot;009260EC&quot;/&gt;&lt;wsp:rsid wsp:val=&quot;00926264&quot;/&gt;&lt;wsp:rsid wsp:val=&quot;00926595&quot;/&gt;&lt;wsp:rsid wsp:val=&quot;0092698B&quot;/&gt;&lt;wsp:rsid wsp:val=&quot;009269EB&quot;/&gt;&lt;wsp:rsid wsp:val=&quot;00927211&quot;/&gt;&lt;wsp:rsid wsp:val=&quot;00927752&quot;/&gt;&lt;wsp:rsid wsp:val=&quot;0092779E&quot;/&gt;&lt;wsp:rsid wsp:val=&quot;00930305&quot;/&gt;&lt;wsp:rsid wsp:val=&quot;0093047C&quot;/&gt;&lt;wsp:rsid wsp:val=&quot;0093063D&quot;/&gt;&lt;wsp:rsid wsp:val=&quot;009306CA&quot;/&gt;&lt;wsp:rsid wsp:val=&quot;00930A35&quot;/&gt;&lt;wsp:rsid wsp:val=&quot;00931196&quot;/&gt;&lt;wsp:rsid wsp:val=&quot;0093135E&quot;/&gt;&lt;wsp:rsid wsp:val=&quot;0093195D&quot;/&gt;&lt;wsp:rsid wsp:val=&quot;00932109&quot;/&gt;&lt;wsp:rsid wsp:val=&quot;009321BB&quot;/&gt;&lt;wsp:rsid wsp:val=&quot;009322AC&quot;/&gt;&lt;wsp:rsid wsp:val=&quot;009324B1&quot;/&gt;&lt;wsp:rsid wsp:val=&quot;009327B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654&quot;/&gt;&lt;wsp:rsid wsp:val=&quot;00934A98&quot;/&gt;&lt;wsp:rsid wsp:val=&quot;00934F8E&quot;/&gt;&lt;wsp:rsid wsp:val=&quot;009355F0&quot;/&gt;&lt;wsp:rsid wsp:val=&quot;009358ED&quot;/&gt;&lt;wsp:rsid wsp:val=&quot;009359D2&quot;/&gt;&lt;wsp:rsid wsp:val=&quot;00935B52&quot;/&gt;&lt;wsp:rsid wsp:val=&quot;00935BD1&quot;/&gt;&lt;wsp:rsid wsp:val=&quot;00936549&quot;/&gt;&lt;wsp:rsid wsp:val=&quot;0093676F&quot;/&gt;&lt;wsp:rsid wsp:val=&quot;00936951&quot;/&gt;&lt;wsp:rsid wsp:val=&quot;00936A90&quot;/&gt;&lt;wsp:rsid wsp:val=&quot;00936AB3&quot;/&gt;&lt;wsp:rsid wsp:val=&quot;009370A6&quot;/&gt;&lt;wsp:rsid wsp:val=&quot;00937AC7&quot;/&gt;&lt;wsp:rsid wsp:val=&quot;00937D15&quot;/&gt;&lt;wsp:rsid wsp:val=&quot;00937FB5&quot;/&gt;&lt;wsp:rsid wsp:val=&quot;00940472&quot;/&gt;&lt;wsp:rsid wsp:val=&quot;009404E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A1C&quot;/&gt;&lt;wsp:rsid wsp:val=&quot;00941B97&quot;/&gt;&lt;wsp:rsid wsp:val=&quot;00942A63&quot;/&gt;&lt;wsp:rsid wsp:val=&quot;00942BB8&quot;/&gt;&lt;wsp:rsid wsp:val=&quot;00942BC9&quot;/&gt;&lt;wsp:rsid wsp:val=&quot;00942F68&quot;/&gt;&lt;wsp:rsid wsp:val=&quot;00943128&quot;/&gt;&lt;wsp:rsid wsp:val=&quot;0094335F&quot;/&gt;&lt;wsp:rsid wsp:val=&quot;009436AA&quot;/&gt;&lt;wsp:rsid wsp:val=&quot;00943D09&quot;/&gt;&lt;wsp:rsid wsp:val=&quot;00943D28&quot;/&gt;&lt;wsp:rsid wsp:val=&quot;009440F3&quot;/&gt;&lt;wsp:rsid wsp:val=&quot;00944202&quot;/&gt;&lt;wsp:rsid wsp:val=&quot;00944335&quot;/&gt;&lt;wsp:rsid wsp:val=&quot;00944710&quot;/&gt;&lt;wsp:rsid wsp:val=&quot;0094480B&quot;/&gt;&lt;wsp:rsid wsp:val=&quot;00944AF4&quot;/&gt;&lt;wsp:rsid wsp:val=&quot;00944D54&quot;/&gt;&lt;wsp:rsid wsp:val=&quot;00944F7E&quot;/&gt;&lt;wsp:rsid wsp:val=&quot;0094564D&quot;/&gt;&lt;wsp:rsid wsp:val=&quot;00945E49&quot;/&gt;&lt;wsp:rsid wsp:val=&quot;00945EC7&quot;/&gt;&lt;wsp:rsid wsp:val=&quot;009462D8&quot;/&gt;&lt;wsp:rsid wsp:val=&quot;00946388&quot;/&gt;&lt;wsp:rsid wsp:val=&quot;00946860&quot;/&gt;&lt;wsp:rsid wsp:val=&quot;00946F59&quot;/&gt;&lt;wsp:rsid wsp:val=&quot;00947415&quot;/&gt;&lt;wsp:rsid wsp:val=&quot;009500B6&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1F82&quot;/&gt;&lt;wsp:rsid wsp:val=&quot;0095225E&quot;/&gt;&lt;wsp:rsid wsp:val=&quot;00952ACA&quot;/&gt;&lt;wsp:rsid wsp:val=&quot;00953420&quot;/&gt;&lt;wsp:rsid wsp:val=&quot;009537A7&quot;/&gt;&lt;wsp:rsid wsp:val=&quot;00953B1F&quot;/&gt;&lt;wsp:rsid wsp:val=&quot;009542C9&quot;/&gt;&lt;wsp:rsid wsp:val=&quot;0095466F&quot;/&gt;&lt;wsp:rsid wsp:val=&quot;009548C3&quot;/&gt;&lt;wsp:rsid wsp:val=&quot;0095506D&quot;/&gt;&lt;wsp:rsid wsp:val=&quot;009555E2&quot;/&gt;&lt;wsp:rsid wsp:val=&quot;0095570A&quot;/&gt;&lt;wsp:rsid wsp:val=&quot;009557DF&quot;/&gt;&lt;wsp:rsid wsp:val=&quot;00955A2E&quot;/&gt;&lt;wsp:rsid wsp:val=&quot;00956101&quot;/&gt;&lt;wsp:rsid wsp:val=&quot;009563E4&quot;/&gt;&lt;wsp:rsid wsp:val=&quot;00956534&quot;/&gt;&lt;wsp:rsid wsp:val=&quot;0095660B&quot;/&gt;&lt;wsp:rsid wsp:val=&quot;00956769&quot;/&gt;&lt;wsp:rsid wsp:val=&quot;00956B4A&quot;/&gt;&lt;wsp:rsid wsp:val=&quot;00957060&quot;/&gt;&lt;wsp:rsid wsp:val=&quot;009572DC&quot;/&gt;&lt;wsp:rsid wsp:val=&quot;00957487&quot;/&gt;&lt;wsp:rsid wsp:val=&quot;00957656&quot;/&gt;&lt;wsp:rsid wsp:val=&quot;00957D9C&quot;/&gt;&lt;wsp:rsid wsp:val=&quot;00957E94&quot;/&gt;&lt;wsp:rsid wsp:val=&quot;009603AB&quot;/&gt;&lt;wsp:rsid wsp:val=&quot;009607AF&quot;/&gt;&lt;wsp:rsid wsp:val=&quot;00960A88&quot;/&gt;&lt;wsp:rsid wsp:val=&quot;00960C68&quot;/&gt;&lt;wsp:rsid wsp:val=&quot;00960CB6&quot;/&gt;&lt;wsp:rsid wsp:val=&quot;00960D27&quot;/&gt;&lt;wsp:rsid wsp:val=&quot;00961023&quot;/&gt;&lt;wsp:rsid wsp:val=&quot;009612F1&quot;/&gt;&lt;wsp:rsid wsp:val=&quot;009613DF&quot;/&gt;&lt;wsp:rsid wsp:val=&quot;009616FA&quot;/&gt;&lt;wsp:rsid wsp:val=&quot;00961E6D&quot;/&gt;&lt;wsp:rsid wsp:val=&quot;00961F21&quot;/&gt;&lt;wsp:rsid wsp:val=&quot;009621CE&quot;/&gt;&lt;wsp:rsid wsp:val=&quot;009621FF&quot;/&gt;&lt;wsp:rsid wsp:val=&quot;0096292B&quot;/&gt;&lt;wsp:rsid wsp:val=&quot;00962A19&quot;/&gt;&lt;wsp:rsid wsp:val=&quot;00962C4E&quot;/&gt;&lt;wsp:rsid wsp:val=&quot;0096336E&quot;/&gt;&lt;wsp:rsid wsp:val=&quot;00963519&quot;/&gt;&lt;wsp:rsid wsp:val=&quot;009635F8&quot;/&gt;&lt;wsp:rsid wsp:val=&quot;0096392B&quot;/&gt;&lt;wsp:rsid wsp:val=&quot;0096397B&quot;/&gt;&lt;wsp:rsid wsp:val=&quot;00963985&quot;/&gt;&lt;wsp:rsid wsp:val=&quot;009640C7&quot;/&gt;&lt;wsp:rsid wsp:val=&quot;00964E3C&quot;/&gt;&lt;wsp:rsid wsp:val=&quot;00964E69&quot;/&gt;&lt;wsp:rsid wsp:val=&quot;0096504D&quot;/&gt;&lt;wsp:rsid wsp:val=&quot;009650B4&quot;/&gt;&lt;wsp:rsid wsp:val=&quot;0096527C&quot;/&gt;&lt;wsp:rsid wsp:val=&quot;009654F0&quot;/&gt;&lt;wsp:rsid wsp:val=&quot;00965753&quot;/&gt;&lt;wsp:rsid wsp:val=&quot;009659EA&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E3&quot;/&gt;&lt;wsp:rsid wsp:val=&quot;00971190&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0F6&quot;/&gt;&lt;wsp:rsid wsp:val=&quot;00973257&quot;/&gt;&lt;wsp:rsid wsp:val=&quot;0097383E&quot;/&gt;&lt;wsp:rsid wsp:val=&quot;009738E5&quot;/&gt;&lt;wsp:rsid wsp:val=&quot;009739F8&quot;/&gt;&lt;wsp:rsid wsp:val=&quot;00973F29&quot;/&gt;&lt;wsp:rsid wsp:val=&quot;00974182&quot;/&gt;&lt;wsp:rsid wsp:val=&quot;009744FF&quot;/&gt;&lt;wsp:rsid wsp:val=&quot;00974520&quot;/&gt;&lt;wsp:rsid wsp:val=&quot;00974EBD&quot;/&gt;&lt;wsp:rsid wsp:val=&quot;009750F1&quot;/&gt;&lt;wsp:rsid wsp:val=&quot;009751BA&quot;/&gt;&lt;wsp:rsid wsp:val=&quot;00975859&quot;/&gt;&lt;wsp:rsid wsp:val=&quot;009760EC&quot;/&gt;&lt;wsp:rsid wsp:val=&quot;00976DD5&quot;/&gt;&lt;wsp:rsid wsp:val=&quot;009771C4&quot;/&gt;&lt;wsp:rsid wsp:val=&quot;009775C2&quot;/&gt;&lt;wsp:rsid wsp:val=&quot;00977852&quot;/&gt;&lt;wsp:rsid wsp:val=&quot;009778AB&quot;/&gt;&lt;wsp:rsid wsp:val=&quot;00980403&quot;/&gt;&lt;wsp:rsid wsp:val=&quot;009804CB&quot;/&gt;&lt;wsp:rsid wsp:val=&quot;00980743&quot;/&gt;&lt;wsp:rsid wsp:val=&quot;009809DD&quot;/&gt;&lt;wsp:rsid wsp:val=&quot;00980F14&quot;/&gt;&lt;wsp:rsid wsp:val=&quot;0098172B&quot;/&gt;&lt;wsp:rsid wsp:val=&quot;009817F9&quot;/&gt;&lt;wsp:rsid wsp:val=&quot;0098183B&quot;/&gt;&lt;wsp:rsid wsp:val=&quot;009818A6&quot;/&gt;&lt;wsp:rsid wsp:val=&quot;009818DA&quot;/&gt;&lt;wsp:rsid wsp:val=&quot;00981D4B&quot;/&gt;&lt;wsp:rsid wsp:val=&quot;00981FCC&quot;/&gt;&lt;wsp:rsid wsp:val=&quot;00982066&quot;/&gt;&lt;wsp:rsid wsp:val=&quot;009822AF&quot;/&gt;&lt;wsp:rsid wsp:val=&quot;009823A3&quot;/&gt;&lt;wsp:rsid wsp:val=&quot;00982AB4&quot;/&gt;&lt;wsp:rsid wsp:val=&quot;00982B3A&quot;/&gt;&lt;wsp:rsid wsp:val=&quot;00982E67&quot;/&gt;&lt;wsp:rsid wsp:val=&quot;00982F7B&quot;/&gt;&lt;wsp:rsid wsp:val=&quot;00983061&quot;/&gt;&lt;wsp:rsid wsp:val=&quot;00983223&quot;/&gt;&lt;wsp:rsid wsp:val=&quot;009838CE&quot;/&gt;&lt;wsp:rsid wsp:val=&quot;00983C41&quot;/&gt;&lt;wsp:rsid wsp:val=&quot;00983DF6&quot;/&gt;&lt;wsp:rsid wsp:val=&quot;00984206&quot;/&gt;&lt;wsp:rsid wsp:val=&quot;00984449&quot;/&gt;&lt;wsp:rsid wsp:val=&quot;0098511E&quot;/&gt;&lt;wsp:rsid wsp:val=&quot;009852B3&quot;/&gt;&lt;wsp:rsid wsp:val=&quot;0098541D&quot;/&gt;&lt;wsp:rsid wsp:val=&quot;00985CA4&quot;/&gt;&lt;wsp:rsid wsp:val=&quot;009865C0&quot;/&gt;&lt;wsp:rsid wsp:val=&quot;00986757&quot;/&gt;&lt;wsp:rsid wsp:val=&quot;00986956&quot;/&gt;&lt;wsp:rsid wsp:val=&quot;00986999&quot;/&gt;&lt;wsp:rsid wsp:val=&quot;0098743A&quot;/&gt;&lt;wsp:rsid wsp:val=&quot;009874BE&quot;/&gt;&lt;wsp:rsid wsp:val=&quot;009876A0&quot;/&gt;&lt;wsp:rsid wsp:val=&quot;009879B5&quot;/&gt;&lt;wsp:rsid wsp:val=&quot;009879F4&quot;/&gt;&lt;wsp:rsid wsp:val=&quot;00990A3A&quot;/&gt;&lt;wsp:rsid wsp:val=&quot;00990E8A&quot;/&gt;&lt;wsp:rsid wsp:val=&quot;009917F3&quot;/&gt;&lt;wsp:rsid wsp:val=&quot;00991F39&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CB7&quot;/&gt;&lt;wsp:rsid wsp:val=&quot;00993DA5&quot;/&gt;&lt;wsp:rsid wsp:val=&quot;00994CE9&quot;/&gt;&lt;wsp:rsid wsp:val=&quot;00994E1D&quot;/&gt;&lt;wsp:rsid wsp:val=&quot;0099507E&quot;/&gt;&lt;wsp:rsid wsp:val=&quot;00995360&quot;/&gt;&lt;wsp:rsid wsp:val=&quot;009954AD&quot;/&gt;&lt;wsp:rsid wsp:val=&quot;00995581&quot;/&gt;&lt;wsp:rsid wsp:val=&quot;00995CE6&quot;/&gt;&lt;wsp:rsid wsp:val=&quot;00995D7A&quot;/&gt;&lt;wsp:rsid wsp:val=&quot;00996546&quot;/&gt;&lt;wsp:rsid wsp:val=&quot;00996A8B&quot;/&gt;&lt;wsp:rsid wsp:val=&quot;00996CD1&quot;/&gt;&lt;wsp:rsid wsp:val=&quot;00996CD4&quot;/&gt;&lt;wsp:rsid wsp:val=&quot;0099713E&quot;/&gt;&lt;wsp:rsid wsp:val=&quot;0099731A&quot;/&gt;&lt;wsp:rsid wsp:val=&quot;009974B1&quot;/&gt;&lt;wsp:rsid wsp:val=&quot;009979D6&quot;/&gt;&lt;wsp:rsid wsp:val=&quot;00997CA3&quot;/&gt;&lt;wsp:rsid wsp:val=&quot;009A0212&quot;/&gt;&lt;wsp:rsid wsp:val=&quot;009A031F&quot;/&gt;&lt;wsp:rsid wsp:val=&quot;009A041C&quot;/&gt;&lt;wsp:rsid wsp:val=&quot;009A072E&quot;/&gt;&lt;wsp:rsid wsp:val=&quot;009A12E2&quot;/&gt;&lt;wsp:rsid wsp:val=&quot;009A1963&quot;/&gt;&lt;wsp:rsid wsp:val=&quot;009A1E77&quot;/&gt;&lt;wsp:rsid wsp:val=&quot;009A1FBC&quot;/&gt;&lt;wsp:rsid wsp:val=&quot;009A20C4&quot;/&gt;&lt;wsp:rsid wsp:val=&quot;009A20F1&quot;/&gt;&lt;wsp:rsid wsp:val=&quot;009A2180&quot;/&gt;&lt;wsp:rsid wsp:val=&quot;009A229D&quot;/&gt;&lt;wsp:rsid wsp:val=&quot;009A246A&quot;/&gt;&lt;wsp:rsid wsp:val=&quot;009A2615&quot;/&gt;&lt;wsp:rsid wsp:val=&quot;009A2817&quot;/&gt;&lt;wsp:rsid wsp:val=&quot;009A2E5D&quot;/&gt;&lt;wsp:rsid wsp:val=&quot;009A3183&quot;/&gt;&lt;wsp:rsid wsp:val=&quot;009A328D&quot;/&gt;&lt;wsp:rsid wsp:val=&quot;009A355A&quot;/&gt;&lt;wsp:rsid wsp:val=&quot;009A3792&quot;/&gt;&lt;wsp:rsid wsp:val=&quot;009A37AC&quot;/&gt;&lt;wsp:rsid wsp:val=&quot;009A3AB5&quot;/&gt;&lt;wsp:rsid wsp:val=&quot;009A4518&quot;/&gt;&lt;wsp:rsid wsp:val=&quot;009A47CB&quot;/&gt;&lt;wsp:rsid wsp:val=&quot;009A514C&quot;/&gt;&lt;wsp:rsid wsp:val=&quot;009A516A&quot;/&gt;&lt;wsp:rsid wsp:val=&quot;009A528E&quot;/&gt;&lt;wsp:rsid wsp:val=&quot;009A60D8&quot;/&gt;&lt;wsp:rsid wsp:val=&quot;009A6127&quot;/&gt;&lt;wsp:rsid wsp:val=&quot;009A637B&quot;/&gt;&lt;wsp:rsid wsp:val=&quot;009A6456&quot;/&gt;&lt;wsp:rsid wsp:val=&quot;009A6513&quot;/&gt;&lt;wsp:rsid wsp:val=&quot;009A6960&quot;/&gt;&lt;wsp:rsid wsp:val=&quot;009A6BAA&quot;/&gt;&lt;wsp:rsid wsp:val=&quot;009A6C74&quot;/&gt;&lt;wsp:rsid wsp:val=&quot;009A6D32&quot;/&gt;&lt;wsp:rsid wsp:val=&quot;009A7100&quot;/&gt;&lt;wsp:rsid wsp:val=&quot;009A7154&quot;/&gt;&lt;wsp:rsid wsp:val=&quot;009A78D1&quot;/&gt;&lt;wsp:rsid wsp:val=&quot;009A7A99&quot;/&gt;&lt;wsp:rsid wsp:val=&quot;009A7E57&quot;/&gt;&lt;wsp:rsid wsp:val=&quot;009B003C&quot;/&gt;&lt;wsp:rsid wsp:val=&quot;009B0097&quot;/&gt;&lt;wsp:rsid wsp:val=&quot;009B10C5&quot;/&gt;&lt;wsp:rsid wsp:val=&quot;009B112A&quot;/&gt;&lt;wsp:rsid wsp:val=&quot;009B25DC&quot;/&gt;&lt;wsp:rsid wsp:val=&quot;009B281D&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7833&quot;/&gt;&lt;wsp:rsid wsp:val=&quot;009B7BB7&quot;/&gt;&lt;wsp:rsid wsp:val=&quot;009B7CBA&quot;/&gt;&lt;wsp:rsid wsp:val=&quot;009B7F7E&quot;/&gt;&lt;wsp:rsid wsp:val=&quot;009B7FFA&quot;/&gt;&lt;wsp:rsid wsp:val=&quot;009C00EF&quot;/&gt;&lt;wsp:rsid wsp:val=&quot;009C01D2&quot;/&gt;&lt;wsp:rsid wsp:val=&quot;009C01D3&quot;/&gt;&lt;wsp:rsid wsp:val=&quot;009C080A&quot;/&gt;&lt;wsp:rsid wsp:val=&quot;009C098E&quot;/&gt;&lt;wsp:rsid wsp:val=&quot;009C0BC1&quot;/&gt;&lt;wsp:rsid wsp:val=&quot;009C0C5D&quot;/&gt;&lt;wsp:rsid wsp:val=&quot;009C0D57&quot;/&gt;&lt;wsp:rsid wsp:val=&quot;009C0DBE&quot;/&gt;&lt;wsp:rsid wsp:val=&quot;009C10DF&quot;/&gt;&lt;wsp:rsid wsp:val=&quot;009C159E&quot;/&gt;&lt;wsp:rsid wsp:val=&quot;009C163E&quot;/&gt;&lt;wsp:rsid wsp:val=&quot;009C1A35&quot;/&gt;&lt;wsp:rsid wsp:val=&quot;009C1C46&quot;/&gt;&lt;wsp:rsid wsp:val=&quot;009C1D4B&quot;/&gt;&lt;wsp:rsid wsp:val=&quot;009C1E0C&quot;/&gt;&lt;wsp:rsid wsp:val=&quot;009C218E&quot;/&gt;&lt;wsp:rsid wsp:val=&quot;009C281C&quot;/&gt;&lt;wsp:rsid wsp:val=&quot;009C3358&quot;/&gt;&lt;wsp:rsid wsp:val=&quot;009C3D88&quot;/&gt;&lt;wsp:rsid wsp:val=&quot;009C40E3&quot;/&gt;&lt;wsp:rsid wsp:val=&quot;009C45A3&quot;/&gt;&lt;wsp:rsid wsp:val=&quot;009C4EF7&quot;/&gt;&lt;wsp:rsid wsp:val=&quot;009C520B&quot;/&gt;&lt;wsp:rsid wsp:val=&quot;009C528F&quot;/&gt;&lt;wsp:rsid wsp:val=&quot;009C52FB&quot;/&gt;&lt;wsp:rsid wsp:val=&quot;009C5538&quot;/&gt;&lt;wsp:rsid wsp:val=&quot;009C56E7&quot;/&gt;&lt;wsp:rsid wsp:val=&quot;009C5785&quot;/&gt;&lt;wsp:rsid wsp:val=&quot;009C5874&quot;/&gt;&lt;wsp:rsid wsp:val=&quot;009C5CF0&quot;/&gt;&lt;wsp:rsid wsp:val=&quot;009C6768&quot;/&gt;&lt;wsp:rsid wsp:val=&quot;009C681F&quot;/&gt;&lt;wsp:rsid wsp:val=&quot;009C6894&quot;/&gt;&lt;wsp:rsid wsp:val=&quot;009C6B3B&quot;/&gt;&lt;wsp:rsid wsp:val=&quot;009C6B7B&quot;/&gt;&lt;wsp:rsid wsp:val=&quot;009C6E93&quot;/&gt;&lt;wsp:rsid wsp:val=&quot;009C7147&quot;/&gt;&lt;wsp:rsid wsp:val=&quot;009C7E2A&quot;/&gt;&lt;wsp:rsid wsp:val=&quot;009C7F47&quot;/&gt;&lt;wsp:rsid wsp:val=&quot;009C7FEB&quot;/&gt;&lt;wsp:rsid wsp:val=&quot;009D0361&quot;/&gt;&lt;wsp:rsid wsp:val=&quot;009D0720&quot;/&gt;&lt;wsp:rsid wsp:val=&quot;009D079F&quot;/&gt;&lt;wsp:rsid wsp:val=&quot;009D0897&quot;/&gt;&lt;wsp:rsid wsp:val=&quot;009D09A8&quot;/&gt;&lt;wsp:rsid wsp:val=&quot;009D2118&quot;/&gt;&lt;wsp:rsid wsp:val=&quot;009D22EA&quot;/&gt;&lt;wsp:rsid wsp:val=&quot;009D2C43&quot;/&gt;&lt;wsp:rsid wsp:val=&quot;009D327E&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610C&quot;/&gt;&lt;wsp:rsid wsp:val=&quot;009D62E7&quot;/&gt;&lt;wsp:rsid wsp:val=&quot;009D6388&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87&quot;/&gt;&lt;wsp:rsid wsp:val=&quot;009E2F97&quot;/&gt;&lt;wsp:rsid wsp:val=&quot;009E3235&quot;/&gt;&lt;wsp:rsid wsp:val=&quot;009E3790&quot;/&gt;&lt;wsp:rsid wsp:val=&quot;009E438D&quot;/&gt;&lt;wsp:rsid wsp:val=&quot;009E457F&quot;/&gt;&lt;wsp:rsid wsp:val=&quot;009E5039&quot;/&gt;&lt;wsp:rsid wsp:val=&quot;009E532F&quot;/&gt;&lt;wsp:rsid wsp:val=&quot;009E53AA&quot;/&gt;&lt;wsp:rsid wsp:val=&quot;009E53D6&quot;/&gt;&lt;wsp:rsid wsp:val=&quot;009E5656&quot;/&gt;&lt;wsp:rsid wsp:val=&quot;009E5AB4&quot;/&gt;&lt;wsp:rsid wsp:val=&quot;009E605E&quot;/&gt;&lt;wsp:rsid wsp:val=&quot;009E641D&quot;/&gt;&lt;wsp:rsid wsp:val=&quot;009E64BF&quot;/&gt;&lt;wsp:rsid wsp:val=&quot;009E653E&quot;/&gt;&lt;wsp:rsid wsp:val=&quot;009E6F6E&quot;/&gt;&lt;wsp:rsid wsp:val=&quot;009E7246&quot;/&gt;&lt;wsp:rsid wsp:val=&quot;009E7677&quot;/&gt;&lt;wsp:rsid wsp:val=&quot;009E798E&quot;/&gt;&lt;wsp:rsid wsp:val=&quot;009F06F6&quot;/&gt;&lt;wsp:rsid wsp:val=&quot;009F0C38&quot;/&gt;&lt;wsp:rsid wsp:val=&quot;009F0CD1&quot;/&gt;&lt;wsp:rsid wsp:val=&quot;009F1033&quot;/&gt;&lt;wsp:rsid wsp:val=&quot;009F187B&quot;/&gt;&lt;wsp:rsid wsp:val=&quot;009F1933&quot;/&gt;&lt;wsp:rsid wsp:val=&quot;009F2881&quot;/&gt;&lt;wsp:rsid wsp:val=&quot;009F2E7E&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65A&quot;/&gt;&lt;wsp:rsid wsp:val=&quot;009F4834&quot;/&gt;&lt;wsp:rsid wsp:val=&quot;009F4F05&quot;/&gt;&lt;wsp:rsid wsp:val=&quot;009F5606&quot;/&gt;&lt;wsp:rsid wsp:val=&quot;009F59DA&quot;/&gt;&lt;wsp:rsid wsp:val=&quot;009F5CA4&quot;/&gt;&lt;wsp:rsid wsp:val=&quot;009F5DD3&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374&quot;/&gt;&lt;wsp:rsid wsp:val=&quot;00A00519&quot;/&gt;&lt;wsp:rsid wsp:val=&quot;00A00892&quot;/&gt;&lt;wsp:rsid wsp:val=&quot;00A00E09&quot;/&gt;&lt;wsp:rsid wsp:val=&quot;00A01006&quot;/&gt;&lt;wsp:rsid wsp:val=&quot;00A011C6&quot;/&gt;&lt;wsp:rsid wsp:val=&quot;00A01EA2&quot;/&gt;&lt;wsp:rsid wsp:val=&quot;00A0267E&quot;/&gt;&lt;wsp:rsid wsp:val=&quot;00A02A7C&quot;/&gt;&lt;wsp:rsid wsp:val=&quot;00A02B26&quot;/&gt;&lt;wsp:rsid wsp:val=&quot;00A0335A&quot;/&gt;&lt;wsp:rsid wsp:val=&quot;00A03893&quot;/&gt;&lt;wsp:rsid wsp:val=&quot;00A0394B&quot;/&gt;&lt;wsp:rsid wsp:val=&quot;00A03CC8&quot;/&gt;&lt;wsp:rsid wsp:val=&quot;00A0404C&quot;/&gt;&lt;wsp:rsid wsp:val=&quot;00A044F4&quot;/&gt;&lt;wsp:rsid wsp:val=&quot;00A04541&quot;/&gt;&lt;wsp:rsid wsp:val=&quot;00A0482A&quot;/&gt;&lt;wsp:rsid wsp:val=&quot;00A04846&quot;/&gt;&lt;wsp:rsid wsp:val=&quot;00A04A92&quot;/&gt;&lt;wsp:rsid wsp:val=&quot;00A0519C&quot;/&gt;&lt;wsp:rsid wsp:val=&quot;00A0559E&quot;/&gt;&lt;wsp:rsid wsp:val=&quot;00A05A1F&quot;/&gt;&lt;wsp:rsid wsp:val=&quot;00A05BA9&quot;/&gt;&lt;wsp:rsid wsp:val=&quot;00A05DFF&quot;/&gt;&lt;wsp:rsid wsp:val=&quot;00A05FF8&quot;/&gt;&lt;wsp:rsid wsp:val=&quot;00A066E6&quot;/&gt;&lt;wsp:rsid wsp:val=&quot;00A0687B&quot;/&gt;&lt;wsp:rsid wsp:val=&quot;00A069BD&quot;/&gt;&lt;wsp:rsid wsp:val=&quot;00A06DBB&quot;/&gt;&lt;wsp:rsid wsp:val=&quot;00A06F57&quot;/&gt;&lt;wsp:rsid wsp:val=&quot;00A0738B&quot;/&gt;&lt;wsp:rsid wsp:val=&quot;00A07654&quot;/&gt;&lt;wsp:rsid wsp:val=&quot;00A0780A&quot;/&gt;&lt;wsp:rsid wsp:val=&quot;00A07B16&quot;/&gt;&lt;wsp:rsid wsp:val=&quot;00A07D0F&quot;/&gt;&lt;wsp:rsid wsp:val=&quot;00A07E9C&quot;/&gt;&lt;wsp:rsid wsp:val=&quot;00A07EA6&quot;/&gt;&lt;wsp:rsid wsp:val=&quot;00A105DB&quot;/&gt;&lt;wsp:rsid wsp:val=&quot;00A10608&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E0F&quot;/&gt;&lt;wsp:rsid wsp:val=&quot;00A121EA&quot;/&gt;&lt;wsp:rsid wsp:val=&quot;00A12206&quot;/&gt;&lt;wsp:rsid wsp:val=&quot;00A12301&quot;/&gt;&lt;wsp:rsid wsp:val=&quot;00A1260C&quot;/&gt;&lt;wsp:rsid wsp:val=&quot;00A12713&quot;/&gt;&lt;wsp:rsid wsp:val=&quot;00A12A73&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2AD&quot;/&gt;&lt;wsp:rsid wsp:val=&quot;00A145D0&quot;/&gt;&lt;wsp:rsid wsp:val=&quot;00A145FA&quot;/&gt;&lt;wsp:rsid wsp:val=&quot;00A14743&quot;/&gt;&lt;wsp:rsid wsp:val=&quot;00A14B5D&quot;/&gt;&lt;wsp:rsid wsp:val=&quot;00A152F7&quot;/&gt;&lt;wsp:rsid wsp:val=&quot;00A15521&quot;/&gt;&lt;wsp:rsid wsp:val=&quot;00A1562F&quot;/&gt;&lt;wsp:rsid wsp:val=&quot;00A157EC&quot;/&gt;&lt;wsp:rsid wsp:val=&quot;00A15ABD&quot;/&gt;&lt;wsp:rsid wsp:val=&quot;00A160E1&quot;/&gt;&lt;wsp:rsid wsp:val=&quot;00A16150&quot;/&gt;&lt;wsp:rsid wsp:val=&quot;00A1630A&quot;/&gt;&lt;wsp:rsid wsp:val=&quot;00A1637F&quot;/&gt;&lt;wsp:rsid wsp:val=&quot;00A16416&quot;/&gt;&lt;wsp:rsid wsp:val=&quot;00A169DD&quot;/&gt;&lt;wsp:rsid wsp:val=&quot;00A16A02&quot;/&gt;&lt;wsp:rsid wsp:val=&quot;00A17345&quot;/&gt;&lt;wsp:rsid wsp:val=&quot;00A1789B&quot;/&gt;&lt;wsp:rsid wsp:val=&quot;00A178A4&quot;/&gt;&lt;wsp:rsid wsp:val=&quot;00A17C22&quot;/&gt;&lt;wsp:rsid wsp:val=&quot;00A17F9A&quot;/&gt;&lt;wsp:rsid wsp:val=&quot;00A20253&quot;/&gt;&lt;wsp:rsid wsp:val=&quot;00A2049C&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E51&quot;/&gt;&lt;wsp:rsid wsp:val=&quot;00A22132&quot;/&gt;&lt;wsp:rsid wsp:val=&quot;00A22207&quot;/&gt;&lt;wsp:rsid wsp:val=&quot;00A22559&quot;/&gt;&lt;wsp:rsid wsp:val=&quot;00A226BE&quot;/&gt;&lt;wsp:rsid wsp:val=&quot;00A22D9C&quot;/&gt;&lt;wsp:rsid wsp:val=&quot;00A23921&quot;/&gt;&lt;wsp:rsid wsp:val=&quot;00A23DD8&quot;/&gt;&lt;wsp:rsid wsp:val=&quot;00A24150&quot;/&gt;&lt;wsp:rsid wsp:val=&quot;00A24701&quot;/&gt;&lt;wsp:rsid wsp:val=&quot;00A2470A&quot;/&gt;&lt;wsp:rsid wsp:val=&quot;00A2481C&quot;/&gt;&lt;wsp:rsid wsp:val=&quot;00A24CCF&quot;/&gt;&lt;wsp:rsid wsp:val=&quot;00A24D81&quot;/&gt;&lt;wsp:rsid wsp:val=&quot;00A25155&quot;/&gt;&lt;wsp:rsid wsp:val=&quot;00A25420&quot;/&gt;&lt;wsp:rsid wsp:val=&quot;00A2583E&quot;/&gt;&lt;wsp:rsid wsp:val=&quot;00A25A28&quot;/&gt;&lt;wsp:rsid wsp:val=&quot;00A25F8A&quot;/&gt;&lt;wsp:rsid wsp:val=&quot;00A261E4&quot;/&gt;&lt;wsp:rsid wsp:val=&quot;00A26386&quot;/&gt;&lt;wsp:rsid wsp:val=&quot;00A26883&quot;/&gt;&lt;wsp:rsid wsp:val=&quot;00A26CF7&quot;/&gt;&lt;wsp:rsid wsp:val=&quot;00A26D60&quot;/&gt;&lt;wsp:rsid wsp:val=&quot;00A26EE0&quot;/&gt;&lt;wsp:rsid wsp:val=&quot;00A27263&quot;/&gt;&lt;wsp:rsid wsp:val=&quot;00A3072C&quot;/&gt;&lt;wsp:rsid wsp:val=&quot;00A3097E&quot;/&gt;&lt;wsp:rsid wsp:val=&quot;00A30BAE&quot;/&gt;&lt;wsp:rsid wsp:val=&quot;00A313D0&quot;/&gt;&lt;wsp:rsid wsp:val=&quot;00A314A9&quot;/&gt;&lt;wsp:rsid wsp:val=&quot;00A31591&quot;/&gt;&lt;wsp:rsid wsp:val=&quot;00A3170C&quot;/&gt;&lt;wsp:rsid wsp:val=&quot;00A318C7&quot;/&gt;&lt;wsp:rsid wsp:val=&quot;00A31B03&quot;/&gt;&lt;wsp:rsid wsp:val=&quot;00A31BBA&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4A25&quot;/&gt;&lt;wsp:rsid wsp:val=&quot;00A34F84&quot;/&gt;&lt;wsp:rsid wsp:val=&quot;00A34FD0&quot;/&gt;&lt;wsp:rsid wsp:val=&quot;00A35735&quot;/&gt;&lt;wsp:rsid wsp:val=&quot;00A35A0B&quot;/&gt;&lt;wsp:rsid wsp:val=&quot;00A35C7B&quot;/&gt;&lt;wsp:rsid wsp:val=&quot;00A362CB&quot;/&gt;&lt;wsp:rsid wsp:val=&quot;00A36694&quot;/&gt;&lt;wsp:rsid wsp:val=&quot;00A36DC8&quot;/&gt;&lt;wsp:rsid wsp:val=&quot;00A370C7&quot;/&gt;&lt;wsp:rsid wsp:val=&quot;00A3747D&quot;/&gt;&lt;wsp:rsid wsp:val=&quot;00A37A59&quot;/&gt;&lt;wsp:rsid wsp:val=&quot;00A40296&quot;/&gt;&lt;wsp:rsid wsp:val=&quot;00A402A6&quot;/&gt;&lt;wsp:rsid wsp:val=&quot;00A40531&quot;/&gt;&lt;wsp:rsid wsp:val=&quot;00A40889&quot;/&gt;&lt;wsp:rsid wsp:val=&quot;00A40B02&quot;/&gt;&lt;wsp:rsid wsp:val=&quot;00A41009&quot;/&gt;&lt;wsp:rsid wsp:val=&quot;00A41179&quot;/&gt;&lt;wsp:rsid wsp:val=&quot;00A41772&quot;/&gt;&lt;wsp:rsid wsp:val=&quot;00A41AAC&quot;/&gt;&lt;wsp:rsid wsp:val=&quot;00A42060&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39C&quot;/&gt;&lt;wsp:rsid wsp:val=&quot;00A43666&quot;/&gt;&lt;wsp:rsid wsp:val=&quot;00A436EC&quot;/&gt;&lt;wsp:rsid wsp:val=&quot;00A43A47&quot;/&gt;&lt;wsp:rsid wsp:val=&quot;00A43CF0&quot;/&gt;&lt;wsp:rsid wsp:val=&quot;00A44882&quot;/&gt;&lt;wsp:rsid wsp:val=&quot;00A44AA5&quot;/&gt;&lt;wsp:rsid wsp:val=&quot;00A44B72&quot;/&gt;&lt;wsp:rsid wsp:val=&quot;00A44E28&quot;/&gt;&lt;wsp:rsid wsp:val=&quot;00A44F1B&quot;/&gt;&lt;wsp:rsid wsp:val=&quot;00A4526B&quot;/&gt;&lt;wsp:rsid wsp:val=&quot;00A45381&quot;/&gt;&lt;wsp:rsid wsp:val=&quot;00A4570E&quot;/&gt;&lt;wsp:rsid wsp:val=&quot;00A45A3B&quot;/&gt;&lt;wsp:rsid wsp:val=&quot;00A46FAD&quot;/&gt;&lt;wsp:rsid wsp:val=&quot;00A470ED&quot;/&gt;&lt;wsp:rsid wsp:val=&quot;00A47218&quot;/&gt;&lt;wsp:rsid wsp:val=&quot;00A47430&quot;/&gt;&lt;wsp:rsid wsp:val=&quot;00A4761F&quot;/&gt;&lt;wsp:rsid wsp:val=&quot;00A47803&quot;/&gt;&lt;wsp:rsid wsp:val=&quot;00A479AE&quot;/&gt;&lt;wsp:rsid wsp:val=&quot;00A47B4B&quot;/&gt;&lt;wsp:rsid wsp:val=&quot;00A47BED&quot;/&gt;&lt;wsp:rsid wsp:val=&quot;00A5044D&quot;/&gt;&lt;wsp:rsid wsp:val=&quot;00A50B00&quot;/&gt;&lt;wsp:rsid wsp:val=&quot;00A50CE8&quot;/&gt;&lt;wsp:rsid wsp:val=&quot;00A50F63&quot;/&gt;&lt;wsp:rsid wsp:val=&quot;00A511FB&quot;/&gt;&lt;wsp:rsid wsp:val=&quot;00A514EB&quot;/&gt;&lt;wsp:rsid wsp:val=&quot;00A5171C&quot;/&gt;&lt;wsp:rsid wsp:val=&quot;00A51EB9&quot;/&gt;&lt;wsp:rsid wsp:val=&quot;00A521E0&quot;/&gt;&lt;wsp:rsid wsp:val=&quot;00A52928&quot;/&gt;&lt;wsp:rsid wsp:val=&quot;00A52B0A&quot;/&gt;&lt;wsp:rsid wsp:val=&quot;00A52D1E&quot;/&gt;&lt;wsp:rsid wsp:val=&quot;00A53831&quot;/&gt;&lt;wsp:rsid wsp:val=&quot;00A544BF&quot;/&gt;&lt;wsp:rsid wsp:val=&quot;00A5484C&quot;/&gt;&lt;wsp:rsid wsp:val=&quot;00A54A61&quot;/&gt;&lt;wsp:rsid wsp:val=&quot;00A54A90&quot;/&gt;&lt;wsp:rsid wsp:val=&quot;00A54D16&quot;/&gt;&lt;wsp:rsid wsp:val=&quot;00A551A0&quot;/&gt;&lt;wsp:rsid wsp:val=&quot;00A5579B&quot;/&gt;&lt;wsp:rsid wsp:val=&quot;00A55855&quot;/&gt;&lt;wsp:rsid wsp:val=&quot;00A5586A&quot;/&gt;&lt;wsp:rsid wsp:val=&quot;00A55877&quot;/&gt;&lt;wsp:rsid wsp:val=&quot;00A5587F&quot;/&gt;&lt;wsp:rsid wsp:val=&quot;00A55BB7&quot;/&gt;&lt;wsp:rsid wsp:val=&quot;00A55CCE&quot;/&gt;&lt;wsp:rsid wsp:val=&quot;00A55E76&quot;/&gt;&lt;wsp:rsid wsp:val=&quot;00A55F31&quot;/&gt;&lt;wsp:rsid wsp:val=&quot;00A5637C&quot;/&gt;&lt;wsp:rsid wsp:val=&quot;00A56735&quot;/&gt;&lt;wsp:rsid wsp:val=&quot;00A56BC2&quot;/&gt;&lt;wsp:rsid wsp:val=&quot;00A56C2C&quot;/&gt;&lt;wsp:rsid wsp:val=&quot;00A570E9&quot;/&gt;&lt;wsp:rsid wsp:val=&quot;00A57311&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1298&quot;/&gt;&lt;wsp:rsid wsp:val=&quot;00A61828&quot;/&gt;&lt;wsp:rsid wsp:val=&quot;00A619B5&quot;/&gt;&lt;wsp:rsid wsp:val=&quot;00A61BD5&quot;/&gt;&lt;wsp:rsid wsp:val=&quot;00A620AA&quot;/&gt;&lt;wsp:rsid wsp:val=&quot;00A622DB&quot;/&gt;&lt;wsp:rsid wsp:val=&quot;00A62953&quot;/&gt;&lt;wsp:rsid wsp:val=&quot;00A62961&quot;/&gt;&lt;wsp:rsid wsp:val=&quot;00A62977&quot;/&gt;&lt;wsp:rsid wsp:val=&quot;00A62D25&quot;/&gt;&lt;wsp:rsid wsp:val=&quot;00A630F5&quot;/&gt;&lt;wsp:rsid wsp:val=&quot;00A633A4&quot;/&gt;&lt;wsp:rsid wsp:val=&quot;00A63800&quot;/&gt;&lt;wsp:rsid wsp:val=&quot;00A63872&quot;/&gt;&lt;wsp:rsid wsp:val=&quot;00A63A07&quot;/&gt;&lt;wsp:rsid wsp:val=&quot;00A63A37&quot;/&gt;&lt;wsp:rsid wsp:val=&quot;00A63A89&quot;/&gt;&lt;wsp:rsid wsp:val=&quot;00A64196&quot;/&gt;&lt;wsp:rsid wsp:val=&quot;00A64B81&quot;/&gt;&lt;wsp:rsid wsp:val=&quot;00A64BC7&quot;/&gt;&lt;wsp:rsid wsp:val=&quot;00A64EB1&quot;/&gt;&lt;wsp:rsid wsp:val=&quot;00A65017&quot;/&gt;&lt;wsp:rsid wsp:val=&quot;00A65354&quot;/&gt;&lt;wsp:rsid wsp:val=&quot;00A65589&quot;/&gt;&lt;wsp:rsid wsp:val=&quot;00A657CF&quot;/&gt;&lt;wsp:rsid wsp:val=&quot;00A65BE3&quot;/&gt;&lt;wsp:rsid wsp:val=&quot;00A65FBF&quot;/&gt;&lt;wsp:rsid wsp:val=&quot;00A66089&quot;/&gt;&lt;wsp:rsid wsp:val=&quot;00A661F0&quot;/&gt;&lt;wsp:rsid wsp:val=&quot;00A6681D&quot;/&gt;&lt;wsp:rsid wsp:val=&quot;00A66885&quot;/&gt;&lt;wsp:rsid wsp:val=&quot;00A66A5A&quot;/&gt;&lt;wsp:rsid wsp:val=&quot;00A6736A&quot;/&gt;&lt;wsp:rsid wsp:val=&quot;00A677C1&quot;/&gt;&lt;wsp:rsid wsp:val=&quot;00A6788F&quot;/&gt;&lt;wsp:rsid wsp:val=&quot;00A67A8E&quot;/&gt;&lt;wsp:rsid wsp:val=&quot;00A67AC6&quot;/&gt;&lt;wsp:rsid wsp:val=&quot;00A70A35&quot;/&gt;&lt;wsp:rsid wsp:val=&quot;00A7141F&quot;/&gt;&lt;wsp:rsid wsp:val=&quot;00A71611&quot;/&gt;&lt;wsp:rsid wsp:val=&quot;00A71CDC&quot;/&gt;&lt;wsp:rsid wsp:val=&quot;00A71D6B&quot;/&gt;&lt;wsp:rsid wsp:val=&quot;00A723F7&quot;/&gt;&lt;wsp:rsid wsp:val=&quot;00A72CE0&quot;/&gt;&lt;wsp:rsid wsp:val=&quot;00A734AF&quot;/&gt;&lt;wsp:rsid wsp:val=&quot;00A73873&quot;/&gt;&lt;wsp:rsid wsp:val=&quot;00A73D8D&quot;/&gt;&lt;wsp:rsid wsp:val=&quot;00A744A2&quot;/&gt;&lt;wsp:rsid wsp:val=&quot;00A745D9&quot;/&gt;&lt;wsp:rsid wsp:val=&quot;00A74C89&quot;/&gt;&lt;wsp:rsid wsp:val=&quot;00A74E04&quot;/&gt;&lt;wsp:rsid wsp:val=&quot;00A74F6C&quot;/&gt;&lt;wsp:rsid wsp:val=&quot;00A750D8&quot;/&gt;&lt;wsp:rsid wsp:val=&quot;00A75212&quot;/&gt;&lt;wsp:rsid wsp:val=&quot;00A7538B&quot;/&gt;&lt;wsp:rsid wsp:val=&quot;00A75563&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35F&quot;/&gt;&lt;wsp:rsid wsp:val=&quot;00A77594&quot;/&gt;&lt;wsp:rsid wsp:val=&quot;00A775EC&quot;/&gt;&lt;wsp:rsid wsp:val=&quot;00A77960&quot;/&gt;&lt;wsp:rsid wsp:val=&quot;00A77C0E&quot;/&gt;&lt;wsp:rsid wsp:val=&quot;00A806B0&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951&quot;/&gt;&lt;wsp:rsid wsp:val=&quot;00A82DA1&quot;/&gt;&lt;wsp:rsid wsp:val=&quot;00A82FA5&quot;/&gt;&lt;wsp:rsid wsp:val=&quot;00A831F0&quot;/&gt;&lt;wsp:rsid wsp:val=&quot;00A834EC&quot;/&gt;&lt;wsp:rsid wsp:val=&quot;00A8353F&quot;/&gt;&lt;wsp:rsid wsp:val=&quot;00A83710&quot;/&gt;&lt;wsp:rsid wsp:val=&quot;00A83BF1&quot;/&gt;&lt;wsp:rsid wsp:val=&quot;00A83C06&quot;/&gt;&lt;wsp:rsid wsp:val=&quot;00A83C5B&quot;/&gt;&lt;wsp:rsid wsp:val=&quot;00A84298&quot;/&gt;&lt;wsp:rsid wsp:val=&quot;00A8490B&quot;/&gt;&lt;wsp:rsid wsp:val=&quot;00A8513A&quot;/&gt;&lt;wsp:rsid wsp:val=&quot;00A8523D&quot;/&gt;&lt;wsp:rsid wsp:val=&quot;00A853DF&quot;/&gt;&lt;wsp:rsid wsp:val=&quot;00A85661&quot;/&gt;&lt;wsp:rsid wsp:val=&quot;00A85FFF&quot;/&gt;&lt;wsp:rsid wsp:val=&quot;00A869B4&quot;/&gt;&lt;wsp:rsid wsp:val=&quot;00A86ACD&quot;/&gt;&lt;wsp:rsid wsp:val=&quot;00A86AE7&quot;/&gt;&lt;wsp:rsid wsp:val=&quot;00A86D23&quot;/&gt;&lt;wsp:rsid wsp:val=&quot;00A86FEF&quot;/&gt;&lt;wsp:rsid wsp:val=&quot;00A87482&quot;/&gt;&lt;wsp:rsid wsp:val=&quot;00A87C98&quot;/&gt;&lt;wsp:rsid wsp:val=&quot;00A87E63&quot;/&gt;&lt;wsp:rsid wsp:val=&quot;00A9018C&quot;/&gt;&lt;wsp:rsid wsp:val=&quot;00A90218&quot;/&gt;&lt;wsp:rsid wsp:val=&quot;00A905F1&quot;/&gt;&lt;wsp:rsid wsp:val=&quot;00A90E27&quot;/&gt;&lt;wsp:rsid wsp:val=&quot;00A91218&quot;/&gt;&lt;wsp:rsid wsp:val=&quot;00A913A9&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E41&quot;/&gt;&lt;wsp:rsid wsp:val=&quot;00A93F3C&quot;/&gt;&lt;wsp:rsid wsp:val=&quot;00A94A4D&quot;/&gt;&lt;wsp:rsid wsp:val=&quot;00A94A70&quot;/&gt;&lt;wsp:rsid wsp:val=&quot;00A9505F&quot;/&gt;&lt;wsp:rsid wsp:val=&quot;00A9526D&quot;/&gt;&lt;wsp:rsid wsp:val=&quot;00A9580B&quot;/&gt;&lt;wsp:rsid wsp:val=&quot;00A95A3E&quot;/&gt;&lt;wsp:rsid wsp:val=&quot;00A95CB8&quot;/&gt;&lt;wsp:rsid wsp:val=&quot;00A95DBB&quot;/&gt;&lt;wsp:rsid wsp:val=&quot;00A96058&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115&quot;/&gt;&lt;wsp:rsid wsp:val=&quot;00AA0ABC&quot;/&gt;&lt;wsp:rsid wsp:val=&quot;00AA0C4F&quot;/&gt;&lt;wsp:rsid wsp:val=&quot;00AA158B&quot;/&gt;&lt;wsp:rsid wsp:val=&quot;00AA1D12&quot;/&gt;&lt;wsp:rsid wsp:val=&quot;00AA1DD6&quot;/&gt;&lt;wsp:rsid wsp:val=&quot;00AA1EEC&quot;/&gt;&lt;wsp:rsid wsp:val=&quot;00AA210C&quot;/&gt;&lt;wsp:rsid wsp:val=&quot;00AA24B4&quot;/&gt;&lt;wsp:rsid wsp:val=&quot;00AA29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4E54&quot;/&gt;&lt;wsp:rsid wsp:val=&quot;00AA5584&quot;/&gt;&lt;wsp:rsid wsp:val=&quot;00AA5A02&quot;/&gt;&lt;wsp:rsid wsp:val=&quot;00AA5B74&quot;/&gt;&lt;wsp:rsid wsp:val=&quot;00AA5BD3&quot;/&gt;&lt;wsp:rsid wsp:val=&quot;00AA6026&quot;/&gt;&lt;wsp:rsid wsp:val=&quot;00AA6206&quot;/&gt;&lt;wsp:rsid wsp:val=&quot;00AA630A&quot;/&gt;&lt;wsp:rsid wsp:val=&quot;00AA69EF&quot;/&gt;&lt;wsp:rsid wsp:val=&quot;00AA6B64&quot;/&gt;&lt;wsp:rsid wsp:val=&quot;00AA6F9A&quot;/&gt;&lt;wsp:rsid wsp:val=&quot;00AA7555&quot;/&gt;&lt;wsp:rsid wsp:val=&quot;00AA7743&quot;/&gt;&lt;wsp:rsid wsp:val=&quot;00AA7748&quot;/&gt;&lt;wsp:rsid wsp:val=&quot;00AA7C4F&quot;/&gt;&lt;wsp:rsid wsp:val=&quot;00AB001C&quot;/&gt;&lt;wsp:rsid wsp:val=&quot;00AB027D&quot;/&gt;&lt;wsp:rsid wsp:val=&quot;00AB02C8&quot;/&gt;&lt;wsp:rsid wsp:val=&quot;00AB06B8&quot;/&gt;&lt;wsp:rsid wsp:val=&quot;00AB0ADE&quot;/&gt;&lt;wsp:rsid wsp:val=&quot;00AB0CA0&quot;/&gt;&lt;wsp:rsid wsp:val=&quot;00AB102D&quot;/&gt;&lt;wsp:rsid wsp:val=&quot;00AB1A33&quot;/&gt;&lt;wsp:rsid wsp:val=&quot;00AB1C99&quot;/&gt;&lt;wsp:rsid wsp:val=&quot;00AB243D&quot;/&gt;&lt;wsp:rsid wsp:val=&quot;00AB2857&quot;/&gt;&lt;wsp:rsid wsp:val=&quot;00AB2B10&quot;/&gt;&lt;wsp:rsid wsp:val=&quot;00AB3299&quot;/&gt;&lt;wsp:rsid wsp:val=&quot;00AB3418&quot;/&gt;&lt;wsp:rsid wsp:val=&quot;00AB3490&quot;/&gt;&lt;wsp:rsid wsp:val=&quot;00AB3491&quot;/&gt;&lt;wsp:rsid wsp:val=&quot;00AB37C5&quot;/&gt;&lt;wsp:rsid wsp:val=&quot;00AB3A40&quot;/&gt;&lt;wsp:rsid wsp:val=&quot;00AB3D94&quot;/&gt;&lt;wsp:rsid wsp:val=&quot;00AB3E16&quot;/&gt;&lt;wsp:rsid wsp:val=&quot;00AB3E3E&quot;/&gt;&lt;wsp:rsid wsp:val=&quot;00AB3F13&quot;/&gt;&lt;wsp:rsid wsp:val=&quot;00AB3F37&quot;/&gt;&lt;wsp:rsid wsp:val=&quot;00AB4157&quot;/&gt;&lt;wsp:rsid wsp:val=&quot;00AB42FF&quot;/&gt;&lt;wsp:rsid wsp:val=&quot;00AB513E&quot;/&gt;&lt;wsp:rsid wsp:val=&quot;00AB518F&quot;/&gt;&lt;wsp:rsid wsp:val=&quot;00AB53BA&quot;/&gt;&lt;wsp:rsid wsp:val=&quot;00AB57AD&quot;/&gt;&lt;wsp:rsid wsp:val=&quot;00AB583A&quot;/&gt;&lt;wsp:rsid wsp:val=&quot;00AB5C9B&quot;/&gt;&lt;wsp:rsid wsp:val=&quot;00AB642C&quot;/&gt;&lt;wsp:rsid wsp:val=&quot;00AB7134&quot;/&gt;&lt;wsp:rsid wsp:val=&quot;00AB76D5&quot;/&gt;&lt;wsp:rsid wsp:val=&quot;00AB7787&quot;/&gt;&lt;wsp:rsid wsp:val=&quot;00AB78AC&quot;/&gt;&lt;wsp:rsid wsp:val=&quot;00AB7964&quot;/&gt;&lt;wsp:rsid wsp:val=&quot;00AB7C60&quot;/&gt;&lt;wsp:rsid wsp:val=&quot;00AC0B36&quot;/&gt;&lt;wsp:rsid wsp:val=&quot;00AC0CEF&quot;/&gt;&lt;wsp:rsid wsp:val=&quot;00AC1191&quot;/&gt;&lt;wsp:rsid wsp:val=&quot;00AC1281&quot;/&gt;&lt;wsp:rsid wsp:val=&quot;00AC2AEF&quot;/&gt;&lt;wsp:rsid wsp:val=&quot;00AC2D39&quot;/&gt;&lt;wsp:rsid wsp:val=&quot;00AC2D4E&quot;/&gt;&lt;wsp:rsid wsp:val=&quot;00AC3084&quot;/&gt;&lt;wsp:rsid wsp:val=&quot;00AC3431&quot;/&gt;&lt;wsp:rsid wsp:val=&quot;00AC38E9&quot;/&gt;&lt;wsp:rsid wsp:val=&quot;00AC3C7B&quot;/&gt;&lt;wsp:rsid wsp:val=&quot;00AC438B&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D0EAA&quot;/&gt;&lt;wsp:rsid wsp:val=&quot;00AD12BD&quot;/&gt;&lt;wsp:rsid wsp:val=&quot;00AD12D2&quot;/&gt;&lt;wsp:rsid wsp:val=&quot;00AD158D&quot;/&gt;&lt;wsp:rsid wsp:val=&quot;00AD163D&quot;/&gt;&lt;wsp:rsid wsp:val=&quot;00AD1CB3&quot;/&gt;&lt;wsp:rsid wsp:val=&quot;00AD1DFE&quot;/&gt;&lt;wsp:rsid wsp:val=&quot;00AD1E26&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3042&quot;/&gt;&lt;wsp:rsid wsp:val=&quot;00AD3047&quot;/&gt;&lt;wsp:rsid wsp:val=&quot;00AD33C3&quot;/&gt;&lt;wsp:rsid wsp:val=&quot;00AD34A1&quot;/&gt;&lt;wsp:rsid wsp:val=&quot;00AD3BEC&quot;/&gt;&lt;wsp:rsid wsp:val=&quot;00AD48F9&quot;/&gt;&lt;wsp:rsid wsp:val=&quot;00AD514B&quot;/&gt;&lt;wsp:rsid wsp:val=&quot;00AD53EC&quot;/&gt;&lt;wsp:rsid wsp:val=&quot;00AD5542&quot;/&gt;&lt;wsp:rsid wsp:val=&quot;00AD5930&quot;/&gt;&lt;wsp:rsid wsp:val=&quot;00AD5F5A&quot;/&gt;&lt;wsp:rsid wsp:val=&quot;00AD6C7F&quot;/&gt;&lt;wsp:rsid wsp:val=&quot;00AD6F0D&quot;/&gt;&lt;wsp:rsid wsp:val=&quot;00AD70C9&quot;/&gt;&lt;wsp:rsid wsp:val=&quot;00AD732B&quot;/&gt;&lt;wsp:rsid wsp:val=&quot;00AD75A6&quot;/&gt;&lt;wsp:rsid wsp:val=&quot;00AD7927&quot;/&gt;&lt;wsp:rsid wsp:val=&quot;00AD7B75&quot;/&gt;&lt;wsp:rsid wsp:val=&quot;00AD7CD8&quot;/&gt;&lt;wsp:rsid wsp:val=&quot;00AE0D23&quot;/&gt;&lt;wsp:rsid wsp:val=&quot;00AE0E9E&quot;/&gt;&lt;wsp:rsid wsp:val=&quot;00AE1418&quot;/&gt;&lt;wsp:rsid wsp:val=&quot;00AE14B7&quot;/&gt;&lt;wsp:rsid wsp:val=&quot;00AE1C33&quot;/&gt;&lt;wsp:rsid wsp:val=&quot;00AE2205&quot;/&gt;&lt;wsp:rsid wsp:val=&quot;00AE232B&quot;/&gt;&lt;wsp:rsid wsp:val=&quot;00AE29A6&quot;/&gt;&lt;wsp:rsid wsp:val=&quot;00AE29B5&quot;/&gt;&lt;wsp:rsid wsp:val=&quot;00AE2BFE&quot;/&gt;&lt;wsp:rsid wsp:val=&quot;00AE3004&quot;/&gt;&lt;wsp:rsid wsp:val=&quot;00AE31BA&quot;/&gt;&lt;wsp:rsid wsp:val=&quot;00AE34B9&quot;/&gt;&lt;wsp:rsid wsp:val=&quot;00AE39C1&quot;/&gt;&lt;wsp:rsid wsp:val=&quot;00AE3CE1&quot;/&gt;&lt;wsp:rsid wsp:val=&quot;00AE4557&quot;/&gt;&lt;wsp:rsid wsp:val=&quot;00AE45B7&quot;/&gt;&lt;wsp:rsid wsp:val=&quot;00AE492A&quot;/&gt;&lt;wsp:rsid wsp:val=&quot;00AE4A1F&quot;/&gt;&lt;wsp:rsid wsp:val=&quot;00AE4B5C&quot;/&gt;&lt;wsp:rsid wsp:val=&quot;00AE4C51&quot;/&gt;&lt;wsp:rsid wsp:val=&quot;00AE4C55&quot;/&gt;&lt;wsp:rsid wsp:val=&quot;00AE4F01&quot;/&gt;&lt;wsp:rsid wsp:val=&quot;00AE552C&quot;/&gt;&lt;wsp:rsid wsp:val=&quot;00AE567B&quot;/&gt;&lt;wsp:rsid wsp:val=&quot;00AE5749&quot;/&gt;&lt;wsp:rsid wsp:val=&quot;00AE5E95&quot;/&gt;&lt;wsp:rsid wsp:val=&quot;00AE6271&quot;/&gt;&lt;wsp:rsid wsp:val=&quot;00AE6433&quot;/&gt;&lt;wsp:rsid wsp:val=&quot;00AE646D&quot;/&gt;&lt;wsp:rsid wsp:val=&quot;00AE6584&quot;/&gt;&lt;wsp:rsid wsp:val=&quot;00AE69BD&quot;/&gt;&lt;wsp:rsid wsp:val=&quot;00AE6BDF&quot;/&gt;&lt;wsp:rsid wsp:val=&quot;00AE6C7D&quot;/&gt;&lt;wsp:rsid wsp:val=&quot;00AE6D12&quot;/&gt;&lt;wsp:rsid wsp:val=&quot;00AE6EEB&quot;/&gt;&lt;wsp:rsid wsp:val=&quot;00AE723D&quot;/&gt;&lt;wsp:rsid wsp:val=&quot;00AE7992&quot;/&gt;&lt;wsp:rsid wsp:val=&quot;00AE7E0E&quot;/&gt;&lt;wsp:rsid wsp:val=&quot;00AE7FA9&quot;/&gt;&lt;wsp:rsid wsp:val=&quot;00AF0801&quot;/&gt;&lt;wsp:rsid wsp:val=&quot;00AF09F1&quot;/&gt;&lt;wsp:rsid wsp:val=&quot;00AF13A3&quot;/&gt;&lt;wsp:rsid wsp:val=&quot;00AF13DC&quot;/&gt;&lt;wsp:rsid wsp:val=&quot;00AF1414&quot;/&gt;&lt;wsp:rsid wsp:val=&quot;00AF28B0&quot;/&gt;&lt;wsp:rsid wsp:val=&quot;00AF2D55&quot;/&gt;&lt;wsp:rsid wsp:val=&quot;00AF2DED&quot;/&gt;&lt;wsp:rsid wsp:val=&quot;00AF377C&quot;/&gt;&lt;wsp:rsid wsp:val=&quot;00AF3C80&quot;/&gt;&lt;wsp:rsid wsp:val=&quot;00AF3C8C&quot;/&gt;&lt;wsp:rsid wsp:val=&quot;00AF3EB8&quot;/&gt;&lt;wsp:rsid wsp:val=&quot;00AF41FC&quot;/&gt;&lt;wsp:rsid wsp:val=&quot;00AF457C&quot;/&gt;&lt;wsp:rsid wsp:val=&quot;00AF4648&quot;/&gt;&lt;wsp:rsid wsp:val=&quot;00AF4BDB&quot;/&gt;&lt;wsp:rsid wsp:val=&quot;00AF4C53&quot;/&gt;&lt;wsp:rsid wsp:val=&quot;00AF5021&quot;/&gt;&lt;wsp:rsid wsp:val=&quot;00AF5312&quot;/&gt;&lt;wsp:rsid wsp:val=&quot;00AF5363&quot;/&gt;&lt;wsp:rsid wsp:val=&quot;00AF5478&quot;/&gt;&lt;wsp:rsid wsp:val=&quot;00AF5A90&quot;/&gt;&lt;wsp:rsid wsp:val=&quot;00AF5B9F&quot;/&gt;&lt;wsp:rsid wsp:val=&quot;00AF5E03&quot;/&gt;&lt;wsp:rsid wsp:val=&quot;00AF5F78&quot;/&gt;&lt;wsp:rsid wsp:val=&quot;00AF63A9&quot;/&gt;&lt;wsp:rsid wsp:val=&quot;00AF6591&quot;/&gt;&lt;wsp:rsid wsp:val=&quot;00AF66F1&quot;/&gt;&lt;wsp:rsid wsp:val=&quot;00AF6AE3&quot;/&gt;&lt;wsp:rsid wsp:val=&quot;00AF6B1B&quot;/&gt;&lt;wsp:rsid wsp:val=&quot;00AF738A&quot;/&gt;&lt;wsp:rsid wsp:val=&quot;00AF7C50&quot;/&gt;&lt;wsp:rsid wsp:val=&quot;00AF7F01&quot;/&gt;&lt;wsp:rsid wsp:val=&quot;00AF7F09&quot;/&gt;&lt;wsp:rsid wsp:val=&quot;00B001E5&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24A&quot;/&gt;&lt;wsp:rsid wsp:val=&quot;00B03839&quot;/&gt;&lt;wsp:rsid wsp:val=&quot;00B039CE&quot;/&gt;&lt;wsp:rsid wsp:val=&quot;00B03A6A&quot;/&gt;&lt;wsp:rsid wsp:val=&quot;00B03D26&quot;/&gt;&lt;wsp:rsid wsp:val=&quot;00B03E1C&quot;/&gt;&lt;wsp:rsid wsp:val=&quot;00B04D36&quot;/&gt;&lt;wsp:rsid wsp:val=&quot;00B04F11&quot;/&gt;&lt;wsp:rsid wsp:val=&quot;00B052E4&quot;/&gt;&lt;wsp:rsid wsp:val=&quot;00B054CE&quot;/&gt;&lt;wsp:rsid wsp:val=&quot;00B054EB&quot;/&gt;&lt;wsp:rsid wsp:val=&quot;00B05688&quot;/&gt;&lt;wsp:rsid wsp:val=&quot;00B060B4&quot;/&gt;&lt;wsp:rsid wsp:val=&quot;00B06AF4&quot;/&gt;&lt;wsp:rsid wsp:val=&quot;00B06C77&quot;/&gt;&lt;wsp:rsid wsp:val=&quot;00B07479&quot;/&gt;&lt;wsp:rsid wsp:val=&quot;00B075EC&quot;/&gt;&lt;wsp:rsid wsp:val=&quot;00B079E8&quot;/&gt;&lt;wsp:rsid wsp:val=&quot;00B07A7C&quot;/&gt;&lt;wsp:rsid wsp:val=&quot;00B07CBE&quot;/&gt;&lt;wsp:rsid wsp:val=&quot;00B07F35&quot;/&gt;&lt;wsp:rsid wsp:val=&quot;00B1044B&quot;/&gt;&lt;wsp:rsid wsp:val=&quot;00B1093D&quot;/&gt;&lt;wsp:rsid wsp:val=&quot;00B10BD1&quot;/&gt;&lt;wsp:rsid wsp:val=&quot;00B10DB5&quot;/&gt;&lt;wsp:rsid wsp:val=&quot;00B10FCB&quot;/&gt;&lt;wsp:rsid wsp:val=&quot;00B111BF&quot;/&gt;&lt;wsp:rsid wsp:val=&quot;00B114C4&quot;/&gt;&lt;wsp:rsid wsp:val=&quot;00B115A9&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CC&quot;/&gt;&lt;wsp:rsid wsp:val=&quot;00B14DB9&quot;/&gt;&lt;wsp:rsid wsp:val=&quot;00B15093&quot;/&gt;&lt;wsp:rsid wsp:val=&quot;00B150B5&quot;/&gt;&lt;wsp:rsid wsp:val=&quot;00B15141&quot;/&gt;&lt;wsp:rsid wsp:val=&quot;00B151C6&quot;/&gt;&lt;wsp:rsid wsp:val=&quot;00B15A0F&quot;/&gt;&lt;wsp:rsid wsp:val=&quot;00B167A6&quot;/&gt;&lt;wsp:rsid wsp:val=&quot;00B16B5F&quot;/&gt;&lt;wsp:rsid wsp:val=&quot;00B16E3A&quot;/&gt;&lt;wsp:rsid wsp:val=&quot;00B16F43&quot;/&gt;&lt;wsp:rsid wsp:val=&quot;00B1736C&quot;/&gt;&lt;wsp:rsid wsp:val=&quot;00B17744&quot;/&gt;&lt;wsp:rsid wsp:val=&quot;00B17853&quot;/&gt;&lt;wsp:rsid wsp:val=&quot;00B17CB7&quot;/&gt;&lt;wsp:rsid wsp:val=&quot;00B20057&quot;/&gt;&lt;wsp:rsid wsp:val=&quot;00B20075&quot;/&gt;&lt;wsp:rsid wsp:val=&quot;00B2043A&quot;/&gt;&lt;wsp:rsid wsp:val=&quot;00B206FB&quot;/&gt;&lt;wsp:rsid wsp:val=&quot;00B20E2B&quot;/&gt;&lt;wsp:rsid wsp:val=&quot;00B21016&quot;/&gt;&lt;wsp:rsid wsp:val=&quot;00B215F9&quot;/&gt;&lt;wsp:rsid wsp:val=&quot;00B21B01&quot;/&gt;&lt;wsp:rsid wsp:val=&quot;00B21CA7&quot;/&gt;&lt;wsp:rsid wsp:val=&quot;00B21CB7&quot;/&gt;&lt;wsp:rsid wsp:val=&quot;00B21D72&quot;/&gt;&lt;wsp:rsid wsp:val=&quot;00B21D85&quot;/&gt;&lt;wsp:rsid wsp:val=&quot;00B21DF9&quot;/&gt;&lt;wsp:rsid wsp:val=&quot;00B21FD0&quot;/&gt;&lt;wsp:rsid wsp:val=&quot;00B223F6&quot;/&gt;&lt;wsp:rsid wsp:val=&quot;00B224FD&quot;/&gt;&lt;wsp:rsid wsp:val=&quot;00B233A9&quot;/&gt;&lt;wsp:rsid wsp:val=&quot;00B239CC&quot;/&gt;&lt;wsp:rsid wsp:val=&quot;00B23A73&quot;/&gt;&lt;wsp:rsid wsp:val=&quot;00B23B05&quot;/&gt;&lt;wsp:rsid wsp:val=&quot;00B24059&quot;/&gt;&lt;wsp:rsid wsp:val=&quot;00B2451D&quot;/&gt;&lt;wsp:rsid wsp:val=&quot;00B24B81&quot;/&gt;&lt;wsp:rsid wsp:val=&quot;00B24E7D&quot;/&gt;&lt;wsp:rsid wsp:val=&quot;00B24E98&quot;/&gt;&lt;wsp:rsid wsp:val=&quot;00B24F49&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57B&quot;/&gt;&lt;wsp:rsid wsp:val=&quot;00B27D54&quot;/&gt;&lt;wsp:rsid wsp:val=&quot;00B305C0&quot;/&gt;&lt;wsp:rsid wsp:val=&quot;00B30992&quot;/&gt;&lt;wsp:rsid wsp:val=&quot;00B309A9&quot;/&gt;&lt;wsp:rsid wsp:val=&quot;00B30D8A&quot;/&gt;&lt;wsp:rsid wsp:val=&quot;00B31E5F&quot;/&gt;&lt;wsp:rsid wsp:val=&quot;00B32607&quot;/&gt;&lt;wsp:rsid wsp:val=&quot;00B326BE&quot;/&gt;&lt;wsp:rsid wsp:val=&quot;00B32821&quot;/&gt;&lt;wsp:rsid wsp:val=&quot;00B32B1B&quot;/&gt;&lt;wsp:rsid wsp:val=&quot;00B32CE3&quot;/&gt;&lt;wsp:rsid wsp:val=&quot;00B3331B&quot;/&gt;&lt;wsp:rsid wsp:val=&quot;00B33595&quot;/&gt;&lt;wsp:rsid wsp:val=&quot;00B3396B&quot;/&gt;&lt;wsp:rsid wsp:val=&quot;00B34886&quot;/&gt;&lt;wsp:rsid wsp:val=&quot;00B3488B&quot;/&gt;&lt;wsp:rsid wsp:val=&quot;00B3511C&quot;/&gt;&lt;wsp:rsid wsp:val=&quot;00B3539A&quot;/&gt;&lt;wsp:rsid wsp:val=&quot;00B354BC&quot;/&gt;&lt;wsp:rsid wsp:val=&quot;00B35620&quot;/&gt;&lt;wsp:rsid wsp:val=&quot;00B35643&quot;/&gt;&lt;wsp:rsid wsp:val=&quot;00B35BE5&quot;/&gt;&lt;wsp:rsid wsp:val=&quot;00B35CB3&quot;/&gt;&lt;wsp:rsid wsp:val=&quot;00B35E86&quot;/&gt;&lt;wsp:rsid wsp:val=&quot;00B35F8E&quot;/&gt;&lt;wsp:rsid wsp:val=&quot;00B36F42&quot;/&gt;&lt;wsp:rsid wsp:val=&quot;00B37121&quot;/&gt;&lt;wsp:rsid wsp:val=&quot;00B37BF2&quot;/&gt;&lt;wsp:rsid wsp:val=&quot;00B37DD5&quot;/&gt;&lt;wsp:rsid wsp:val=&quot;00B4003E&quot;/&gt;&lt;wsp:rsid wsp:val=&quot;00B40292&quot;/&gt;&lt;wsp:rsid wsp:val=&quot;00B40461&quot;/&gt;&lt;wsp:rsid wsp:val=&quot;00B4057B&quot;/&gt;&lt;wsp:rsid wsp:val=&quot;00B40644&quot;/&gt;&lt;wsp:rsid wsp:val=&quot;00B4067C&quot;/&gt;&lt;wsp:rsid wsp:val=&quot;00B406B2&quot;/&gt;&lt;wsp:rsid wsp:val=&quot;00B40BF1&quot;/&gt;&lt;wsp:rsid wsp:val=&quot;00B40D73&quot;/&gt;&lt;wsp:rsid wsp:val=&quot;00B411A3&quot;/&gt;&lt;wsp:rsid wsp:val=&quot;00B411CC&quot;/&gt;&lt;wsp:rsid wsp:val=&quot;00B412CB&quot;/&gt;&lt;wsp:rsid wsp:val=&quot;00B41351&quot;/&gt;&lt;wsp:rsid wsp:val=&quot;00B415EF&quot;/&gt;&lt;wsp:rsid wsp:val=&quot;00B41B34&quot;/&gt;&lt;wsp:rsid wsp:val=&quot;00B41C34&quot;/&gt;&lt;wsp:rsid wsp:val=&quot;00B427E4&quot;/&gt;&lt;wsp:rsid wsp:val=&quot;00B42879&quot;/&gt;&lt;wsp:rsid wsp:val=&quot;00B42A17&quot;/&gt;&lt;wsp:rsid wsp:val=&quot;00B42B9A&quot;/&gt;&lt;wsp:rsid wsp:val=&quot;00B42F07&quot;/&gt;&lt;wsp:rsid wsp:val=&quot;00B42F58&quot;/&gt;&lt;wsp:rsid wsp:val=&quot;00B430D3&quot;/&gt;&lt;wsp:rsid wsp:val=&quot;00B432D4&quot;/&gt;&lt;wsp:rsid wsp:val=&quot;00B4357E&quot;/&gt;&lt;wsp:rsid wsp:val=&quot;00B437BD&quot;/&gt;&lt;wsp:rsid wsp:val=&quot;00B437EF&quot;/&gt;&lt;wsp:rsid wsp:val=&quot;00B43985&quot;/&gt;&lt;wsp:rsid wsp:val=&quot;00B439FA&quot;/&gt;&lt;wsp:rsid wsp:val=&quot;00B43D4D&quot;/&gt;&lt;wsp:rsid wsp:val=&quot;00B43F04&quot;/&gt;&lt;wsp:rsid wsp:val=&quot;00B440CF&quot;/&gt;&lt;wsp:rsid wsp:val=&quot;00B443C5&quot;/&gt;&lt;wsp:rsid wsp:val=&quot;00B4472F&quot;/&gt;&lt;wsp:rsid wsp:val=&quot;00B4485B&quot;/&gt;&lt;wsp:rsid wsp:val=&quot;00B44E8F&quot;/&gt;&lt;wsp:rsid wsp:val=&quot;00B45029&quot;/&gt;&lt;wsp:rsid wsp:val=&quot;00B4589B&quot;/&gt;&lt;wsp:rsid wsp:val=&quot;00B45A61&quot;/&gt;&lt;wsp:rsid wsp:val=&quot;00B45BD0&quot;/&gt;&lt;wsp:rsid wsp:val=&quot;00B460AA&quot;/&gt;&lt;wsp:rsid wsp:val=&quot;00B462D6&quot;/&gt;&lt;wsp:rsid wsp:val=&quot;00B46BBB&quot;/&gt;&lt;wsp:rsid wsp:val=&quot;00B47784&quot;/&gt;&lt;wsp:rsid wsp:val=&quot;00B4783F&quot;/&gt;&lt;wsp:rsid wsp:val=&quot;00B47CEF&quot;/&gt;&lt;wsp:rsid wsp:val=&quot;00B47F65&quot;/&gt;&lt;wsp:rsid wsp:val=&quot;00B504F7&quot;/&gt;&lt;wsp:rsid wsp:val=&quot;00B51014&quot;/&gt;&lt;wsp:rsid wsp:val=&quot;00B51420&quot;/&gt;&lt;wsp:rsid wsp:val=&quot;00B51526&quot;/&gt;&lt;wsp:rsid wsp:val=&quot;00B51A40&quot;/&gt;&lt;wsp:rsid wsp:val=&quot;00B52242&quot;/&gt;&lt;wsp:rsid wsp:val=&quot;00B522A9&quot;/&gt;&lt;wsp:rsid wsp:val=&quot;00B52559&quot;/&gt;&lt;wsp:rsid wsp:val=&quot;00B52646&quot;/&gt;&lt;wsp:rsid wsp:val=&quot;00B529F2&quot;/&gt;&lt;wsp:rsid wsp:val=&quot;00B52AAD&quot;/&gt;&lt;wsp:rsid wsp:val=&quot;00B52C44&quot;/&gt;&lt;wsp:rsid wsp:val=&quot;00B53EF5&quot;/&gt;&lt;wsp:rsid wsp:val=&quot;00B5405D&quot;/&gt;&lt;wsp:rsid wsp:val=&quot;00B5428C&quot;/&gt;&lt;wsp:rsid wsp:val=&quot;00B5475E&quot;/&gt;&lt;wsp:rsid wsp:val=&quot;00B54989&quot;/&gt;&lt;wsp:rsid wsp:val=&quot;00B54FA3&quot;/&gt;&lt;wsp:rsid wsp:val=&quot;00B553CF&quot;/&gt;&lt;wsp:rsid wsp:val=&quot;00B555B8&quot;/&gt;&lt;wsp:rsid wsp:val=&quot;00B55ACA&quot;/&gt;&lt;wsp:rsid wsp:val=&quot;00B5612F&quot;/&gt;&lt;wsp:rsid wsp:val=&quot;00B566E0&quot;/&gt;&lt;wsp:rsid wsp:val=&quot;00B5685D&quot;/&gt;&lt;wsp:rsid wsp:val=&quot;00B56C84&quot;/&gt;&lt;wsp:rsid wsp:val=&quot;00B57861&quot;/&gt;&lt;wsp:rsid wsp:val=&quot;00B57D57&quot;/&gt;&lt;wsp:rsid wsp:val=&quot;00B57F8B&quot;/&gt;&lt;wsp:rsid wsp:val=&quot;00B6015E&quot;/&gt;&lt;wsp:rsid wsp:val=&quot;00B6022F&quot;/&gt;&lt;wsp:rsid wsp:val=&quot;00B60543&quot;/&gt;&lt;wsp:rsid wsp:val=&quot;00B607B8&quot;/&gt;&lt;wsp:rsid wsp:val=&quot;00B60E6E&quot;/&gt;&lt;wsp:rsid wsp:val=&quot;00B60EA9&quot;/&gt;&lt;wsp:rsid wsp:val=&quot;00B6184F&quot;/&gt;&lt;wsp:rsid wsp:val=&quot;00B619AF&quot;/&gt;&lt;wsp:rsid wsp:val=&quot;00B61B85&quot;/&gt;&lt;wsp:rsid wsp:val=&quot;00B61CFF&quot;/&gt;&lt;wsp:rsid wsp:val=&quot;00B61F70&quot;/&gt;&lt;wsp:rsid wsp:val=&quot;00B6237B&quot;/&gt;&lt;wsp:rsid wsp:val=&quot;00B6237D&quot;/&gt;&lt;wsp:rsid wsp:val=&quot;00B62A18&quot;/&gt;&lt;wsp:rsid wsp:val=&quot;00B62A81&quot;/&gt;&lt;wsp:rsid wsp:val=&quot;00B63834&quot;/&gt;&lt;wsp:rsid wsp:val=&quot;00B63870&quot;/&gt;&lt;wsp:rsid wsp:val=&quot;00B63D4F&quot;/&gt;&lt;wsp:rsid wsp:val=&quot;00B63D9C&quot;/&gt;&lt;wsp:rsid wsp:val=&quot;00B640AB&quot;/&gt;&lt;wsp:rsid wsp:val=&quot;00B642F1&quot;/&gt;&lt;wsp:rsid wsp:val=&quot;00B64398&quot;/&gt;&lt;wsp:rsid wsp:val=&quot;00B64484&quot;/&gt;&lt;wsp:rsid wsp:val=&quot;00B645EE&quot;/&gt;&lt;wsp:rsid wsp:val=&quot;00B645F8&quot;/&gt;&lt;wsp:rsid wsp:val=&quot;00B646A6&quot;/&gt;&lt;wsp:rsid wsp:val=&quot;00B648DD&quot;/&gt;&lt;wsp:rsid wsp:val=&quot;00B64E48&quot;/&gt;&lt;wsp:rsid wsp:val=&quot;00B652B0&quot;/&gt;&lt;wsp:rsid wsp:val=&quot;00B657B5&quot;/&gt;&lt;wsp:rsid wsp:val=&quot;00B657E1&quot;/&gt;&lt;wsp:rsid wsp:val=&quot;00B65D1C&quot;/&gt;&lt;wsp:rsid wsp:val=&quot;00B664EC&quot;/&gt;&lt;wsp:rsid wsp:val=&quot;00B66532&quot;/&gt;&lt;wsp:rsid wsp:val=&quot;00B66801&quot;/&gt;&lt;wsp:rsid wsp:val=&quot;00B6796C&quot;/&gt;&lt;wsp:rsid wsp:val=&quot;00B67B2B&quot;/&gt;&lt;wsp:rsid wsp:val=&quot;00B67E89&quot;/&gt;&lt;wsp:rsid wsp:val=&quot;00B70333&quot;/&gt;&lt;wsp:rsid wsp:val=&quot;00B70680&quot;/&gt;&lt;wsp:rsid wsp:val=&quot;00B70A49&quot;/&gt;&lt;wsp:rsid wsp:val=&quot;00B70DDA&quot;/&gt;&lt;wsp:rsid wsp:val=&quot;00B70EDB&quot;/&gt;&lt;wsp:rsid wsp:val=&quot;00B71A5D&quot;/&gt;&lt;wsp:rsid wsp:val=&quot;00B72184&quot;/&gt;&lt;wsp:rsid wsp:val=&quot;00B7273B&quot;/&gt;&lt;wsp:rsid wsp:val=&quot;00B727B8&quot;/&gt;&lt;wsp:rsid wsp:val=&quot;00B73259&quot;/&gt;&lt;wsp:rsid wsp:val=&quot;00B73453&quot;/&gt;&lt;wsp:rsid wsp:val=&quot;00B737C7&quot;/&gt;&lt;wsp:rsid wsp:val=&quot;00B73801&quot;/&gt;&lt;wsp:rsid wsp:val=&quot;00B73ED3&quot;/&gt;&lt;wsp:rsid wsp:val=&quot;00B741DB&quot;/&gt;&lt;wsp:rsid wsp:val=&quot;00B74921&quot;/&gt;&lt;wsp:rsid wsp:val=&quot;00B74A0D&quot;/&gt;&lt;wsp:rsid wsp:val=&quot;00B74EC0&quot;/&gt;&lt;wsp:rsid wsp:val=&quot;00B75549&quot;/&gt;&lt;wsp:rsid wsp:val=&quot;00B75667&quot;/&gt;&lt;wsp:rsid wsp:val=&quot;00B75A33&quot;/&gt;&lt;wsp:rsid wsp:val=&quot;00B76727&quot;/&gt;&lt;wsp:rsid wsp:val=&quot;00B76ABB&quot;/&gt;&lt;wsp:rsid wsp:val=&quot;00B76E51&quot;/&gt;&lt;wsp:rsid wsp:val=&quot;00B77062&quot;/&gt;&lt;wsp:rsid wsp:val=&quot;00B7709F&quot;/&gt;&lt;wsp:rsid wsp:val=&quot;00B7723E&quot;/&gt;&lt;wsp:rsid wsp:val=&quot;00B7739F&quot;/&gt;&lt;wsp:rsid wsp:val=&quot;00B774CC&quot;/&gt;&lt;wsp:rsid wsp:val=&quot;00B77D8A&quot;/&gt;&lt;wsp:rsid wsp:val=&quot;00B77FBB&quot;/&gt;&lt;wsp:rsid wsp:val=&quot;00B8053A&quot;/&gt;&lt;wsp:rsid wsp:val=&quot;00B8053B&quot;/&gt;&lt;wsp:rsid wsp:val=&quot;00B80795&quot;/&gt;&lt;wsp:rsid wsp:val=&quot;00B809F5&quot;/&gt;&lt;wsp:rsid wsp:val=&quot;00B80B2D&quot;/&gt;&lt;wsp:rsid wsp:val=&quot;00B80F5B&quot;/&gt;&lt;wsp:rsid wsp:val=&quot;00B812CD&quot;/&gt;&lt;wsp:rsid wsp:val=&quot;00B81440&quot;/&gt;&lt;wsp:rsid wsp:val=&quot;00B81578&quot;/&gt;&lt;wsp:rsid wsp:val=&quot;00B81684&quot;/&gt;&lt;wsp:rsid wsp:val=&quot;00B817F4&quot;/&gt;&lt;wsp:rsid wsp:val=&quot;00B8206A&quot;/&gt;&lt;wsp:rsid wsp:val=&quot;00B821AB&quot;/&gt;&lt;wsp:rsid wsp:val=&quot;00B827F1&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F67&quot;/&gt;&lt;wsp:rsid wsp:val=&quot;00B86017&quot;/&gt;&lt;wsp:rsid wsp:val=&quot;00B864D0&quot;/&gt;&lt;wsp:rsid wsp:val=&quot;00B86551&quot;/&gt;&lt;wsp:rsid wsp:val=&quot;00B86557&quot;/&gt;&lt;wsp:rsid wsp:val=&quot;00B86734&quot;/&gt;&lt;wsp:rsid wsp:val=&quot;00B868FC&quot;/&gt;&lt;wsp:rsid wsp:val=&quot;00B8692C&quot;/&gt;&lt;wsp:rsid wsp:val=&quot;00B86BDC&quot;/&gt;&lt;wsp:rsid wsp:val=&quot;00B86E06&quot;/&gt;&lt;wsp:rsid wsp:val=&quot;00B871F6&quot;/&gt;&lt;wsp:rsid wsp:val=&quot;00B874FB&quot;/&gt;&lt;wsp:rsid wsp:val=&quot;00B8769E&quot;/&gt;&lt;wsp:rsid wsp:val=&quot;00B90DC8&quot;/&gt;&lt;wsp:rsid wsp:val=&quot;00B91356&quot;/&gt;&lt;wsp:rsid wsp:val=&quot;00B919B6&quot;/&gt;&lt;wsp:rsid wsp:val=&quot;00B91E0F&quot;/&gt;&lt;wsp:rsid wsp:val=&quot;00B92653&quot;/&gt;&lt;wsp:rsid wsp:val=&quot;00B926CC&quot;/&gt;&lt;wsp:rsid wsp:val=&quot;00B926E0&quot;/&gt;&lt;wsp:rsid wsp:val=&quot;00B928B6&quot;/&gt;&lt;wsp:rsid wsp:val=&quot;00B92F5B&quot;/&gt;&lt;wsp:rsid wsp:val=&quot;00B93B55&quot;/&gt;&lt;wsp:rsid wsp:val=&quot;00B93C36&quot;/&gt;&lt;wsp:rsid wsp:val=&quot;00B93E5A&quot;/&gt;&lt;wsp:rsid wsp:val=&quot;00B94054&quot;/&gt;&lt;wsp:rsid wsp:val=&quot;00B94253&quot;/&gt;&lt;wsp:rsid wsp:val=&quot;00B9436E&quot;/&gt;&lt;wsp:rsid wsp:val=&quot;00B950E8&quot;/&gt;&lt;wsp:rsid wsp:val=&quot;00B95242&quot;/&gt;&lt;wsp:rsid wsp:val=&quot;00B95305&quot;/&gt;&lt;wsp:rsid wsp:val=&quot;00B9545A&quot;/&gt;&lt;wsp:rsid wsp:val=&quot;00B954FC&quot;/&gt;&lt;wsp:rsid wsp:val=&quot;00B9561D&quot;/&gt;&lt;wsp:rsid wsp:val=&quot;00B95A04&quot;/&gt;&lt;wsp:rsid wsp:val=&quot;00B95C49&quot;/&gt;&lt;wsp:rsid wsp:val=&quot;00B95CE8&quot;/&gt;&lt;wsp:rsid wsp:val=&quot;00B95EEF&quot;/&gt;&lt;wsp:rsid wsp:val=&quot;00B96228&quot;/&gt;&lt;wsp:rsid wsp:val=&quot;00B96313&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3E0&quot;/&gt;&lt;wsp:rsid wsp:val=&quot;00BA1570&quot;/&gt;&lt;wsp:rsid wsp:val=&quot;00BA1782&quot;/&gt;&lt;wsp:rsid wsp:val=&quot;00BA17C4&quot;/&gt;&lt;wsp:rsid wsp:val=&quot;00BA1878&quot;/&gt;&lt;wsp:rsid wsp:val=&quot;00BA1C20&quot;/&gt;&lt;wsp:rsid wsp:val=&quot;00BA1E6F&quot;/&gt;&lt;wsp:rsid wsp:val=&quot;00BA270E&quot;/&gt;&lt;wsp:rsid wsp:val=&quot;00BA2729&quot;/&gt;&lt;wsp:rsid wsp:val=&quot;00BA283C&quot;/&gt;&lt;wsp:rsid wsp:val=&quot;00BA2AEB&quot;/&gt;&lt;wsp:rsid wsp:val=&quot;00BA2DED&quot;/&gt;&lt;wsp:rsid wsp:val=&quot;00BA3129&quot;/&gt;&lt;wsp:rsid wsp:val=&quot;00BA380D&quot;/&gt;&lt;wsp:rsid wsp:val=&quot;00BA3974&quot;/&gt;&lt;wsp:rsid wsp:val=&quot;00BA3996&quot;/&gt;&lt;wsp:rsid wsp:val=&quot;00BA3CC9&quot;/&gt;&lt;wsp:rsid wsp:val=&quot;00BA3F29&quot;/&gt;&lt;wsp:rsid wsp:val=&quot;00BA40BE&quot;/&gt;&lt;wsp:rsid wsp:val=&quot;00BA41F5&quot;/&gt;&lt;wsp:rsid wsp:val=&quot;00BA48E0&quot;/&gt;&lt;wsp:rsid wsp:val=&quot;00BA4A62&quot;/&gt;&lt;wsp:rsid wsp:val=&quot;00BA4DF9&quot;/&gt;&lt;wsp:rsid wsp:val=&quot;00BA5346&quot;/&gt;&lt;wsp:rsid wsp:val=&quot;00BA54FB&quot;/&gt;&lt;wsp:rsid wsp:val=&quot;00BA5678&quot;/&gt;&lt;wsp:rsid wsp:val=&quot;00BA5C97&quot;/&gt;&lt;wsp:rsid wsp:val=&quot;00BA5D2C&quot;/&gt;&lt;wsp:rsid wsp:val=&quot;00BA5EFB&quot;/&gt;&lt;wsp:rsid wsp:val=&quot;00BA6282&quot;/&gt;&lt;wsp:rsid wsp:val=&quot;00BA659A&quot;/&gt;&lt;wsp:rsid wsp:val=&quot;00BA68C1&quot;/&gt;&lt;wsp:rsid wsp:val=&quot;00BA6CFD&quot;/&gt;&lt;wsp:rsid wsp:val=&quot;00BA7339&quot;/&gt;&lt;wsp:rsid wsp:val=&quot;00BA7423&quot;/&gt;&lt;wsp:rsid wsp:val=&quot;00BA7541&quot;/&gt;&lt;wsp:rsid wsp:val=&quot;00BA7688&quot;/&gt;&lt;wsp:rsid wsp:val=&quot;00BA7933&quot;/&gt;&lt;wsp:rsid wsp:val=&quot;00BA7EB0&quot;/&gt;&lt;wsp:rsid wsp:val=&quot;00BA7F8C&quot;/&gt;&lt;wsp:rsid wsp:val=&quot;00BA7F97&quot;/&gt;&lt;wsp:rsid wsp:val=&quot;00BB0528&quot;/&gt;&lt;wsp:rsid wsp:val=&quot;00BB0678&quot;/&gt;&lt;wsp:rsid wsp:val=&quot;00BB070E&quot;/&gt;&lt;wsp:rsid wsp:val=&quot;00BB0AFC&quot;/&gt;&lt;wsp:rsid wsp:val=&quot;00BB0B3E&quot;/&gt;&lt;wsp:rsid wsp:val=&quot;00BB0B41&quot;/&gt;&lt;wsp:rsid wsp:val=&quot;00BB0D3B&quot;/&gt;&lt;wsp:rsid wsp:val=&quot;00BB0D75&quot;/&gt;&lt;wsp:rsid wsp:val=&quot;00BB142F&quot;/&gt;&lt;wsp:rsid wsp:val=&quot;00BB1966&quot;/&gt;&lt;wsp:rsid wsp:val=&quot;00BB1A22&quot;/&gt;&lt;wsp:rsid wsp:val=&quot;00BB1B24&quot;/&gt;&lt;wsp:rsid wsp:val=&quot;00BB1C4F&quot;/&gt;&lt;wsp:rsid wsp:val=&quot;00BB1D50&quot;/&gt;&lt;wsp:rsid wsp:val=&quot;00BB225D&quot;/&gt;&lt;wsp:rsid wsp:val=&quot;00BB2328&quot;/&gt;&lt;wsp:rsid wsp:val=&quot;00BB2B81&quot;/&gt;&lt;wsp:rsid wsp:val=&quot;00BB3355&quot;/&gt;&lt;wsp:rsid wsp:val=&quot;00BB365A&quot;/&gt;&lt;wsp:rsid wsp:val=&quot;00BB3BDC&quot;/&gt;&lt;wsp:rsid wsp:val=&quot;00BB3DF1&quot;/&gt;&lt;wsp:rsid wsp:val=&quot;00BB3F2A&quot;/&gt;&lt;wsp:rsid wsp:val=&quot;00BB3F4C&quot;/&gt;&lt;wsp:rsid wsp:val=&quot;00BB3F8F&quot;/&gt;&lt;wsp:rsid wsp:val=&quot;00BB424D&quot;/&gt;&lt;wsp:rsid wsp:val=&quot;00BB4A42&quot;/&gt;&lt;wsp:rsid wsp:val=&quot;00BB4B79&quot;/&gt;&lt;wsp:rsid wsp:val=&quot;00BB5321&quot;/&gt;&lt;wsp:rsid wsp:val=&quot;00BB55E4&quot;/&gt;&lt;wsp:rsid wsp:val=&quot;00BB56F2&quot;/&gt;&lt;wsp:rsid wsp:val=&quot;00BB56F3&quot;/&gt;&lt;wsp:rsid wsp:val=&quot;00BB60F2&quot;/&gt;&lt;wsp:rsid wsp:val=&quot;00BB61DC&quot;/&gt;&lt;wsp:rsid wsp:val=&quot;00BB6431&quot;/&gt;&lt;wsp:rsid wsp:val=&quot;00BB6472&quot;/&gt;&lt;wsp:rsid wsp:val=&quot;00BB64AE&quot;/&gt;&lt;wsp:rsid wsp:val=&quot;00BB68A4&quot;/&gt;&lt;wsp:rsid wsp:val=&quot;00BB6C81&quot;/&gt;&lt;wsp:rsid wsp:val=&quot;00BB71EC&quot;/&gt;&lt;wsp:rsid wsp:val=&quot;00BB723D&quot;/&gt;&lt;wsp:rsid wsp:val=&quot;00BB724B&quot;/&gt;&lt;wsp:rsid wsp:val=&quot;00BB7634&quot;/&gt;&lt;wsp:rsid wsp:val=&quot;00BB7718&quot;/&gt;&lt;wsp:rsid wsp:val=&quot;00BC0A72&quot;/&gt;&lt;wsp:rsid wsp:val=&quot;00BC152B&quot;/&gt;&lt;wsp:rsid wsp:val=&quot;00BC16BF&quot;/&gt;&lt;wsp:rsid wsp:val=&quot;00BC17BC&quot;/&gt;&lt;wsp:rsid wsp:val=&quot;00BC18B2&quot;/&gt;&lt;wsp:rsid wsp:val=&quot;00BC1A03&quot;/&gt;&lt;wsp:rsid wsp:val=&quot;00BC1A99&quot;/&gt;&lt;wsp:rsid wsp:val=&quot;00BC1CDD&quot;/&gt;&lt;wsp:rsid wsp:val=&quot;00BC201A&quot;/&gt;&lt;wsp:rsid wsp:val=&quot;00BC27E0&quot;/&gt;&lt;wsp:rsid wsp:val=&quot;00BC28CB&quot;/&gt;&lt;wsp:rsid wsp:val=&quot;00BC2BC7&quot;/&gt;&lt;wsp:rsid wsp:val=&quot;00BC2C6D&quot;/&gt;&lt;wsp:rsid wsp:val=&quot;00BC2F45&quot;/&gt;&lt;wsp:rsid wsp:val=&quot;00BC321B&quot;/&gt;&lt;wsp:rsid wsp:val=&quot;00BC344E&quot;/&gt;&lt;wsp:rsid wsp:val=&quot;00BC38B8&quot;/&gt;&lt;wsp:rsid wsp:val=&quot;00BC3B7B&quot;/&gt;&lt;wsp:rsid wsp:val=&quot;00BC3CF8&quot;/&gt;&lt;wsp:rsid wsp:val=&quot;00BC3FE8&quot;/&gt;&lt;wsp:rsid wsp:val=&quot;00BC4401&quot;/&gt;&lt;wsp:rsid wsp:val=&quot;00BC499E&quot;/&gt;&lt;wsp:rsid wsp:val=&quot;00BC4EBA&quot;/&gt;&lt;wsp:rsid wsp:val=&quot;00BC5CE2&quot;/&gt;&lt;wsp:rsid wsp:val=&quot;00BC655E&quot;/&gt;&lt;wsp:rsid wsp:val=&quot;00BC6582&quot;/&gt;&lt;wsp:rsid wsp:val=&quot;00BC6F66&quot;/&gt;&lt;wsp:rsid wsp:val=&quot;00BC7040&quot;/&gt;&lt;wsp:rsid wsp:val=&quot;00BC70D5&quot;/&gt;&lt;wsp:rsid wsp:val=&quot;00BC71C5&quot;/&gt;&lt;wsp:rsid wsp:val=&quot;00BC749B&quot;/&gt;&lt;wsp:rsid wsp:val=&quot;00BC7659&quot;/&gt;&lt;wsp:rsid wsp:val=&quot;00BC77C9&quot;/&gt;&lt;wsp:rsid wsp:val=&quot;00BC7A42&quot;/&gt;&lt;wsp:rsid wsp:val=&quot;00BC7B6F&quot;/&gt;&lt;wsp:rsid wsp:val=&quot;00BC7DDC&quot;/&gt;&lt;wsp:rsid wsp:val=&quot;00BD013E&quot;/&gt;&lt;wsp:rsid wsp:val=&quot;00BD01AA&quot;/&gt;&lt;wsp:rsid wsp:val=&quot;00BD07D4&quot;/&gt;&lt;wsp:rsid wsp:val=&quot;00BD082C&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B25&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FA4&quot;/&gt;&lt;wsp:rsid wsp:val=&quot;00BD602B&quot;/&gt;&lt;wsp:rsid wsp:val=&quot;00BD6509&quot;/&gt;&lt;wsp:rsid wsp:val=&quot;00BD689C&quot;/&gt;&lt;wsp:rsid wsp:val=&quot;00BD6A22&quot;/&gt;&lt;wsp:rsid wsp:val=&quot;00BD7156&quot;/&gt;&lt;wsp:rsid wsp:val=&quot;00BD7629&quot;/&gt;&lt;wsp:rsid wsp:val=&quot;00BD7740&quot;/&gt;&lt;wsp:rsid wsp:val=&quot;00BD7A82&quot;/&gt;&lt;wsp:rsid wsp:val=&quot;00BD7EFB&quot;/&gt;&lt;wsp:rsid wsp:val=&quot;00BD7F5C&quot;/&gt;&lt;wsp:rsid wsp:val=&quot;00BD7F9E&quot;/&gt;&lt;wsp:rsid wsp:val=&quot;00BE0433&quot;/&gt;&lt;wsp:rsid wsp:val=&quot;00BE072F&quot;/&gt;&lt;wsp:rsid wsp:val=&quot;00BE0E51&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29A1&quot;/&gt;&lt;wsp:rsid wsp:val=&quot;00BE312F&quot;/&gt;&lt;wsp:rsid wsp:val=&quot;00BE3EA0&quot;/&gt;&lt;wsp:rsid wsp:val=&quot;00BE403F&quot;/&gt;&lt;wsp:rsid wsp:val=&quot;00BE415E&quot;/&gt;&lt;wsp:rsid wsp:val=&quot;00BE44B4&quot;/&gt;&lt;wsp:rsid wsp:val=&quot;00BE475F&quot;/&gt;&lt;wsp:rsid wsp:val=&quot;00BE5171&quot;/&gt;&lt;wsp:rsid wsp:val=&quot;00BE5519&quot;/&gt;&lt;wsp:rsid wsp:val=&quot;00BE55C6&quot;/&gt;&lt;wsp:rsid wsp:val=&quot;00BE57B1&quot;/&gt;&lt;wsp:rsid wsp:val=&quot;00BE5813&quot;/&gt;&lt;wsp:rsid wsp:val=&quot;00BE5FCD&quot;/&gt;&lt;wsp:rsid wsp:val=&quot;00BE63D5&quot;/&gt;&lt;wsp:rsid wsp:val=&quot;00BE65B3&quot;/&gt;&lt;wsp:rsid wsp:val=&quot;00BE6A02&quot;/&gt;&lt;wsp:rsid wsp:val=&quot;00BE7501&quot;/&gt;&lt;wsp:rsid wsp:val=&quot;00BE7B27&quot;/&gt;&lt;wsp:rsid wsp:val=&quot;00BE7D45&quot;/&gt;&lt;wsp:rsid wsp:val=&quot;00BE7FAF&quot;/&gt;&lt;wsp:rsid wsp:val=&quot;00BF0058&quot;/&gt;&lt;wsp:rsid wsp:val=&quot;00BF02E6&quot;/&gt;&lt;wsp:rsid wsp:val=&quot;00BF08B0&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CD8&quot;/&gt;&lt;wsp:rsid wsp:val=&quot;00BF220D&quot;/&gt;&lt;wsp:rsid wsp:val=&quot;00BF2339&quot;/&gt;&lt;wsp:rsid wsp:val=&quot;00BF2372&quot;/&gt;&lt;wsp:rsid wsp:val=&quot;00BF2817&quot;/&gt;&lt;wsp:rsid wsp:val=&quot;00BF28A5&quot;/&gt;&lt;wsp:rsid wsp:val=&quot;00BF312E&quot;/&gt;&lt;wsp:rsid wsp:val=&quot;00BF31B5&quot;/&gt;&lt;wsp:rsid wsp:val=&quot;00BF31CB&quot;/&gt;&lt;wsp:rsid wsp:val=&quot;00BF334F&quot;/&gt;&lt;wsp:rsid wsp:val=&quot;00BF3A41&quot;/&gt;&lt;wsp:rsid wsp:val=&quot;00BF3C10&quot;/&gt;&lt;wsp:rsid wsp:val=&quot;00BF3FFA&quot;/&gt;&lt;wsp:rsid wsp:val=&quot;00BF46F1&quot;/&gt;&lt;wsp:rsid wsp:val=&quot;00BF4B69&quot;/&gt;&lt;wsp:rsid wsp:val=&quot;00BF56A8&quot;/&gt;&lt;wsp:rsid wsp:val=&quot;00BF60E3&quot;/&gt;&lt;wsp:rsid wsp:val=&quot;00BF6C19&quot;/&gt;&lt;wsp:rsid wsp:val=&quot;00BF6C8B&quot;/&gt;&lt;wsp:rsid wsp:val=&quot;00BF6FBF&quot;/&gt;&lt;wsp:rsid wsp:val=&quot;00BF70A1&quot;/&gt;&lt;wsp:rsid wsp:val=&quot;00BF70F8&quot;/&gt;&lt;wsp:rsid wsp:val=&quot;00BF7D39&quot;/&gt;&lt;wsp:rsid wsp:val=&quot;00BF7D43&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17&quot;/&gt;&lt;wsp:rsid wsp:val=&quot;00C02CDE&quot;/&gt;&lt;wsp:rsid wsp:val=&quot;00C030C3&quot;/&gt;&lt;wsp:rsid wsp:val=&quot;00C0313D&quot;/&gt;&lt;wsp:rsid wsp:val=&quot;00C039B6&quot;/&gt;&lt;wsp:rsid wsp:val=&quot;00C03B7B&quot;/&gt;&lt;wsp:rsid wsp:val=&quot;00C04B82&quot;/&gt;&lt;wsp:rsid wsp:val=&quot;00C057E0&quot;/&gt;&lt;wsp:rsid wsp:val=&quot;00C05863&quot;/&gt;&lt;wsp:rsid wsp:val=&quot;00C05A81&quot;/&gt;&lt;wsp:rsid wsp:val=&quot;00C05C20&quot;/&gt;&lt;wsp:rsid wsp:val=&quot;00C06066&quot;/&gt;&lt;wsp:rsid wsp:val=&quot;00C0648A&quot;/&gt;&lt;wsp:rsid wsp:val=&quot;00C06756&quot;/&gt;&lt;wsp:rsid wsp:val=&quot;00C067A4&quot;/&gt;&lt;wsp:rsid wsp:val=&quot;00C06B3D&quot;/&gt;&lt;wsp:rsid wsp:val=&quot;00C06BE9&quot;/&gt;&lt;wsp:rsid wsp:val=&quot;00C070D8&quot;/&gt;&lt;wsp:rsid wsp:val=&quot;00C079D6&quot;/&gt;&lt;wsp:rsid wsp:val=&quot;00C07A6C&quot;/&gt;&lt;wsp:rsid wsp:val=&quot;00C07AE3&quot;/&gt;&lt;wsp:rsid wsp:val=&quot;00C07AE4&quot;/&gt;&lt;wsp:rsid wsp:val=&quot;00C07D3E&quot;/&gt;&lt;wsp:rsid wsp:val=&quot;00C10599&quot;/&gt;&lt;wsp:rsid wsp:val=&quot;00C106DF&quot;/&gt;&lt;wsp:rsid wsp:val=&quot;00C10D9F&quot;/&gt;&lt;wsp:rsid wsp:val=&quot;00C1114F&quot;/&gt;&lt;wsp:rsid wsp:val=&quot;00C11183&quot;/&gt;&lt;wsp:rsid wsp:val=&quot;00C11197&quot;/&gt;&lt;wsp:rsid wsp:val=&quot;00C1120D&quot;/&gt;&lt;wsp:rsid wsp:val=&quot;00C11354&quot;/&gt;&lt;wsp:rsid wsp:val=&quot;00C11B32&quot;/&gt;&lt;wsp:rsid wsp:val=&quot;00C11C33&quot;/&gt;&lt;wsp:rsid wsp:val=&quot;00C11C73&quot;/&gt;&lt;wsp:rsid wsp:val=&quot;00C11FE5&quot;/&gt;&lt;wsp:rsid wsp:val=&quot;00C11FF6&quot;/&gt;&lt;wsp:rsid wsp:val=&quot;00C124F6&quot;/&gt;&lt;wsp:rsid wsp:val=&quot;00C1252C&quot;/&gt;&lt;wsp:rsid wsp:val=&quot;00C1286D&quot;/&gt;&lt;wsp:rsid wsp:val=&quot;00C12DC5&quot;/&gt;&lt;wsp:rsid wsp:val=&quot;00C12E86&quot;/&gt;&lt;wsp:rsid wsp:val=&quot;00C12EB5&quot;/&gt;&lt;wsp:rsid wsp:val=&quot;00C13504&quot;/&gt;&lt;wsp:rsid wsp:val=&quot;00C13757&quot;/&gt;&lt;wsp:rsid wsp:val=&quot;00C138D2&quot;/&gt;&lt;wsp:rsid wsp:val=&quot;00C13C1B&quot;/&gt;&lt;wsp:rsid wsp:val=&quot;00C13C8A&quot;/&gt;&lt;wsp:rsid wsp:val=&quot;00C13F22&quot;/&gt;&lt;wsp:rsid wsp:val=&quot;00C13F33&quot;/&gt;&lt;wsp:rsid wsp:val=&quot;00C140FE&quot;/&gt;&lt;wsp:rsid wsp:val=&quot;00C141EC&quot;/&gt;&lt;wsp:rsid wsp:val=&quot;00C144B5&quot;/&gt;&lt;wsp:rsid wsp:val=&quot;00C147E6&quot;/&gt;&lt;wsp:rsid wsp:val=&quot;00C14A2D&quot;/&gt;&lt;wsp:rsid wsp:val=&quot;00C14BE8&quot;/&gt;&lt;wsp:rsid wsp:val=&quot;00C15135&quot;/&gt;&lt;wsp:rsid wsp:val=&quot;00C15595&quot;/&gt;&lt;wsp:rsid wsp:val=&quot;00C1595F&quot;/&gt;&lt;wsp:rsid wsp:val=&quot;00C159ED&quot;/&gt;&lt;wsp:rsid wsp:val=&quot;00C1662C&quot;/&gt;&lt;wsp:rsid wsp:val=&quot;00C16B93&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17F16&quot;/&gt;&lt;wsp:rsid wsp:val=&quot;00C202D5&quot;/&gt;&lt;wsp:rsid wsp:val=&quot;00C2068D&quot;/&gt;&lt;wsp:rsid wsp:val=&quot;00C206C4&quot;/&gt;&lt;wsp:rsid wsp:val=&quot;00C206EC&quot;/&gt;&lt;wsp:rsid wsp:val=&quot;00C20E43&quot;/&gt;&lt;wsp:rsid wsp:val=&quot;00C20F77&quot;/&gt;&lt;wsp:rsid wsp:val=&quot;00C20FC7&quot;/&gt;&lt;wsp:rsid wsp:val=&quot;00C218D5&quot;/&gt;&lt;wsp:rsid wsp:val=&quot;00C21A9A&quot;/&gt;&lt;wsp:rsid wsp:val=&quot;00C21B1D&quot;/&gt;&lt;wsp:rsid wsp:val=&quot;00C21C53&quot;/&gt;&lt;wsp:rsid wsp:val=&quot;00C222CF&quot;/&gt;&lt;wsp:rsid wsp:val=&quot;00C232DD&quot;/&gt;&lt;wsp:rsid wsp:val=&quot;00C23989&quot;/&gt;&lt;wsp:rsid wsp:val=&quot;00C2423A&quot;/&gt;&lt;wsp:rsid wsp:val=&quot;00C24CA2&quot;/&gt;&lt;wsp:rsid wsp:val=&quot;00C24EE5&quot;/&gt;&lt;wsp:rsid wsp:val=&quot;00C24F74&quot;/&gt;&lt;wsp:rsid wsp:val=&quot;00C250CF&quot;/&gt;&lt;wsp:rsid wsp:val=&quot;00C2544D&quot;/&gt;&lt;wsp:rsid wsp:val=&quot;00C25D3A&quot;/&gt;&lt;wsp:rsid wsp:val=&quot;00C263AE&quot;/&gt;&lt;wsp:rsid wsp:val=&quot;00C2660B&quot;/&gt;&lt;wsp:rsid wsp:val=&quot;00C26871&quot;/&gt;&lt;wsp:rsid wsp:val=&quot;00C2695A&quot;/&gt;&lt;wsp:rsid wsp:val=&quot;00C2716B&quot;/&gt;&lt;wsp:rsid wsp:val=&quot;00C274BE&quot;/&gt;&lt;wsp:rsid wsp:val=&quot;00C30547&quot;/&gt;&lt;wsp:rsid wsp:val=&quot;00C307FA&quot;/&gt;&lt;wsp:rsid wsp:val=&quot;00C30D3F&quot;/&gt;&lt;wsp:rsid wsp:val=&quot;00C30DAA&quot;/&gt;&lt;wsp:rsid wsp:val=&quot;00C30F1F&quot;/&gt;&lt;wsp:rsid wsp:val=&quot;00C30FB5&quot;/&gt;&lt;wsp:rsid wsp:val=&quot;00C30FB7&quot;/&gt;&lt;wsp:rsid wsp:val=&quot;00C31089&quot;/&gt;&lt;wsp:rsid wsp:val=&quot;00C31206&quot;/&gt;&lt;wsp:rsid wsp:val=&quot;00C31237&quot;/&gt;&lt;wsp:rsid wsp:val=&quot;00C314DF&quot;/&gt;&lt;wsp:rsid wsp:val=&quot;00C3175A&quot;/&gt;&lt;wsp:rsid wsp:val=&quot;00C31895&quot;/&gt;&lt;wsp:rsid wsp:val=&quot;00C319A2&quot;/&gt;&lt;wsp:rsid wsp:val=&quot;00C3208A&quot;/&gt;&lt;wsp:rsid wsp:val=&quot;00C32417&quot;/&gt;&lt;wsp:rsid wsp:val=&quot;00C325A7&quot;/&gt;&lt;wsp:rsid wsp:val=&quot;00C32BB7&quot;/&gt;&lt;wsp:rsid wsp:val=&quot;00C33558&quot;/&gt;&lt;wsp:rsid wsp:val=&quot;00C336E5&quot;/&gt;&lt;wsp:rsid wsp:val=&quot;00C339DE&quot;/&gt;&lt;wsp:rsid wsp:val=&quot;00C33A9F&quot;/&gt;&lt;wsp:rsid wsp:val=&quot;00C33AA7&quot;/&gt;&lt;wsp:rsid wsp:val=&quot;00C33D3F&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CFA&quot;/&gt;&lt;wsp:rsid wsp:val=&quot;00C35D4F&quot;/&gt;&lt;wsp:rsid wsp:val=&quot;00C36DAD&quot;/&gt;&lt;wsp:rsid wsp:val=&quot;00C37050&quot;/&gt;&lt;wsp:rsid wsp:val=&quot;00C37493&quot;/&gt;&lt;wsp:rsid wsp:val=&quot;00C37AEC&quot;/&gt;&lt;wsp:rsid wsp:val=&quot;00C37F07&quot;/&gt;&lt;wsp:rsid wsp:val=&quot;00C37F85&quot;/&gt;&lt;wsp:rsid wsp:val=&quot;00C37F8D&quot;/&gt;&lt;wsp:rsid wsp:val=&quot;00C4018E&quot;/&gt;&lt;wsp:rsid wsp:val=&quot;00C404D5&quot;/&gt;&lt;wsp:rsid wsp:val=&quot;00C40509&quot;/&gt;&lt;wsp:rsid wsp:val=&quot;00C40876&quot;/&gt;&lt;wsp:rsid wsp:val=&quot;00C40B7D&quot;/&gt;&lt;wsp:rsid wsp:val=&quot;00C41C71&quot;/&gt;&lt;wsp:rsid wsp:val=&quot;00C41CB0&quot;/&gt;&lt;wsp:rsid wsp:val=&quot;00C41CC9&quot;/&gt;&lt;wsp:rsid wsp:val=&quot;00C42130&quot;/&gt;&lt;wsp:rsid wsp:val=&quot;00C4218C&quot;/&gt;&lt;wsp:rsid wsp:val=&quot;00C42784&quot;/&gt;&lt;wsp:rsid wsp:val=&quot;00C429E1&quot;/&gt;&lt;wsp:rsid wsp:val=&quot;00C43421&quot;/&gt;&lt;wsp:rsid wsp:val=&quot;00C439F0&quot;/&gt;&lt;wsp:rsid wsp:val=&quot;00C43CE7&quot;/&gt;&lt;wsp:rsid wsp:val=&quot;00C44189&quot;/&gt;&lt;wsp:rsid wsp:val=&quot;00C4464F&quot;/&gt;&lt;wsp:rsid wsp:val=&quot;00C447FB&quot;/&gt;&lt;wsp:rsid wsp:val=&quot;00C44ADA&quot;/&gt;&lt;wsp:rsid wsp:val=&quot;00C453B8&quot;/&gt;&lt;wsp:rsid wsp:val=&quot;00C45A9C&quot;/&gt;&lt;wsp:rsid wsp:val=&quot;00C460F0&quot;/&gt;&lt;wsp:rsid wsp:val=&quot;00C46253&quot;/&gt;&lt;wsp:rsid wsp:val=&quot;00C46B53&quot;/&gt;&lt;wsp:rsid wsp:val=&quot;00C46D57&quot;/&gt;&lt;wsp:rsid wsp:val=&quot;00C46D92&quot;/&gt;&lt;wsp:rsid wsp:val=&quot;00C470AA&quot;/&gt;&lt;wsp:rsid wsp:val=&quot;00C47202&quot;/&gt;&lt;wsp:rsid wsp:val=&quot;00C47AE8&quot;/&gt;&lt;wsp:rsid wsp:val=&quot;00C5008A&quot;/&gt;&lt;wsp:rsid wsp:val=&quot;00C50420&quot;/&gt;&lt;wsp:rsid wsp:val=&quot;00C508B7&quot;/&gt;&lt;wsp:rsid wsp:val=&quot;00C50D41&quot;/&gt;&lt;wsp:rsid wsp:val=&quot;00C514F3&quot;/&gt;&lt;wsp:rsid wsp:val=&quot;00C515CC&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757&quot;/&gt;&lt;wsp:rsid wsp:val=&quot;00C54C62&quot;/&gt;&lt;wsp:rsid wsp:val=&quot;00C5553D&quot;/&gt;&lt;wsp:rsid wsp:val=&quot;00C55ADC&quot;/&gt;&lt;wsp:rsid wsp:val=&quot;00C55B02&quot;/&gt;&lt;wsp:rsid wsp:val=&quot;00C55F3A&quot;/&gt;&lt;wsp:rsid wsp:val=&quot;00C56282&quot;/&gt;&lt;wsp:rsid wsp:val=&quot;00C5638E&quot;/&gt;&lt;wsp:rsid wsp:val=&quot;00C56918&quot;/&gt;&lt;wsp:rsid wsp:val=&quot;00C569CA&quot;/&gt;&lt;wsp:rsid wsp:val=&quot;00C56A29&quot;/&gt;&lt;wsp:rsid wsp:val=&quot;00C5707E&quot;/&gt;&lt;wsp:rsid wsp:val=&quot;00C57CC6&quot;/&gt;&lt;wsp:rsid wsp:val=&quot;00C601EB&quot;/&gt;&lt;wsp:rsid wsp:val=&quot;00C60EC1&quot;/&gt;&lt;wsp:rsid wsp:val=&quot;00C61ECD&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3D17&quot;/&gt;&lt;wsp:rsid wsp:val=&quot;00C64376&quot;/&gt;&lt;wsp:rsid wsp:val=&quot;00C64626&quot;/&gt;&lt;wsp:rsid wsp:val=&quot;00C646FA&quot;/&gt;&lt;wsp:rsid wsp:val=&quot;00C64849&quot;/&gt;&lt;wsp:rsid wsp:val=&quot;00C64EDC&quot;/&gt;&lt;wsp:rsid wsp:val=&quot;00C65488&quot;/&gt;&lt;wsp:rsid wsp:val=&quot;00C658B2&quot;/&gt;&lt;wsp:rsid wsp:val=&quot;00C65D24&quot;/&gt;&lt;wsp:rsid wsp:val=&quot;00C65F58&quot;/&gt;&lt;wsp:rsid wsp:val=&quot;00C66571&quot;/&gt;&lt;wsp:rsid wsp:val=&quot;00C666DB&quot;/&gt;&lt;wsp:rsid wsp:val=&quot;00C667F6&quot;/&gt;&lt;wsp:rsid wsp:val=&quot;00C66B89&quot;/&gt;&lt;wsp:rsid wsp:val=&quot;00C66C34&quot;/&gt;&lt;wsp:rsid wsp:val=&quot;00C66FAE&quot;/&gt;&lt;wsp:rsid wsp:val=&quot;00C67231&quot;/&gt;&lt;wsp:rsid wsp:val=&quot;00C700D4&quot;/&gt;&lt;wsp:rsid wsp:val=&quot;00C7040D&quot;/&gt;&lt;wsp:rsid wsp:val=&quot;00C705AD&quot;/&gt;&lt;wsp:rsid wsp:val=&quot;00C70950&quot;/&gt;&lt;wsp:rsid wsp:val=&quot;00C70B8C&quot;/&gt;&lt;wsp:rsid wsp:val=&quot;00C710B3&quot;/&gt;&lt;wsp:rsid wsp:val=&quot;00C71468&quot;/&gt;&lt;wsp:rsid wsp:val=&quot;00C723AF&quot;/&gt;&lt;wsp:rsid wsp:val=&quot;00C7251B&quot;/&gt;&lt;wsp:rsid wsp:val=&quot;00C72EF5&quot;/&gt;&lt;wsp:rsid wsp:val=&quot;00C73102&quot;/&gt;&lt;wsp:rsid wsp:val=&quot;00C73224&quot;/&gt;&lt;wsp:rsid wsp:val=&quot;00C732C5&quot;/&gt;&lt;wsp:rsid wsp:val=&quot;00C73302&quot;/&gt;&lt;wsp:rsid wsp:val=&quot;00C7357D&quot;/&gt;&lt;wsp:rsid wsp:val=&quot;00C73979&quot;/&gt;&lt;wsp:rsid wsp:val=&quot;00C73E3E&quot;/&gt;&lt;wsp:rsid wsp:val=&quot;00C740FD&quot;/&gt;&lt;wsp:rsid wsp:val=&quot;00C74157&quot;/&gt;&lt;wsp:rsid wsp:val=&quot;00C7448E&quot;/&gt;&lt;wsp:rsid wsp:val=&quot;00C748E2&quot;/&gt;&lt;wsp:rsid wsp:val=&quot;00C74DC2&quot;/&gt;&lt;wsp:rsid wsp:val=&quot;00C75004&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6778&quot;/&gt;&lt;wsp:rsid wsp:val=&quot;00C76816&quot;/&gt;&lt;wsp:rsid wsp:val=&quot;00C76A56&quot;/&gt;&lt;wsp:rsid wsp:val=&quot;00C76A6B&quot;/&gt;&lt;wsp:rsid wsp:val=&quot;00C7731D&quot;/&gt;&lt;wsp:rsid wsp:val=&quot;00C774B9&quot;/&gt;&lt;wsp:rsid wsp:val=&quot;00C775EF&quot;/&gt;&lt;wsp:rsid wsp:val=&quot;00C7799E&quot;/&gt;&lt;wsp:rsid wsp:val=&quot;00C77DF7&quot;/&gt;&lt;wsp:rsid wsp:val=&quot;00C80279&quot;/&gt;&lt;wsp:rsid wsp:val=&quot;00C80547&quot;/&gt;&lt;wsp:rsid wsp:val=&quot;00C80FD1&quot;/&gt;&lt;wsp:rsid wsp:val=&quot;00C8198E&quot;/&gt;&lt;wsp:rsid wsp:val=&quot;00C81B30&quot;/&gt;&lt;wsp:rsid wsp:val=&quot;00C82387&quot;/&gt;&lt;wsp:rsid wsp:val=&quot;00C82A08&quot;/&gt;&lt;wsp:rsid wsp:val=&quot;00C83E22&quot;/&gt;&lt;wsp:rsid wsp:val=&quot;00C85253&quot;/&gt;&lt;wsp:rsid wsp:val=&quot;00C8534D&quot;/&gt;&lt;wsp:rsid wsp:val=&quot;00C86131&quot;/&gt;&lt;wsp:rsid wsp:val=&quot;00C8624E&quot;/&gt;&lt;wsp:rsid wsp:val=&quot;00C86379&quot;/&gt;&lt;wsp:rsid wsp:val=&quot;00C864C3&quot;/&gt;&lt;wsp:rsid wsp:val=&quot;00C864DB&quot;/&gt;&lt;wsp:rsid wsp:val=&quot;00C87183&quot;/&gt;&lt;wsp:rsid wsp:val=&quot;00C87304&quot;/&gt;&lt;wsp:rsid wsp:val=&quot;00C8781D&quot;/&gt;&lt;wsp:rsid wsp:val=&quot;00C901A9&quot;/&gt;&lt;wsp:rsid wsp:val=&quot;00C905AC&quot;/&gt;&lt;wsp:rsid wsp:val=&quot;00C90B43&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651&quot;/&gt;&lt;wsp:rsid wsp:val=&quot;00C93B27&quot;/&gt;&lt;wsp:rsid wsp:val=&quot;00C93C3E&quot;/&gt;&lt;wsp:rsid wsp:val=&quot;00C93D37&quot;/&gt;&lt;wsp:rsid wsp:val=&quot;00C94508&quot;/&gt;&lt;wsp:rsid wsp:val=&quot;00C945A6&quot;/&gt;&lt;wsp:rsid wsp:val=&quot;00C945EC&quot;/&gt;&lt;wsp:rsid wsp:val=&quot;00C94AA5&quot;/&gt;&lt;wsp:rsid wsp:val=&quot;00C94C81&quot;/&gt;&lt;wsp:rsid wsp:val=&quot;00C94E45&quot;/&gt;&lt;wsp:rsid wsp:val=&quot;00C95300&quot;/&gt;&lt;wsp:rsid wsp:val=&quot;00C95380&quot;/&gt;&lt;wsp:rsid wsp:val=&quot;00C95548&quot;/&gt;&lt;wsp:rsid wsp:val=&quot;00C955AD&quot;/&gt;&lt;wsp:rsid wsp:val=&quot;00C95730&quot;/&gt;&lt;wsp:rsid wsp:val=&quot;00C957CD&quot;/&gt;&lt;wsp:rsid wsp:val=&quot;00C95962&quot;/&gt;&lt;wsp:rsid wsp:val=&quot;00C95A8A&quot;/&gt;&lt;wsp:rsid wsp:val=&quot;00C95B26&quot;/&gt;&lt;wsp:rsid wsp:val=&quot;00C95B2F&quot;/&gt;&lt;wsp:rsid wsp:val=&quot;00C95CCD&quot;/&gt;&lt;wsp:rsid wsp:val=&quot;00C95CD4&quot;/&gt;&lt;wsp:rsid wsp:val=&quot;00C96A19&quot;/&gt;&lt;wsp:rsid wsp:val=&quot;00C96FE0&quot;/&gt;&lt;wsp:rsid wsp:val=&quot;00C973E2&quot;/&gt;&lt;wsp:rsid wsp:val=&quot;00C975B2&quot;/&gt;&lt;wsp:rsid wsp:val=&quot;00C97AF1&quot;/&gt;&lt;wsp:rsid wsp:val=&quot;00CA09AA&quot;/&gt;&lt;wsp:rsid wsp:val=&quot;00CA0BAF&quot;/&gt;&lt;wsp:rsid wsp:val=&quot;00CA10AC&quot;/&gt;&lt;wsp:rsid wsp:val=&quot;00CA114D&quot;/&gt;&lt;wsp:rsid wsp:val=&quot;00CA1225&quot;/&gt;&lt;wsp:rsid wsp:val=&quot;00CA18D2&quot;/&gt;&lt;wsp:rsid wsp:val=&quot;00CA2919&quot;/&gt;&lt;wsp:rsid wsp:val=&quot;00CA2A7E&quot;/&gt;&lt;wsp:rsid wsp:val=&quot;00CA2B09&quot;/&gt;&lt;wsp:rsid wsp:val=&quot;00CA2C56&quot;/&gt;&lt;wsp:rsid wsp:val=&quot;00CA2E5D&quot;/&gt;&lt;wsp:rsid wsp:val=&quot;00CA3860&quot;/&gt;&lt;wsp:rsid wsp:val=&quot;00CA48F7&quot;/&gt;&lt;wsp:rsid wsp:val=&quot;00CA4A3F&quot;/&gt;&lt;wsp:rsid wsp:val=&quot;00CA4C14&quot;/&gt;&lt;wsp:rsid wsp:val=&quot;00CA4FE7&quot;/&gt;&lt;wsp:rsid wsp:val=&quot;00CA51A0&quot;/&gt;&lt;wsp:rsid wsp:val=&quot;00CA572F&quot;/&gt;&lt;wsp:rsid wsp:val=&quot;00CA58B2&quot;/&gt;&lt;wsp:rsid wsp:val=&quot;00CA5BEE&quot;/&gt;&lt;wsp:rsid wsp:val=&quot;00CA5EB2&quot;/&gt;&lt;wsp:rsid wsp:val=&quot;00CA6121&quot;/&gt;&lt;wsp:rsid wsp:val=&quot;00CA6164&quot;/&gt;&lt;wsp:rsid wsp:val=&quot;00CA63C6&quot;/&gt;&lt;wsp:rsid wsp:val=&quot;00CA6435&quot;/&gt;&lt;wsp:rsid wsp:val=&quot;00CA669B&quot;/&gt;&lt;wsp:rsid wsp:val=&quot;00CA73B2&quot;/&gt;&lt;wsp:rsid wsp:val=&quot;00CA74E8&quot;/&gt;&lt;wsp:rsid wsp:val=&quot;00CA765C&quot;/&gt;&lt;wsp:rsid wsp:val=&quot;00CA7EE9&quot;/&gt;&lt;wsp:rsid wsp:val=&quot;00CB016A&quot;/&gt;&lt;wsp:rsid wsp:val=&quot;00CB047F&quot;/&gt;&lt;wsp:rsid wsp:val=&quot;00CB0C2A&quot;/&gt;&lt;wsp:rsid wsp:val=&quot;00CB11BD&quot;/&gt;&lt;wsp:rsid wsp:val=&quot;00CB1368&quot;/&gt;&lt;wsp:rsid wsp:val=&quot;00CB1F2A&quot;/&gt;&lt;wsp:rsid wsp:val=&quot;00CB2836&quot;/&gt;&lt;wsp:rsid wsp:val=&quot;00CB2F65&quot;/&gt;&lt;wsp:rsid wsp:val=&quot;00CB480A&quot;/&gt;&lt;wsp:rsid wsp:val=&quot;00CB4FA5&quot;/&gt;&lt;wsp:rsid wsp:val=&quot;00CB558B&quot;/&gt;&lt;wsp:rsid wsp:val=&quot;00CB5751&quot;/&gt;&lt;wsp:rsid wsp:val=&quot;00CB58DD&quot;/&gt;&lt;wsp:rsid wsp:val=&quot;00CB5A90&quot;/&gt;&lt;wsp:rsid wsp:val=&quot;00CB5A9F&quot;/&gt;&lt;wsp:rsid wsp:val=&quot;00CB5EF8&quot;/&gt;&lt;wsp:rsid wsp:val=&quot;00CB6343&quot;/&gt;&lt;wsp:rsid wsp:val=&quot;00CB6590&quot;/&gt;&lt;wsp:rsid wsp:val=&quot;00CB68B3&quot;/&gt;&lt;wsp:rsid wsp:val=&quot;00CB68CD&quot;/&gt;&lt;wsp:rsid wsp:val=&quot;00CB6AF4&quot;/&gt;&lt;wsp:rsid wsp:val=&quot;00CB6F13&quot;/&gt;&lt;wsp:rsid wsp:val=&quot;00CB6F9E&quot;/&gt;&lt;wsp:rsid wsp:val=&quot;00CB7648&quot;/&gt;&lt;wsp:rsid wsp:val=&quot;00CB77AE&quot;/&gt;&lt;wsp:rsid wsp:val=&quot;00CB7B6B&quot;/&gt;&lt;wsp:rsid wsp:val=&quot;00CC009C&quot;/&gt;&lt;wsp:rsid wsp:val=&quot;00CC00B7&quot;/&gt;&lt;wsp:rsid wsp:val=&quot;00CC034B&quot;/&gt;&lt;wsp:rsid wsp:val=&quot;00CC054D&quot;/&gt;&lt;wsp:rsid wsp:val=&quot;00CC0AA7&quot;/&gt;&lt;wsp:rsid wsp:val=&quot;00CC0C70&quot;/&gt;&lt;wsp:rsid wsp:val=&quot;00CC0E56&quot;/&gt;&lt;wsp:rsid wsp:val=&quot;00CC172A&quot;/&gt;&lt;wsp:rsid wsp:val=&quot;00CC17E2&quot;/&gt;&lt;wsp:rsid wsp:val=&quot;00CC1A18&quot;/&gt;&lt;wsp:rsid wsp:val=&quot;00CC1C42&quot;/&gt;&lt;wsp:rsid wsp:val=&quot;00CC1CA3&quot;/&gt;&lt;wsp:rsid wsp:val=&quot;00CC1E3E&quot;/&gt;&lt;wsp:rsid wsp:val=&quot;00CC1E40&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B0F&quot;/&gt;&lt;wsp:rsid wsp:val=&quot;00CC6B27&quot;/&gt;&lt;wsp:rsid wsp:val=&quot;00CC6B9F&quot;/&gt;&lt;wsp:rsid wsp:val=&quot;00CC6C99&quot;/&gt;&lt;wsp:rsid wsp:val=&quot;00CC728B&quot;/&gt;&lt;wsp:rsid wsp:val=&quot;00CC7356&quot;/&gt;&lt;wsp:rsid wsp:val=&quot;00CC74D5&quot;/&gt;&lt;wsp:rsid wsp:val=&quot;00CC7A6D&quot;/&gt;&lt;wsp:rsid wsp:val=&quot;00CC7BD9&quot;/&gt;&lt;wsp:rsid wsp:val=&quot;00CC7DF3&quot;/&gt;&lt;wsp:rsid wsp:val=&quot;00CC7DF5&quot;/&gt;&lt;wsp:rsid wsp:val=&quot;00CD04B6&quot;/&gt;&lt;wsp:rsid wsp:val=&quot;00CD04FE&quot;/&gt;&lt;wsp:rsid wsp:val=&quot;00CD0740&quot;/&gt;&lt;wsp:rsid wsp:val=&quot;00CD0768&quot;/&gt;&lt;wsp:rsid wsp:val=&quot;00CD0A59&quot;/&gt;&lt;wsp:rsid wsp:val=&quot;00CD14CB&quot;/&gt;&lt;wsp:rsid wsp:val=&quot;00CD150B&quot;/&gt;&lt;wsp:rsid wsp:val=&quot;00CD179D&quot;/&gt;&lt;wsp:rsid wsp:val=&quot;00CD1E16&quot;/&gt;&lt;wsp:rsid wsp:val=&quot;00CD1E6A&quot;/&gt;&lt;wsp:rsid wsp:val=&quot;00CD1E74&quot;/&gt;&lt;wsp:rsid wsp:val=&quot;00CD223B&quot;/&gt;&lt;wsp:rsid wsp:val=&quot;00CD2585&quot;/&gt;&lt;wsp:rsid wsp:val=&quot;00CD25A6&quot;/&gt;&lt;wsp:rsid wsp:val=&quot;00CD283A&quot;/&gt;&lt;wsp:rsid wsp:val=&quot;00CD2903&quot;/&gt;&lt;wsp:rsid wsp:val=&quot;00CD2C72&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358&quot;/&gt;&lt;wsp:rsid wsp:val=&quot;00CD43D9&quot;/&gt;&lt;wsp:rsid wsp:val=&quot;00CD492B&quot;/&gt;&lt;wsp:rsid wsp:val=&quot;00CD58A4&quot;/&gt;&lt;wsp:rsid wsp:val=&quot;00CD5C02&quot;/&gt;&lt;wsp:rsid wsp:val=&quot;00CD61E3&quot;/&gt;&lt;wsp:rsid wsp:val=&quot;00CD63C5&quot;/&gt;&lt;wsp:rsid wsp:val=&quot;00CD6814&quot;/&gt;&lt;wsp:rsid wsp:val=&quot;00CD6E0B&quot;/&gt;&lt;wsp:rsid wsp:val=&quot;00CD6F88&quot;/&gt;&lt;wsp:rsid wsp:val=&quot;00CD706B&quot;/&gt;&lt;wsp:rsid wsp:val=&quot;00CD787F&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654&quot;/&gt;&lt;wsp:rsid wsp:val=&quot;00CE37BB&quot;/&gt;&lt;wsp:rsid wsp:val=&quot;00CE4D41&quot;/&gt;&lt;wsp:rsid wsp:val=&quot;00CE4FAE&quot;/&gt;&lt;wsp:rsid wsp:val=&quot;00CE5180&quot;/&gt;&lt;wsp:rsid wsp:val=&quot;00CE56E1&quot;/&gt;&lt;wsp:rsid wsp:val=&quot;00CE5A7E&quot;/&gt;&lt;wsp:rsid wsp:val=&quot;00CE5E50&quot;/&gt;&lt;wsp:rsid wsp:val=&quot;00CE66BE&quot;/&gt;&lt;wsp:rsid wsp:val=&quot;00CE697C&quot;/&gt;&lt;wsp:rsid wsp:val=&quot;00CE69F3&quot;/&gt;&lt;wsp:rsid wsp:val=&quot;00CE6AD5&quot;/&gt;&lt;wsp:rsid wsp:val=&quot;00CE6E24&quot;/&gt;&lt;wsp:rsid wsp:val=&quot;00CE733A&quot;/&gt;&lt;wsp:rsid wsp:val=&quot;00CE76BD&quot;/&gt;&lt;wsp:rsid wsp:val=&quot;00CE79BC&quot;/&gt;&lt;wsp:rsid wsp:val=&quot;00CE7E65&quot;/&gt;&lt;wsp:rsid wsp:val=&quot;00CF02AC&quot;/&gt;&lt;wsp:rsid wsp:val=&quot;00CF057C&quot;/&gt;&lt;wsp:rsid wsp:val=&quot;00CF06E6&quot;/&gt;&lt;wsp:rsid wsp:val=&quot;00CF18AB&quot;/&gt;&lt;wsp:rsid wsp:val=&quot;00CF1AA6&quot;/&gt;&lt;wsp:rsid wsp:val=&quot;00CF20C8&quot;/&gt;&lt;wsp:rsid wsp:val=&quot;00CF22F9&quot;/&gt;&lt;wsp:rsid wsp:val=&quot;00CF233B&quot;/&gt;&lt;wsp:rsid wsp:val=&quot;00CF23D5&quot;/&gt;&lt;wsp:rsid wsp:val=&quot;00CF2639&quot;/&gt;&lt;wsp:rsid wsp:val=&quot;00CF277A&quot;/&gt;&lt;wsp:rsid wsp:val=&quot;00CF2FBF&quot;/&gt;&lt;wsp:rsid wsp:val=&quot;00CF33BA&quot;/&gt;&lt;wsp:rsid wsp:val=&quot;00CF3F01&quot;/&gt;&lt;wsp:rsid wsp:val=&quot;00CF4079&quot;/&gt;&lt;wsp:rsid wsp:val=&quot;00CF40BA&quot;/&gt;&lt;wsp:rsid wsp:val=&quot;00CF43E3&quot;/&gt;&lt;wsp:rsid wsp:val=&quot;00CF46E1&quot;/&gt;&lt;wsp:rsid wsp:val=&quot;00CF4743&quot;/&gt;&lt;wsp:rsid wsp:val=&quot;00CF4FF0&quot;/&gt;&lt;wsp:rsid wsp:val=&quot;00CF50A9&quot;/&gt;&lt;wsp:rsid wsp:val=&quot;00CF52CF&quot;/&gt;&lt;wsp:rsid wsp:val=&quot;00CF542D&quot;/&gt;&lt;wsp:rsid wsp:val=&quot;00CF5A88&quot;/&gt;&lt;wsp:rsid wsp:val=&quot;00CF5BC8&quot;/&gt;&lt;wsp:rsid wsp:val=&quot;00CF61A3&quot;/&gt;&lt;wsp:rsid wsp:val=&quot;00CF667C&quot;/&gt;&lt;wsp:rsid wsp:val=&quot;00CF66DE&quot;/&gt;&lt;wsp:rsid wsp:val=&quot;00CF6848&quot;/&gt;&lt;wsp:rsid wsp:val=&quot;00CF6AF3&quot;/&gt;&lt;wsp:rsid wsp:val=&quot;00CF6C9A&quot;/&gt;&lt;wsp:rsid wsp:val=&quot;00CF6E82&quot;/&gt;&lt;wsp:rsid wsp:val=&quot;00CF6F64&quot;/&gt;&lt;wsp:rsid wsp:val=&quot;00CF741A&quot;/&gt;&lt;wsp:rsid wsp:val=&quot;00CF7CCF&quot;/&gt;&lt;wsp:rsid wsp:val=&quot;00CF7FC8&quot;/&gt;&lt;wsp:rsid wsp:val=&quot;00D00419&quot;/&gt;&lt;wsp:rsid wsp:val=&quot;00D00522&quot;/&gt;&lt;wsp:rsid wsp:val=&quot;00D00B22&quot;/&gt;&lt;wsp:rsid wsp:val=&quot;00D00D29&quot;/&gt;&lt;wsp:rsid wsp:val=&quot;00D017EE&quot;/&gt;&lt;wsp:rsid wsp:val=&quot;00D0181F&quot;/&gt;&lt;wsp:rsid wsp:val=&quot;00D0182B&quot;/&gt;&lt;wsp:rsid wsp:val=&quot;00D0186E&quot;/&gt;&lt;wsp:rsid wsp:val=&quot;00D01C73&quot;/&gt;&lt;wsp:rsid wsp:val=&quot;00D01E6B&quot;/&gt;&lt;wsp:rsid wsp:val=&quot;00D01F7D&quot;/&gt;&lt;wsp:rsid wsp:val=&quot;00D02369&quot;/&gt;&lt;wsp:rsid wsp:val=&quot;00D02592&quot;/&gt;&lt;wsp:rsid wsp:val=&quot;00D02978&quot;/&gt;&lt;wsp:rsid wsp:val=&quot;00D02A86&quot;/&gt;&lt;wsp:rsid wsp:val=&quot;00D02C36&quot;/&gt;&lt;wsp:rsid wsp:val=&quot;00D02E17&quot;/&gt;&lt;wsp:rsid wsp:val=&quot;00D03E71&quot;/&gt;&lt;wsp:rsid wsp:val=&quot;00D047A7&quot;/&gt;&lt;wsp:rsid wsp:val=&quot;00D04F60&quot;/&gt;&lt;wsp:rsid wsp:val=&quot;00D04FC8&quot;/&gt;&lt;wsp:rsid wsp:val=&quot;00D05393&quot;/&gt;&lt;wsp:rsid wsp:val=&quot;00D05962&quot;/&gt;&lt;wsp:rsid wsp:val=&quot;00D05FD4&quot;/&gt;&lt;wsp:rsid wsp:val=&quot;00D06088&quot;/&gt;&lt;wsp:rsid wsp:val=&quot;00D0675C&quot;/&gt;&lt;wsp:rsid wsp:val=&quot;00D06800&quot;/&gt;&lt;wsp:rsid wsp:val=&quot;00D06B22&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2D9D&quot;/&gt;&lt;wsp:rsid wsp:val=&quot;00D132BF&quot;/&gt;&lt;wsp:rsid wsp:val=&quot;00D13880&quot;/&gt;&lt;wsp:rsid wsp:val=&quot;00D13BBC&quot;/&gt;&lt;wsp:rsid wsp:val=&quot;00D13CCD&quot;/&gt;&lt;wsp:rsid wsp:val=&quot;00D14204&quot;/&gt;&lt;wsp:rsid wsp:val=&quot;00D142BC&quot;/&gt;&lt;wsp:rsid wsp:val=&quot;00D14BB2&quot;/&gt;&lt;wsp:rsid wsp:val=&quot;00D153CD&quot;/&gt;&lt;wsp:rsid wsp:val=&quot;00D156B2&quot;/&gt;&lt;wsp:rsid wsp:val=&quot;00D15D9D&quot;/&gt;&lt;wsp:rsid wsp:val=&quot;00D1624D&quot;/&gt;&lt;wsp:rsid wsp:val=&quot;00D16AC4&quot;/&gt;&lt;wsp:rsid wsp:val=&quot;00D16BA8&quot;/&gt;&lt;wsp:rsid wsp:val=&quot;00D174E5&quot;/&gt;&lt;wsp:rsid wsp:val=&quot;00D175B8&quot;/&gt;&lt;wsp:rsid wsp:val=&quot;00D17748&quot;/&gt;&lt;wsp:rsid wsp:val=&quot;00D17F37&quot;/&gt;&lt;wsp:rsid wsp:val=&quot;00D20171&quot;/&gt;&lt;wsp:rsid wsp:val=&quot;00D202D3&quot;/&gt;&lt;wsp:rsid wsp:val=&quot;00D20F77&quot;/&gt;&lt;wsp:rsid wsp:val=&quot;00D2109E&quot;/&gt;&lt;wsp:rsid wsp:val=&quot;00D215E6&quot;/&gt;&lt;wsp:rsid wsp:val=&quot;00D2171B&quot;/&gt;&lt;wsp:rsid wsp:val=&quot;00D217CE&quot;/&gt;&lt;wsp:rsid wsp:val=&quot;00D22148&quot;/&gt;&lt;wsp:rsid wsp:val=&quot;00D22D2B&quot;/&gt;&lt;wsp:rsid wsp:val=&quot;00D2322E&quot;/&gt;&lt;wsp:rsid wsp:val=&quot;00D23556&quot;/&gt;&lt;wsp:rsid wsp:val=&quot;00D2390D&quot;/&gt;&lt;wsp:rsid wsp:val=&quot;00D23972&quot;/&gt;&lt;wsp:rsid wsp:val=&quot;00D23B89&quot;/&gt;&lt;wsp:rsid wsp:val=&quot;00D23CE2&quot;/&gt;&lt;wsp:rsid wsp:val=&quot;00D23EAA&quot;/&gt;&lt;wsp:rsid wsp:val=&quot;00D24F96&quot;/&gt;&lt;wsp:rsid wsp:val=&quot;00D258A8&quot;/&gt;&lt;wsp:rsid wsp:val=&quot;00D2592C&quot;/&gt;&lt;wsp:rsid wsp:val=&quot;00D25A50&quot;/&gt;&lt;wsp:rsid wsp:val=&quot;00D26199&quot;/&gt;&lt;wsp:rsid wsp:val=&quot;00D261FB&quot;/&gt;&lt;wsp:rsid wsp:val=&quot;00D26283&quot;/&gt;&lt;wsp:rsid wsp:val=&quot;00D263B5&quot;/&gt;&lt;wsp:rsid wsp:val=&quot;00D26586&quot;/&gt;&lt;wsp:rsid wsp:val=&quot;00D268F4&quot;/&gt;&lt;wsp:rsid wsp:val=&quot;00D269DE&quot;/&gt;&lt;wsp:rsid wsp:val=&quot;00D26B1E&quot;/&gt;&lt;wsp:rsid wsp:val=&quot;00D26DBE&quot;/&gt;&lt;wsp:rsid wsp:val=&quot;00D27628&quot;/&gt;&lt;wsp:rsid wsp:val=&quot;00D27843&quot;/&gt;&lt;wsp:rsid wsp:val=&quot;00D27DF2&quot;/&gt;&lt;wsp:rsid wsp:val=&quot;00D27F01&quot;/&gt;&lt;wsp:rsid wsp:val=&quot;00D30B60&quot;/&gt;&lt;wsp:rsid wsp:val=&quot;00D30C46&quot;/&gt;&lt;wsp:rsid wsp:val=&quot;00D30FC7&quot;/&gt;&lt;wsp:rsid wsp:val=&quot;00D31B9F&quot;/&gt;&lt;wsp:rsid wsp:val=&quot;00D31BEA&quot;/&gt;&lt;wsp:rsid wsp:val=&quot;00D31E85&quot;/&gt;&lt;wsp:rsid wsp:val=&quot;00D32120&quot;/&gt;&lt;wsp:rsid wsp:val=&quot;00D32446&quot;/&gt;&lt;wsp:rsid wsp:val=&quot;00D3298A&quot;/&gt;&lt;wsp:rsid wsp:val=&quot;00D329ED&quot;/&gt;&lt;wsp:rsid wsp:val=&quot;00D32B6E&quot;/&gt;&lt;wsp:rsid wsp:val=&quot;00D33313&quot;/&gt;&lt;wsp:rsid wsp:val=&quot;00D33410&quot;/&gt;&lt;wsp:rsid wsp:val=&quot;00D33AB3&quot;/&gt;&lt;wsp:rsid wsp:val=&quot;00D33AFC&quot;/&gt;&lt;wsp:rsid wsp:val=&quot;00D33D07&quot;/&gt;&lt;wsp:rsid wsp:val=&quot;00D3410B&quot;/&gt;&lt;wsp:rsid wsp:val=&quot;00D344C9&quot;/&gt;&lt;wsp:rsid wsp:val=&quot;00D3461F&quot;/&gt;&lt;wsp:rsid wsp:val=&quot;00D35272&quot;/&gt;&lt;wsp:rsid wsp:val=&quot;00D353FF&quot;/&gt;&lt;wsp:rsid wsp:val=&quot;00D35BE8&quot;/&gt;&lt;wsp:rsid wsp:val=&quot;00D3609F&quot;/&gt;&lt;wsp:rsid wsp:val=&quot;00D3610A&quot;/&gt;&lt;wsp:rsid wsp:val=&quot;00D361F6&quot;/&gt;&lt;wsp:rsid wsp:val=&quot;00D3646C&quot;/&gt;&lt;wsp:rsid wsp:val=&quot;00D3668C&quot;/&gt;&lt;wsp:rsid wsp:val=&quot;00D366E7&quot;/&gt;&lt;wsp:rsid wsp:val=&quot;00D369EA&quot;/&gt;&lt;wsp:rsid wsp:val=&quot;00D36C8E&quot;/&gt;&lt;wsp:rsid wsp:val=&quot;00D36ED5&quot;/&gt;&lt;wsp:rsid wsp:val=&quot;00D37568&quot;/&gt;&lt;wsp:rsid wsp:val=&quot;00D37C2D&quot;/&gt;&lt;wsp:rsid wsp:val=&quot;00D403D9&quot;/&gt;&lt;wsp:rsid wsp:val=&quot;00D404CE&quot;/&gt;&lt;wsp:rsid wsp:val=&quot;00D40E24&quot;/&gt;&lt;wsp:rsid wsp:val=&quot;00D40E25&quot;/&gt;&lt;wsp:rsid wsp:val=&quot;00D40E78&quot;/&gt;&lt;wsp:rsid wsp:val=&quot;00D41009&quot;/&gt;&lt;wsp:rsid wsp:val=&quot;00D41901&quot;/&gt;&lt;wsp:rsid wsp:val=&quot;00D41B4E&quot;/&gt;&lt;wsp:rsid wsp:val=&quot;00D41B97&quot;/&gt;&lt;wsp:rsid wsp:val=&quot;00D41BD5&quot;/&gt;&lt;wsp:rsid wsp:val=&quot;00D41CD0&quot;/&gt;&lt;wsp:rsid wsp:val=&quot;00D41D9A&quot;/&gt;&lt;wsp:rsid wsp:val=&quot;00D420DA&quot;/&gt;&lt;wsp:rsid wsp:val=&quot;00D421D9&quot;/&gt;&lt;wsp:rsid wsp:val=&quot;00D422E4&quot;/&gt;&lt;wsp:rsid wsp:val=&quot;00D429DA&quot;/&gt;&lt;wsp:rsid wsp:val=&quot;00D42B71&quot;/&gt;&lt;wsp:rsid wsp:val=&quot;00D42B88&quot;/&gt;&lt;wsp:rsid wsp:val=&quot;00D435FC&quot;/&gt;&lt;wsp:rsid wsp:val=&quot;00D43888&quot;/&gt;&lt;wsp:rsid wsp:val=&quot;00D43E9E&quot;/&gt;&lt;wsp:rsid wsp:val=&quot;00D440D2&quot;/&gt;&lt;wsp:rsid wsp:val=&quot;00D44232&quot;/&gt;&lt;wsp:rsid wsp:val=&quot;00D4429F&quot;/&gt;&lt;wsp:rsid wsp:val=&quot;00D44336&quot;/&gt;&lt;wsp:rsid wsp:val=&quot;00D446C6&quot;/&gt;&lt;wsp:rsid wsp:val=&quot;00D448BD&quot;/&gt;&lt;wsp:rsid wsp:val=&quot;00D44A5C&quot;/&gt;&lt;wsp:rsid wsp:val=&quot;00D44A68&quot;/&gt;&lt;wsp:rsid wsp:val=&quot;00D4501C&quot;/&gt;&lt;wsp:rsid wsp:val=&quot;00D4551B&quot;/&gt;&lt;wsp:rsid wsp:val=&quot;00D45581&quot;/&gt;&lt;wsp:rsid wsp:val=&quot;00D45C69&quot;/&gt;&lt;wsp:rsid wsp:val=&quot;00D45ED8&quot;/&gt;&lt;wsp:rsid wsp:val=&quot;00D466E5&quot;/&gt;&lt;wsp:rsid wsp:val=&quot;00D467C7&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4B&quot;/&gt;&lt;wsp:rsid wsp:val=&quot;00D477E2&quot;/&gt;&lt;wsp:rsid wsp:val=&quot;00D47C14&quot;/&gt;&lt;wsp:rsid wsp:val=&quot;00D501B2&quot;/&gt;&lt;wsp:rsid wsp:val=&quot;00D502B4&quot;/&gt;&lt;wsp:rsid wsp:val=&quot;00D5044A&quot;/&gt;&lt;wsp:rsid wsp:val=&quot;00D5082A&quot;/&gt;&lt;wsp:rsid wsp:val=&quot;00D50C12&quot;/&gt;&lt;wsp:rsid wsp:val=&quot;00D50F95&quot;/&gt;&lt;wsp:rsid wsp:val=&quot;00D5102A&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342F&quot;/&gt;&lt;wsp:rsid wsp:val=&quot;00D53539&quot;/&gt;&lt;wsp:rsid wsp:val=&quot;00D53768&quot;/&gt;&lt;wsp:rsid wsp:val=&quot;00D53C63&quot;/&gt;&lt;wsp:rsid wsp:val=&quot;00D54B87&quot;/&gt;&lt;wsp:rsid wsp:val=&quot;00D54C59&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27D&quot;/&gt;&lt;wsp:rsid wsp:val=&quot;00D56330&quot;/&gt;&lt;wsp:rsid wsp:val=&quot;00D563C2&quot;/&gt;&lt;wsp:rsid wsp:val=&quot;00D56450&quot;/&gt;&lt;wsp:rsid wsp:val=&quot;00D56544&quot;/&gt;&lt;wsp:rsid wsp:val=&quot;00D56561&quot;/&gt;&lt;wsp:rsid wsp:val=&quot;00D56C31&quot;/&gt;&lt;wsp:rsid wsp:val=&quot;00D56D65&quot;/&gt;&lt;wsp:rsid wsp:val=&quot;00D56E86&quot;/&gt;&lt;wsp:rsid wsp:val=&quot;00D57291&quot;/&gt;&lt;wsp:rsid wsp:val=&quot;00D572B2&quot;/&gt;&lt;wsp:rsid wsp:val=&quot;00D578C5&quot;/&gt;&lt;wsp:rsid wsp:val=&quot;00D57C20&quot;/&gt;&lt;wsp:rsid wsp:val=&quot;00D57CEB&quot;/&gt;&lt;wsp:rsid wsp:val=&quot;00D57F0A&quot;/&gt;&lt;wsp:rsid wsp:val=&quot;00D600BE&quot;/&gt;&lt;wsp:rsid wsp:val=&quot;00D601BA&quot;/&gt;&lt;wsp:rsid wsp:val=&quot;00D60207&quot;/&gt;&lt;wsp:rsid wsp:val=&quot;00D60356&quot;/&gt;&lt;wsp:rsid wsp:val=&quot;00D60BCB&quot;/&gt;&lt;wsp:rsid wsp:val=&quot;00D60CB2&quot;/&gt;&lt;wsp:rsid wsp:val=&quot;00D60DD4&quot;/&gt;&lt;wsp:rsid wsp:val=&quot;00D610A5&quot;/&gt;&lt;wsp:rsid wsp:val=&quot;00D61834&quot;/&gt;&lt;wsp:rsid wsp:val=&quot;00D620D9&quot;/&gt;&lt;wsp:rsid wsp:val=&quot;00D62243&quot;/&gt;&lt;wsp:rsid wsp:val=&quot;00D62334&quot;/&gt;&lt;wsp:rsid wsp:val=&quot;00D6278F&quot;/&gt;&lt;wsp:rsid wsp:val=&quot;00D62798&quot;/&gt;&lt;wsp:rsid wsp:val=&quot;00D62949&quot;/&gt;&lt;wsp:rsid wsp:val=&quot;00D62B51&quot;/&gt;&lt;wsp:rsid wsp:val=&quot;00D62DEC&quot;/&gt;&lt;wsp:rsid wsp:val=&quot;00D634D4&quot;/&gt;&lt;wsp:rsid wsp:val=&quot;00D63BAD&quot;/&gt;&lt;wsp:rsid wsp:val=&quot;00D63C5F&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5404&quot;/&gt;&lt;wsp:rsid wsp:val=&quot;00D6575A&quot;/&gt;&lt;wsp:rsid wsp:val=&quot;00D65837&quot;/&gt;&lt;wsp:rsid wsp:val=&quot;00D65AAD&quot;/&gt;&lt;wsp:rsid wsp:val=&quot;00D66022&quot;/&gt;&lt;wsp:rsid wsp:val=&quot;00D66065&quot;/&gt;&lt;wsp:rsid wsp:val=&quot;00D662E2&quot;/&gt;&lt;wsp:rsid wsp:val=&quot;00D66657&quot;/&gt;&lt;wsp:rsid wsp:val=&quot;00D668FD&quot;/&gt;&lt;wsp:rsid wsp:val=&quot;00D66DAA&quot;/&gt;&lt;wsp:rsid wsp:val=&quot;00D7010A&quot;/&gt;&lt;wsp:rsid wsp:val=&quot;00D7040B&quot;/&gt;&lt;wsp:rsid wsp:val=&quot;00D70824&quot;/&gt;&lt;wsp:rsid wsp:val=&quot;00D70F5E&quot;/&gt;&lt;wsp:rsid wsp:val=&quot;00D70F87&quot;/&gt;&lt;wsp:rsid wsp:val=&quot;00D7116B&quot;/&gt;&lt;wsp:rsid wsp:val=&quot;00D7123A&quot;/&gt;&lt;wsp:rsid wsp:val=&quot;00D71259&quot;/&gt;&lt;wsp:rsid wsp:val=&quot;00D71D45&quot;/&gt;&lt;wsp:rsid wsp:val=&quot;00D73209&quot;/&gt;&lt;wsp:rsid wsp:val=&quot;00D73337&quot;/&gt;&lt;wsp:rsid wsp:val=&quot;00D73347&quot;/&gt;&lt;wsp:rsid wsp:val=&quot;00D73A3C&quot;/&gt;&lt;wsp:rsid wsp:val=&quot;00D73A6B&quot;/&gt;&lt;wsp:rsid wsp:val=&quot;00D73B96&quot;/&gt;&lt;wsp:rsid wsp:val=&quot;00D73DAD&quot;/&gt;&lt;wsp:rsid wsp:val=&quot;00D73DE0&quot;/&gt;&lt;wsp:rsid wsp:val=&quot;00D73E0D&quot;/&gt;&lt;wsp:rsid wsp:val=&quot;00D740A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491&quot;/&gt;&lt;wsp:rsid wsp:val=&quot;00D817FD&quot;/&gt;&lt;wsp:rsid wsp:val=&quot;00D81AF1&quot;/&gt;&lt;wsp:rsid wsp:val=&quot;00D81E9C&quot;/&gt;&lt;wsp:rsid wsp:val=&quot;00D820F3&quot;/&gt;&lt;wsp:rsid wsp:val=&quot;00D82543&quot;/&gt;&lt;wsp:rsid wsp:val=&quot;00D829AC&quot;/&gt;&lt;wsp:rsid wsp:val=&quot;00D82CF4&quot;/&gt;&lt;wsp:rsid wsp:val=&quot;00D83401&quot;/&gt;&lt;wsp:rsid wsp:val=&quot;00D838CD&quot;/&gt;&lt;wsp:rsid wsp:val=&quot;00D83B14&quot;/&gt;&lt;wsp:rsid wsp:val=&quot;00D83EE4&quot;/&gt;&lt;wsp:rsid wsp:val=&quot;00D84268&quot;/&gt;&lt;wsp:rsid wsp:val=&quot;00D84464&quot;/&gt;&lt;wsp:rsid wsp:val=&quot;00D846C5&quot;/&gt;&lt;wsp:rsid wsp:val=&quot;00D84B19&quot;/&gt;&lt;wsp:rsid wsp:val=&quot;00D853C3&quot;/&gt;&lt;wsp:rsid wsp:val=&quot;00D8588D&quot;/&gt;&lt;wsp:rsid wsp:val=&quot;00D85C44&quot;/&gt;&lt;wsp:rsid wsp:val=&quot;00D86343&quot;/&gt;&lt;wsp:rsid wsp:val=&quot;00D86B2B&quot;/&gt;&lt;wsp:rsid wsp:val=&quot;00D86B37&quot;/&gt;&lt;wsp:rsid wsp:val=&quot;00D86ED1&quot;/&gt;&lt;wsp:rsid wsp:val=&quot;00D87154&quot;/&gt;&lt;wsp:rsid wsp:val=&quot;00D8757E&quot;/&gt;&lt;wsp:rsid wsp:val=&quot;00D8778A&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8C&quot;/&gt;&lt;wsp:rsid wsp:val=&quot;00D921E5&quot;/&gt;&lt;wsp:rsid wsp:val=&quot;00D92265&quot;/&gt;&lt;wsp:rsid wsp:val=&quot;00D9230B&quot;/&gt;&lt;wsp:rsid wsp:val=&quot;00D923B9&quot;/&gt;&lt;wsp:rsid wsp:val=&quot;00D92558&quot;/&gt;&lt;wsp:rsid wsp:val=&quot;00D92559&quot;/&gt;&lt;wsp:rsid wsp:val=&quot;00D925F1&quot;/&gt;&lt;wsp:rsid wsp:val=&quot;00D92633&quot;/&gt;&lt;wsp:rsid wsp:val=&quot;00D92CBC&quot;/&gt;&lt;wsp:rsid wsp:val=&quot;00D92FD3&quot;/&gt;&lt;wsp:rsid wsp:val=&quot;00D931F2&quot;/&gt;&lt;wsp:rsid wsp:val=&quot;00D93D5E&quot;/&gt;&lt;wsp:rsid wsp:val=&quot;00D948A0&quot;/&gt;&lt;wsp:rsid wsp:val=&quot;00D94BB0&quot;/&gt;&lt;wsp:rsid wsp:val=&quot;00D94C0C&quot;/&gt;&lt;wsp:rsid wsp:val=&quot;00D94FF3&quot;/&gt;&lt;wsp:rsid wsp:val=&quot;00D957C0&quot;/&gt;&lt;wsp:rsid wsp:val=&quot;00D95BF0&quot;/&gt;&lt;wsp:rsid wsp:val=&quot;00D95BFF&quot;/&gt;&lt;wsp:rsid wsp:val=&quot;00D95F44&quot;/&gt;&lt;wsp:rsid wsp:val=&quot;00D96193&quot;/&gt;&lt;wsp:rsid wsp:val=&quot;00D96780&quot;/&gt;&lt;wsp:rsid wsp:val=&quot;00D96DD2&quot;/&gt;&lt;wsp:rsid wsp:val=&quot;00D97DCE&quot;/&gt;&lt;wsp:rsid wsp:val=&quot;00D97E86&quot;/&gt;&lt;wsp:rsid wsp:val=&quot;00DA0FC0&quot;/&gt;&lt;wsp:rsid wsp:val=&quot;00DA1054&quot;/&gt;&lt;wsp:rsid wsp:val=&quot;00DA1D80&quot;/&gt;&lt;wsp:rsid wsp:val=&quot;00DA2046&quot;/&gt;&lt;wsp:rsid wsp:val=&quot;00DA23D2&quot;/&gt;&lt;wsp:rsid wsp:val=&quot;00DA25F8&quot;/&gt;&lt;wsp:rsid wsp:val=&quot;00DA29C4&quot;/&gt;&lt;wsp:rsid wsp:val=&quot;00DA2B47&quot;/&gt;&lt;wsp:rsid wsp:val=&quot;00DA2CD7&quot;/&gt;&lt;wsp:rsid wsp:val=&quot;00DA2D90&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571D&quot;/&gt;&lt;wsp:rsid wsp:val=&quot;00DA59A6&quot;/&gt;&lt;wsp:rsid wsp:val=&quot;00DA5A53&quot;/&gt;&lt;wsp:rsid wsp:val=&quot;00DA5CA9&quot;/&gt;&lt;wsp:rsid wsp:val=&quot;00DA5E35&quot;/&gt;&lt;wsp:rsid wsp:val=&quot;00DA5E7E&quot;/&gt;&lt;wsp:rsid wsp:val=&quot;00DA5EB0&quot;/&gt;&lt;wsp:rsid wsp:val=&quot;00DA64EB&quot;/&gt;&lt;wsp:rsid wsp:val=&quot;00DA714A&quot;/&gt;&lt;wsp:rsid wsp:val=&quot;00DA71AF&quot;/&gt;&lt;wsp:rsid wsp:val=&quot;00DA727D&quot;/&gt;&lt;wsp:rsid wsp:val=&quot;00DA7A85&quot;/&gt;&lt;wsp:rsid wsp:val=&quot;00DA7B43&quot;/&gt;&lt;wsp:rsid wsp:val=&quot;00DA7BC7&quot;/&gt;&lt;wsp:rsid wsp:val=&quot;00DA7E4C&quot;/&gt;&lt;wsp:rsid wsp:val=&quot;00DB0487&quot;/&gt;&lt;wsp:rsid wsp:val=&quot;00DB0564&quot;/&gt;&lt;wsp:rsid wsp:val=&quot;00DB081D&quot;/&gt;&lt;wsp:rsid wsp:val=&quot;00DB09EE&quot;/&gt;&lt;wsp:rsid wsp:val=&quot;00DB1239&quot;/&gt;&lt;wsp:rsid wsp:val=&quot;00DB1539&quot;/&gt;&lt;wsp:rsid wsp:val=&quot;00DB1F98&quot;/&gt;&lt;wsp:rsid wsp:val=&quot;00DB2551&quot;/&gt;&lt;wsp:rsid wsp:val=&quot;00DB286C&quot;/&gt;&lt;wsp:rsid wsp:val=&quot;00DB2B98&quot;/&gt;&lt;wsp:rsid wsp:val=&quot;00DB2DC2&quot;/&gt;&lt;wsp:rsid wsp:val=&quot;00DB35C7&quot;/&gt;&lt;wsp:rsid wsp:val=&quot;00DB39DE&quot;/&gt;&lt;wsp:rsid wsp:val=&quot;00DB3D52&quot;/&gt;&lt;wsp:rsid wsp:val=&quot;00DB4267&quot;/&gt;&lt;wsp:rsid wsp:val=&quot;00DB42C3&quot;/&gt;&lt;wsp:rsid wsp:val=&quot;00DB4322&quot;/&gt;&lt;wsp:rsid wsp:val=&quot;00DB4F9D&quot;/&gt;&lt;wsp:rsid wsp:val=&quot;00DB5512&quot;/&gt;&lt;wsp:rsid wsp:val=&quot;00DB5863&quot;/&gt;&lt;wsp:rsid wsp:val=&quot;00DB5A21&quot;/&gt;&lt;wsp:rsid wsp:val=&quot;00DB5BEA&quot;/&gt;&lt;wsp:rsid wsp:val=&quot;00DB5CAA&quot;/&gt;&lt;wsp:rsid wsp:val=&quot;00DB5DEB&quot;/&gt;&lt;wsp:rsid wsp:val=&quot;00DB5EE5&quot;/&gt;&lt;wsp:rsid wsp:val=&quot;00DB62A6&quot;/&gt;&lt;wsp:rsid wsp:val=&quot;00DB6500&quot;/&gt;&lt;wsp:rsid wsp:val=&quot;00DB6598&quot;/&gt;&lt;wsp:rsid wsp:val=&quot;00DB6798&quot;/&gt;&lt;wsp:rsid wsp:val=&quot;00DB68B4&quot;/&gt;&lt;wsp:rsid wsp:val=&quot;00DB68FF&quot;/&gt;&lt;wsp:rsid wsp:val=&quot;00DB6FA9&quot;/&gt;&lt;wsp:rsid wsp:val=&quot;00DB71FD&quot;/&gt;&lt;wsp:rsid wsp:val=&quot;00DB7427&quot;/&gt;&lt;wsp:rsid wsp:val=&quot;00DB749A&quot;/&gt;&lt;wsp:rsid wsp:val=&quot;00DB777F&quot;/&gt;&lt;wsp:rsid wsp:val=&quot;00DB79CC&quot;/&gt;&lt;wsp:rsid wsp:val=&quot;00DB7D70&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62B&quot;/&gt;&lt;wsp:rsid wsp:val=&quot;00DC1763&quot;/&gt;&lt;wsp:rsid wsp:val=&quot;00DC2188&quot;/&gt;&lt;wsp:rsid wsp:val=&quot;00DC22B7&quot;/&gt;&lt;wsp:rsid wsp:val=&quot;00DC22C5&quot;/&gt;&lt;wsp:rsid wsp:val=&quot;00DC257F&quot;/&gt;&lt;wsp:rsid wsp:val=&quot;00DC2898&quot;/&gt;&lt;wsp:rsid wsp:val=&quot;00DC28A6&quot;/&gt;&lt;wsp:rsid wsp:val=&quot;00DC28EC&quot;/&gt;&lt;wsp:rsid wsp:val=&quot;00DC392F&quot;/&gt;&lt;wsp:rsid wsp:val=&quot;00DC3E1F&quot;/&gt;&lt;wsp:rsid wsp:val=&quot;00DC452B&quot;/&gt;&lt;wsp:rsid wsp:val=&quot;00DC4B72&quot;/&gt;&lt;wsp:rsid wsp:val=&quot;00DC4CCD&quot;/&gt;&lt;wsp:rsid wsp:val=&quot;00DC4D82&quot;/&gt;&lt;wsp:rsid wsp:val=&quot;00DC4E9C&quot;/&gt;&lt;wsp:rsid wsp:val=&quot;00DC522A&quot;/&gt;&lt;wsp:rsid wsp:val=&quot;00DC522F&quot;/&gt;&lt;wsp:rsid wsp:val=&quot;00DC560A&quot;/&gt;&lt;wsp:rsid wsp:val=&quot;00DC574D&quot;/&gt;&lt;wsp:rsid wsp:val=&quot;00DC588E&quot;/&gt;&lt;wsp:rsid wsp:val=&quot;00DC592C&quot;/&gt;&lt;wsp:rsid wsp:val=&quot;00DC5E66&quot;/&gt;&lt;wsp:rsid wsp:val=&quot;00DC65D8&quot;/&gt;&lt;wsp:rsid wsp:val=&quot;00DC6A94&quot;/&gt;&lt;wsp:rsid wsp:val=&quot;00DC6B82&quot;/&gt;&lt;wsp:rsid wsp:val=&quot;00DC7073&quot;/&gt;&lt;wsp:rsid wsp:val=&quot;00DC765F&quot;/&gt;&lt;wsp:rsid wsp:val=&quot;00DC7722&quot;/&gt;&lt;wsp:rsid wsp:val=&quot;00DC7890&quot;/&gt;&lt;wsp:rsid wsp:val=&quot;00DC7DAD&quot;/&gt;&lt;wsp:rsid wsp:val=&quot;00DC7E92&quot;/&gt;&lt;wsp:rsid wsp:val=&quot;00DD02C4&quot;/&gt;&lt;wsp:rsid wsp:val=&quot;00DD0877&quot;/&gt;&lt;wsp:rsid wsp:val=&quot;00DD0C93&quot;/&gt;&lt;wsp:rsid wsp:val=&quot;00DD0D46&quot;/&gt;&lt;wsp:rsid wsp:val=&quot;00DD1213&quot;/&gt;&lt;wsp:rsid wsp:val=&quot;00DD128A&quot;/&gt;&lt;wsp:rsid wsp:val=&quot;00DD12B1&quot;/&gt;&lt;wsp:rsid wsp:val=&quot;00DD12B5&quot;/&gt;&lt;wsp:rsid wsp:val=&quot;00DD1422&quot;/&gt;&lt;wsp:rsid wsp:val=&quot;00DD1947&quot;/&gt;&lt;wsp:rsid wsp:val=&quot;00DD1A59&quot;/&gt;&lt;wsp:rsid wsp:val=&quot;00DD1ED7&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476F&quot;/&gt;&lt;wsp:rsid wsp:val=&quot;00DD49D3&quot;/&gt;&lt;wsp:rsid wsp:val=&quot;00DD50F2&quot;/&gt;&lt;wsp:rsid wsp:val=&quot;00DD550A&quot;/&gt;&lt;wsp:rsid wsp:val=&quot;00DD598B&quot;/&gt;&lt;wsp:rsid wsp:val=&quot;00DD59BF&quot;/&gt;&lt;wsp:rsid wsp:val=&quot;00DD5BBE&quot;/&gt;&lt;wsp:rsid wsp:val=&quot;00DD6396&quot;/&gt;&lt;wsp:rsid wsp:val=&quot;00DD6A58&quot;/&gt;&lt;wsp:rsid wsp:val=&quot;00DD6C70&quot;/&gt;&lt;wsp:rsid wsp:val=&quot;00DD6CED&quot;/&gt;&lt;wsp:rsid wsp:val=&quot;00DD6DA2&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6D3&quot;/&gt;&lt;wsp:rsid wsp:val=&quot;00DE279F&quot;/&gt;&lt;wsp:rsid wsp:val=&quot;00DE27ED&quot;/&gt;&lt;wsp:rsid wsp:val=&quot;00DE2D4B&quot;/&gt;&lt;wsp:rsid wsp:val=&quot;00DE3083&quot;/&gt;&lt;wsp:rsid wsp:val=&quot;00DE38C2&quot;/&gt;&lt;wsp:rsid wsp:val=&quot;00DE3915&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516B&quot;/&gt;&lt;wsp:rsid wsp:val=&quot;00DE53E4&quot;/&gt;&lt;wsp:rsid wsp:val=&quot;00DE5E4B&quot;/&gt;&lt;wsp:rsid wsp:val=&quot;00DE603C&quot;/&gt;&lt;wsp:rsid wsp:val=&quot;00DE61AA&quot;/&gt;&lt;wsp:rsid wsp:val=&quot;00DE629B&quot;/&gt;&lt;wsp:rsid wsp:val=&quot;00DE62E3&quot;/&gt;&lt;wsp:rsid wsp:val=&quot;00DE7012&quot;/&gt;&lt;wsp:rsid wsp:val=&quot;00DE7391&quot;/&gt;&lt;wsp:rsid wsp:val=&quot;00DE7521&quot;/&gt;&lt;wsp:rsid wsp:val=&quot;00DE7D03&quot;/&gt;&lt;wsp:rsid wsp:val=&quot;00DF02EC&quot;/&gt;&lt;wsp:rsid wsp:val=&quot;00DF0D33&quot;/&gt;&lt;wsp:rsid wsp:val=&quot;00DF0E63&quot;/&gt;&lt;wsp:rsid wsp:val=&quot;00DF1225&quot;/&gt;&lt;wsp:rsid wsp:val=&quot;00DF1280&quot;/&gt;&lt;wsp:rsid wsp:val=&quot;00DF1300&quot;/&gt;&lt;wsp:rsid wsp:val=&quot;00DF1453&quot;/&gt;&lt;wsp:rsid wsp:val=&quot;00DF1ADA&quot;/&gt;&lt;wsp:rsid wsp:val=&quot;00DF1CFA&quot;/&gt;&lt;wsp:rsid wsp:val=&quot;00DF1DE2&quot;/&gt;&lt;wsp:rsid wsp:val=&quot;00DF1FD6&quot;/&gt;&lt;wsp:rsid wsp:val=&quot;00DF26D0&quot;/&gt;&lt;wsp:rsid wsp:val=&quot;00DF28A8&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4091&quot;/&gt;&lt;wsp:rsid wsp:val=&quot;00DF4158&quot;/&gt;&lt;wsp:rsid wsp:val=&quot;00DF440F&quot;/&gt;&lt;wsp:rsid wsp:val=&quot;00DF4430&quot;/&gt;&lt;wsp:rsid wsp:val=&quot;00DF452A&quot;/&gt;&lt;wsp:rsid wsp:val=&quot;00DF4920&quot;/&gt;&lt;wsp:rsid wsp:val=&quot;00DF4BE5&quot;/&gt;&lt;wsp:rsid wsp:val=&quot;00DF4C07&quot;/&gt;&lt;wsp:rsid wsp:val=&quot;00DF4DEA&quot;/&gt;&lt;wsp:rsid wsp:val=&quot;00DF4F19&quot;/&gt;&lt;wsp:rsid wsp:val=&quot;00DF5270&quot;/&gt;&lt;wsp:rsid wsp:val=&quot;00DF54BE&quot;/&gt;&lt;wsp:rsid wsp:val=&quot;00DF5759&quot;/&gt;&lt;wsp:rsid wsp:val=&quot;00DF6014&quot;/&gt;&lt;wsp:rsid wsp:val=&quot;00DF6154&quot;/&gt;&lt;wsp:rsid wsp:val=&quot;00DF66C2&quot;/&gt;&lt;wsp:rsid wsp:val=&quot;00DF6824&quot;/&gt;&lt;wsp:rsid wsp:val=&quot;00DF6D9C&quot;/&gt;&lt;wsp:rsid wsp:val=&quot;00DF7226&quot;/&gt;&lt;wsp:rsid wsp:val=&quot;00DF7644&quot;/&gt;&lt;wsp:rsid wsp:val=&quot;00DF7C0A&quot;/&gt;&lt;wsp:rsid wsp:val=&quot;00E00018&quot;/&gt;&lt;wsp:rsid wsp:val=&quot;00E004D1&quot;/&gt;&lt;wsp:rsid wsp:val=&quot;00E00A07&quot;/&gt;&lt;wsp:rsid wsp:val=&quot;00E00EFF&quot;/&gt;&lt;wsp:rsid wsp:val=&quot;00E019EA&quot;/&gt;&lt;wsp:rsid wsp:val=&quot;00E0243C&quot;/&gt;&lt;wsp:rsid wsp:val=&quot;00E028E6&quot;/&gt;&lt;wsp:rsid wsp:val=&quot;00E02C20&quot;/&gt;&lt;wsp:rsid wsp:val=&quot;00E03016&quot;/&gt;&lt;wsp:rsid wsp:val=&quot;00E032C1&quot;/&gt;&lt;wsp:rsid wsp:val=&quot;00E039C0&quot;/&gt;&lt;wsp:rsid wsp:val=&quot;00E046C1&quot;/&gt;&lt;wsp:rsid wsp:val=&quot;00E049EC&quot;/&gt;&lt;wsp:rsid wsp:val=&quot;00E04EE6&quot;/&gt;&lt;wsp:rsid wsp:val=&quot;00E04FFA&quot;/&gt;&lt;wsp:rsid wsp:val=&quot;00E05A43&quot;/&gt;&lt;wsp:rsid wsp:val=&quot;00E05B03&quot;/&gt;&lt;wsp:rsid wsp:val=&quot;00E05C6E&quot;/&gt;&lt;wsp:rsid wsp:val=&quot;00E060A2&quot;/&gt;&lt;wsp:rsid wsp:val=&quot;00E069D6&quot;/&gt;&lt;wsp:rsid wsp:val=&quot;00E06AF4&quot;/&gt;&lt;wsp:rsid wsp:val=&quot;00E072FB&quot;/&gt;&lt;wsp:rsid wsp:val=&quot;00E07686&quot;/&gt;&lt;wsp:rsid wsp:val=&quot;00E079CA&quot;/&gt;&lt;wsp:rsid wsp:val=&quot;00E07E45&quot;/&gt;&lt;wsp:rsid wsp:val=&quot;00E07F16&quot;/&gt;&lt;wsp:rsid wsp:val=&quot;00E1007C&quot;/&gt;&lt;wsp:rsid wsp:val=&quot;00E102BD&quot;/&gt;&lt;wsp:rsid wsp:val=&quot;00E1039D&quot;/&gt;&lt;wsp:rsid wsp:val=&quot;00E103F8&quot;/&gt;&lt;wsp:rsid wsp:val=&quot;00E104DE&quot;/&gt;&lt;wsp:rsid wsp:val=&quot;00E1074E&quot;/&gt;&lt;wsp:rsid wsp:val=&quot;00E1084A&quot;/&gt;&lt;wsp:rsid wsp:val=&quot;00E10E38&quot;/&gt;&lt;wsp:rsid wsp:val=&quot;00E11DCD&quot;/&gt;&lt;wsp:rsid wsp:val=&quot;00E11EB8&quot;/&gt;&lt;wsp:rsid wsp:val=&quot;00E125EE&quot;/&gt;&lt;wsp:rsid wsp:val=&quot;00E12775&quot;/&gt;&lt;wsp:rsid wsp:val=&quot;00E12A5A&quot;/&gt;&lt;wsp:rsid wsp:val=&quot;00E12BDF&quot;/&gt;&lt;wsp:rsid wsp:val=&quot;00E12DAD&quot;/&gt;&lt;wsp:rsid wsp:val=&quot;00E136AE&quot;/&gt;&lt;wsp:rsid wsp:val=&quot;00E136E0&quot;/&gt;&lt;wsp:rsid wsp:val=&quot;00E139D0&quot;/&gt;&lt;wsp:rsid wsp:val=&quot;00E13AA4&quot;/&gt;&lt;wsp:rsid wsp:val=&quot;00E143F1&quot;/&gt;&lt;wsp:rsid wsp:val=&quot;00E145E0&quot;/&gt;&lt;wsp:rsid wsp:val=&quot;00E14913&quot;/&gt;&lt;wsp:rsid wsp:val=&quot;00E14BB9&quot;/&gt;&lt;wsp:rsid wsp:val=&quot;00E150B1&quot;/&gt;&lt;wsp:rsid wsp:val=&quot;00E15170&quot;/&gt;&lt;wsp:rsid wsp:val=&quot;00E15352&quot;/&gt;&lt;wsp:rsid wsp:val=&quot;00E154A1&quot;/&gt;&lt;wsp:rsid wsp:val=&quot;00E15686&quot;/&gt;&lt;wsp:rsid wsp:val=&quot;00E15B4D&quot;/&gt;&lt;wsp:rsid wsp:val=&quot;00E1626E&quot;/&gt;&lt;wsp:rsid wsp:val=&quot;00E164E8&quot;/&gt;&lt;wsp:rsid wsp:val=&quot;00E1654E&quot;/&gt;&lt;wsp:rsid wsp:val=&quot;00E167D4&quot;/&gt;&lt;wsp:rsid wsp:val=&quot;00E175FF&quot;/&gt;&lt;wsp:rsid wsp:val=&quot;00E17C0D&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89F&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851&quot;/&gt;&lt;wsp:rsid wsp:val=&quot;00E23ACC&quot;/&gt;&lt;wsp:rsid wsp:val=&quot;00E23ADB&quot;/&gt;&lt;wsp:rsid wsp:val=&quot;00E23BD5&quot;/&gt;&lt;wsp:rsid wsp:val=&quot;00E243E6&quot;/&gt;&lt;wsp:rsid wsp:val=&quot;00E2446F&quot;/&gt;&lt;wsp:rsid wsp:val=&quot;00E250DB&quot;/&gt;&lt;wsp:rsid wsp:val=&quot;00E259BD&quot;/&gt;&lt;wsp:rsid wsp:val=&quot;00E25F49&quot;/&gt;&lt;wsp:rsid wsp:val=&quot;00E2617B&quot;/&gt;&lt;wsp:rsid wsp:val=&quot;00E26295&quot;/&gt;&lt;wsp:rsid wsp:val=&quot;00E264F5&quot;/&gt;&lt;wsp:rsid wsp:val=&quot;00E2690E&quot;/&gt;&lt;wsp:rsid wsp:val=&quot;00E272FE&quot;/&gt;&lt;wsp:rsid wsp:val=&quot;00E27AA2&quot;/&gt;&lt;wsp:rsid wsp:val=&quot;00E27E5C&quot;/&gt;&lt;wsp:rsid wsp:val=&quot;00E300F1&quot;/&gt;&lt;wsp:rsid wsp:val=&quot;00E30388&quot;/&gt;&lt;wsp:rsid wsp:val=&quot;00E30505&quot;/&gt;&lt;wsp:rsid wsp:val=&quot;00E30517&quot;/&gt;&lt;wsp:rsid wsp:val=&quot;00E3070A&quot;/&gt;&lt;wsp:rsid wsp:val=&quot;00E30A72&quot;/&gt;&lt;wsp:rsid wsp:val=&quot;00E31371&quot;/&gt;&lt;wsp:rsid wsp:val=&quot;00E31506&quot;/&gt;&lt;wsp:rsid wsp:val=&quot;00E3169E&quot;/&gt;&lt;wsp:rsid wsp:val=&quot;00E31E91&quot;/&gt;&lt;wsp:rsid wsp:val=&quot;00E3222F&quot;/&gt;&lt;wsp:rsid wsp:val=&quot;00E32551&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B1B&quot;/&gt;&lt;wsp:rsid wsp:val=&quot;00E33B7B&quot;/&gt;&lt;wsp:rsid wsp:val=&quot;00E33BB9&quot;/&gt;&lt;wsp:rsid wsp:val=&quot;00E33E4D&quot;/&gt;&lt;wsp:rsid wsp:val=&quot;00E340EC&quot;/&gt;&lt;wsp:rsid wsp:val=&quot;00E3457A&quot;/&gt;&lt;wsp:rsid wsp:val=&quot;00E34ED3&quot;/&gt;&lt;wsp:rsid wsp:val=&quot;00E34F08&quot;/&gt;&lt;wsp:rsid wsp:val=&quot;00E35225&quot;/&gt;&lt;wsp:rsid wsp:val=&quot;00E35F47&quot;/&gt;&lt;wsp:rsid wsp:val=&quot;00E360A5&quot;/&gt;&lt;wsp:rsid wsp:val=&quot;00E362BC&quot;/&gt;&lt;wsp:rsid wsp:val=&quot;00E36D92&quot;/&gt;&lt;wsp:rsid wsp:val=&quot;00E36E65&quot;/&gt;&lt;wsp:rsid wsp:val=&quot;00E377BF&quot;/&gt;&lt;wsp:rsid wsp:val=&quot;00E37C25&quot;/&gt;&lt;wsp:rsid wsp:val=&quot;00E37FDC&quot;/&gt;&lt;wsp:rsid wsp:val=&quot;00E40362&quot;/&gt;&lt;wsp:rsid wsp:val=&quot;00E40DAE&quot;/&gt;&lt;wsp:rsid wsp:val=&quot;00E41479&quot;/&gt;&lt;wsp:rsid wsp:val=&quot;00E416D6&quot;/&gt;&lt;wsp:rsid wsp:val=&quot;00E41A3E&quot;/&gt;&lt;wsp:rsid wsp:val=&quot;00E41D2F&quot;/&gt;&lt;wsp:rsid wsp:val=&quot;00E41DE5&quot;/&gt;&lt;wsp:rsid wsp:val=&quot;00E426ED&quot;/&gt;&lt;wsp:rsid wsp:val=&quot;00E42FF3&quot;/&gt;&lt;wsp:rsid wsp:val=&quot;00E430D1&quot;/&gt;&lt;wsp:rsid wsp:val=&quot;00E432AE&quot;/&gt;&lt;wsp:rsid wsp:val=&quot;00E4333D&quot;/&gt;&lt;wsp:rsid wsp:val=&quot;00E4356E&quot;/&gt;&lt;wsp:rsid wsp:val=&quot;00E43926&quot;/&gt;&lt;wsp:rsid wsp:val=&quot;00E43F1E&quot;/&gt;&lt;wsp:rsid wsp:val=&quot;00E43FBE&quot;/&gt;&lt;wsp:rsid wsp:val=&quot;00E441F2&quot;/&gt;&lt;wsp:rsid wsp:val=&quot;00E44F3C&quot;/&gt;&lt;wsp:rsid wsp:val=&quot;00E452D0&quot;/&gt;&lt;wsp:rsid wsp:val=&quot;00E45A9D&quot;/&gt;&lt;wsp:rsid wsp:val=&quot;00E460A1&quot;/&gt;&lt;wsp:rsid wsp:val=&quot;00E4664C&quot;/&gt;&lt;wsp:rsid wsp:val=&quot;00E46669&quot;/&gt;&lt;wsp:rsid wsp:val=&quot;00E46809&quot;/&gt;&lt;wsp:rsid wsp:val=&quot;00E46814&quot;/&gt;&lt;wsp:rsid wsp:val=&quot;00E46CC9&quot;/&gt;&lt;wsp:rsid wsp:val=&quot;00E47419&quot;/&gt;&lt;wsp:rsid wsp:val=&quot;00E47428&quot;/&gt;&lt;wsp:rsid wsp:val=&quot;00E477CA&quot;/&gt;&lt;wsp:rsid wsp:val=&quot;00E47878&quot;/&gt;&lt;wsp:rsid wsp:val=&quot;00E47B8B&quot;/&gt;&lt;wsp:rsid wsp:val=&quot;00E47D5F&quot;/&gt;&lt;wsp:rsid wsp:val=&quot;00E47D96&quot;/&gt;&lt;wsp:rsid wsp:val=&quot;00E47F91&quot;/&gt;&lt;wsp:rsid wsp:val=&quot;00E50315&quot;/&gt;&lt;wsp:rsid wsp:val=&quot;00E509DA&quot;/&gt;&lt;wsp:rsid wsp:val=&quot;00E50FF0&quot;/&gt;&lt;wsp:rsid wsp:val=&quot;00E510B5&quot;/&gt;&lt;wsp:rsid wsp:val=&quot;00E51548&quot;/&gt;&lt;wsp:rsid wsp:val=&quot;00E515A3&quot;/&gt;&lt;wsp:rsid wsp:val=&quot;00E516B4&quot;/&gt;&lt;wsp:rsid wsp:val=&quot;00E51817&quot;/&gt;&lt;wsp:rsid wsp:val=&quot;00E51A31&quot;/&gt;&lt;wsp:rsid wsp:val=&quot;00E51ABD&quot;/&gt;&lt;wsp:rsid wsp:val=&quot;00E51E23&quot;/&gt;&lt;wsp:rsid wsp:val=&quot;00E51E68&quot;/&gt;&lt;wsp:rsid wsp:val=&quot;00E52CCE&quot;/&gt;&lt;wsp:rsid wsp:val=&quot;00E52F76&quot;/&gt;&lt;wsp:rsid wsp:val=&quot;00E5315C&quot;/&gt;&lt;wsp:rsid wsp:val=&quot;00E53370&quot;/&gt;&lt;wsp:rsid wsp:val=&quot;00E538E0&quot;/&gt;&lt;wsp:rsid wsp:val=&quot;00E54D33&quot;/&gt;&lt;wsp:rsid wsp:val=&quot;00E55221&quot;/&gt;&lt;wsp:rsid wsp:val=&quot;00E55627&quot;/&gt;&lt;wsp:rsid wsp:val=&quot;00E55AEB&quot;/&gt;&lt;wsp:rsid wsp:val=&quot;00E56064&quot;/&gt;&lt;wsp:rsid wsp:val=&quot;00E56E29&quot;/&gt;&lt;wsp:rsid wsp:val=&quot;00E5711F&quot;/&gt;&lt;wsp:rsid wsp:val=&quot;00E57121&quot;/&gt;&lt;wsp:rsid wsp:val=&quot;00E572B2&quot;/&gt;&lt;wsp:rsid wsp:val=&quot;00E572CE&quot;/&gt;&lt;wsp:rsid wsp:val=&quot;00E5765B&quot;/&gt;&lt;wsp:rsid wsp:val=&quot;00E57A3C&quot;/&gt;&lt;wsp:rsid wsp:val=&quot;00E57DA7&quot;/&gt;&lt;wsp:rsid wsp:val=&quot;00E6000E&quot;/&gt;&lt;wsp:rsid wsp:val=&quot;00E602C9&quot;/&gt;&lt;wsp:rsid wsp:val=&quot;00E6043C&quot;/&gt;&lt;wsp:rsid wsp:val=&quot;00E60730&quot;/&gt;&lt;wsp:rsid wsp:val=&quot;00E608B7&quot;/&gt;&lt;wsp:rsid wsp:val=&quot;00E60D6F&quot;/&gt;&lt;wsp:rsid wsp:val=&quot;00E60F80&quot;/&gt;&lt;wsp:rsid wsp:val=&quot;00E61DAC&quot;/&gt;&lt;wsp:rsid wsp:val=&quot;00E624DA&quot;/&gt;&lt;wsp:rsid wsp:val=&quot;00E6275D&quot;/&gt;&lt;wsp:rsid wsp:val=&quot;00E629F9&quot;/&gt;&lt;wsp:rsid wsp:val=&quot;00E62AF2&quot;/&gt;&lt;wsp:rsid wsp:val=&quot;00E62B5D&quot;/&gt;&lt;wsp:rsid wsp:val=&quot;00E62D6E&quot;/&gt;&lt;wsp:rsid wsp:val=&quot;00E630F7&quot;/&gt;&lt;wsp:rsid wsp:val=&quot;00E632B7&quot;/&gt;&lt;wsp:rsid wsp:val=&quot;00E63AF2&quot;/&gt;&lt;wsp:rsid wsp:val=&quot;00E63F57&quot;/&gt;&lt;wsp:rsid wsp:val=&quot;00E6412A&quot;/&gt;&lt;wsp:rsid wsp:val=&quot;00E64286&quot;/&gt;&lt;wsp:rsid wsp:val=&quot;00E64763&quot;/&gt;&lt;wsp:rsid wsp:val=&quot;00E64B6C&quot;/&gt;&lt;wsp:rsid wsp:val=&quot;00E64C11&quot;/&gt;&lt;wsp:rsid wsp:val=&quot;00E65321&quot;/&gt;&lt;wsp:rsid wsp:val=&quot;00E6538C&quot;/&gt;&lt;wsp:rsid wsp:val=&quot;00E65E39&quot;/&gt;&lt;wsp:rsid wsp:val=&quot;00E65E6B&quot;/&gt;&lt;wsp:rsid wsp:val=&quot;00E6640D&quot;/&gt;&lt;wsp:rsid wsp:val=&quot;00E6682F&quot;/&gt;&lt;wsp:rsid wsp:val=&quot;00E701D0&quot;/&gt;&lt;wsp:rsid wsp:val=&quot;00E705E5&quot;/&gt;&lt;wsp:rsid wsp:val=&quot;00E70B0C&quot;/&gt;&lt;wsp:rsid wsp:val=&quot;00E70F1E&quot;/&gt;&lt;wsp:rsid wsp:val=&quot;00E71DF1&quot;/&gt;&lt;wsp:rsid wsp:val=&quot;00E722EF&quot;/&gt;&lt;wsp:rsid wsp:val=&quot;00E723D3&quot;/&gt;&lt;wsp:rsid wsp:val=&quot;00E7242A&quot;/&gt;&lt;wsp:rsid wsp:val=&quot;00E7245A&quot;/&gt;&lt;wsp:rsid wsp:val=&quot;00E72A2A&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CA1&quot;/&gt;&lt;wsp:rsid wsp:val=&quot;00E74DDD&quot;/&gt;&lt;wsp:rsid wsp:val=&quot;00E7524F&quot;/&gt;&lt;wsp:rsid wsp:val=&quot;00E7556D&quot;/&gt;&lt;wsp:rsid wsp:val=&quot;00E756F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F9F&quot;/&gt;&lt;wsp:rsid wsp:val=&quot;00E81FFC&quot;/&gt;&lt;wsp:rsid wsp:val=&quot;00E826C8&quot;/&gt;&lt;wsp:rsid wsp:val=&quot;00E828DA&quot;/&gt;&lt;wsp:rsid wsp:val=&quot;00E82B9F&quot;/&gt;&lt;wsp:rsid wsp:val=&quot;00E83280&quot;/&gt;&lt;wsp:rsid wsp:val=&quot;00E832C9&quot;/&gt;&lt;wsp:rsid wsp:val=&quot;00E83469&quot;/&gt;&lt;wsp:rsid wsp:val=&quot;00E83D52&quot;/&gt;&lt;wsp:rsid wsp:val=&quot;00E83E6E&quot;/&gt;&lt;wsp:rsid wsp:val=&quot;00E83EE9&quot;/&gt;&lt;wsp:rsid wsp:val=&quot;00E843C5&quot;/&gt;&lt;wsp:rsid wsp:val=&quot;00E84A16&quot;/&gt;&lt;wsp:rsid wsp:val=&quot;00E84A59&quot;/&gt;&lt;wsp:rsid wsp:val=&quot;00E84E78&quot;/&gt;&lt;wsp:rsid wsp:val=&quot;00E850F7&quot;/&gt;&lt;wsp:rsid wsp:val=&quot;00E852EE&quot;/&gt;&lt;wsp:rsid wsp:val=&quot;00E85483&quot;/&gt;&lt;wsp:rsid wsp:val=&quot;00E859CA&quot;/&gt;&lt;wsp:rsid wsp:val=&quot;00E86057&quot;/&gt;&lt;wsp:rsid wsp:val=&quot;00E861F7&quot;/&gt;&lt;wsp:rsid wsp:val=&quot;00E86647&quot;/&gt;&lt;wsp:rsid wsp:val=&quot;00E86BA9&quot;/&gt;&lt;wsp:rsid wsp:val=&quot;00E87565&quot;/&gt;&lt;wsp:rsid wsp:val=&quot;00E877D8&quot;/&gt;&lt;wsp:rsid wsp:val=&quot;00E879F0&quot;/&gt;&lt;wsp:rsid wsp:val=&quot;00E87AE6&quot;/&gt;&lt;wsp:rsid wsp:val=&quot;00E87DC6&quot;/&gt;&lt;wsp:rsid wsp:val=&quot;00E87DCE&quot;/&gt;&lt;wsp:rsid wsp:val=&quot;00E87F95&quot;/&gt;&lt;wsp:rsid wsp:val=&quot;00E90199&quot;/&gt;&lt;wsp:rsid wsp:val=&quot;00E9035E&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FC&quot;/&gt;&lt;wsp:rsid wsp:val=&quot;00E920B8&quot;/&gt;&lt;wsp:rsid wsp:val=&quot;00E9232D&quot;/&gt;&lt;wsp:rsid wsp:val=&quot;00E924C7&quot;/&gt;&lt;wsp:rsid wsp:val=&quot;00E92915&quot;/&gt;&lt;wsp:rsid wsp:val=&quot;00E92A07&quot;/&gt;&lt;wsp:rsid wsp:val=&quot;00E92E29&quot;/&gt;&lt;wsp:rsid wsp:val=&quot;00E92F0A&quot;/&gt;&lt;wsp:rsid wsp:val=&quot;00E93168&quot;/&gt;&lt;wsp:rsid wsp:val=&quot;00E9346A&quot;/&gt;&lt;wsp:rsid wsp:val=&quot;00E93A7A&quot;/&gt;&lt;wsp:rsid wsp:val=&quot;00E93B3D&quot;/&gt;&lt;wsp:rsid wsp:val=&quot;00E93CA2&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627E&quot;/&gt;&lt;wsp:rsid wsp:val=&quot;00E963F1&quot;/&gt;&lt;wsp:rsid wsp:val=&quot;00E9640F&quot;/&gt;&lt;wsp:rsid wsp:val=&quot;00E9694A&quot;/&gt;&lt;wsp:rsid wsp:val=&quot;00E96B89&quot;/&gt;&lt;wsp:rsid wsp:val=&quot;00E96C84&quot;/&gt;&lt;wsp:rsid wsp:val=&quot;00E96EB3&quot;/&gt;&lt;wsp:rsid wsp:val=&quot;00E96FBC&quot;/&gt;&lt;wsp:rsid wsp:val=&quot;00E971B7&quot;/&gt;&lt;wsp:rsid wsp:val=&quot;00E9738B&quot;/&gt;&lt;wsp:rsid wsp:val=&quot;00E97507&quot;/&gt;&lt;wsp:rsid wsp:val=&quot;00EA0281&quot;/&gt;&lt;wsp:rsid wsp:val=&quot;00EA04AD&quot;/&gt;&lt;wsp:rsid wsp:val=&quot;00EA0BD3&quot;/&gt;&lt;wsp:rsid wsp:val=&quot;00EA0BFA&quot;/&gt;&lt;wsp:rsid wsp:val=&quot;00EA0E04&quot;/&gt;&lt;wsp:rsid wsp:val=&quot;00EA0E05&quot;/&gt;&lt;wsp:rsid wsp:val=&quot;00EA0E10&quot;/&gt;&lt;wsp:rsid wsp:val=&quot;00EA1814&quot;/&gt;&lt;wsp:rsid wsp:val=&quot;00EA1B4A&quot;/&gt;&lt;wsp:rsid wsp:val=&quot;00EA1E52&quot;/&gt;&lt;wsp:rsid wsp:val=&quot;00EA1F8B&quot;/&gt;&lt;wsp:rsid wsp:val=&quot;00EA2271&quot;/&gt;&lt;wsp:rsid wsp:val=&quot;00EA23B9&quot;/&gt;&lt;wsp:rsid wsp:val=&quot;00EA2730&quot;/&gt;&lt;wsp:rsid wsp:val=&quot;00EA2ECB&quot;/&gt;&lt;wsp:rsid wsp:val=&quot;00EA300C&quot;/&gt;&lt;wsp:rsid wsp:val=&quot;00EA32DE&quot;/&gt;&lt;wsp:rsid wsp:val=&quot;00EA3601&quot;/&gt;&lt;wsp:rsid wsp:val=&quot;00EA3D67&quot;/&gt;&lt;wsp:rsid wsp:val=&quot;00EA3DB9&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E15&quot;/&gt;&lt;wsp:rsid wsp:val=&quot;00EA7E9E&quot;/&gt;&lt;wsp:rsid wsp:val=&quot;00EA7EF5&quot;/&gt;&lt;wsp:rsid wsp:val=&quot;00EA7F1F&quot;/&gt;&lt;wsp:rsid wsp:val=&quot;00EA7F74&quot;/&gt;&lt;wsp:rsid wsp:val=&quot;00EB0073&quot;/&gt;&lt;wsp:rsid wsp:val=&quot;00EB05DC&quot;/&gt;&lt;wsp:rsid wsp:val=&quot;00EB061D&quot;/&gt;&lt;wsp:rsid wsp:val=&quot;00EB06B4&quot;/&gt;&lt;wsp:rsid wsp:val=&quot;00EB077E&quot;/&gt;&lt;wsp:rsid wsp:val=&quot;00EB0CB0&quot;/&gt;&lt;wsp:rsid wsp:val=&quot;00EB0FCD&quot;/&gt;&lt;wsp:rsid wsp:val=&quot;00EB16A8&quot;/&gt;&lt;wsp:rsid wsp:val=&quot;00EB1705&quot;/&gt;&lt;wsp:rsid wsp:val=&quot;00EB2435&quot;/&gt;&lt;wsp:rsid wsp:val=&quot;00EB269A&quot;/&gt;&lt;wsp:rsid wsp:val=&quot;00EB2B2A&quot;/&gt;&lt;wsp:rsid wsp:val=&quot;00EB338E&quot;/&gt;&lt;wsp:rsid wsp:val=&quot;00EB3495&quot;/&gt;&lt;wsp:rsid wsp:val=&quot;00EB35D4&quot;/&gt;&lt;wsp:rsid wsp:val=&quot;00EB3619&quot;/&gt;&lt;wsp:rsid wsp:val=&quot;00EB3953&quot;/&gt;&lt;wsp:rsid wsp:val=&quot;00EB3AAB&quot;/&gt;&lt;wsp:rsid wsp:val=&quot;00EB3CE0&quot;/&gt;&lt;wsp:rsid wsp:val=&quot;00EB3DB0&quot;/&gt;&lt;wsp:rsid wsp:val=&quot;00EB410B&quot;/&gt;&lt;wsp:rsid wsp:val=&quot;00EB42C8&quot;/&gt;&lt;wsp:rsid wsp:val=&quot;00EB4878&quot;/&gt;&lt;wsp:rsid wsp:val=&quot;00EB4A13&quot;/&gt;&lt;wsp:rsid wsp:val=&quot;00EB52C5&quot;/&gt;&lt;wsp:rsid wsp:val=&quot;00EB534C&quot;/&gt;&lt;wsp:rsid wsp:val=&quot;00EB55D2&quot;/&gt;&lt;wsp:rsid wsp:val=&quot;00EB57E7&quot;/&gt;&lt;wsp:rsid wsp:val=&quot;00EB5A0B&quot;/&gt;&lt;wsp:rsid wsp:val=&quot;00EB5CC3&quot;/&gt;&lt;wsp:rsid wsp:val=&quot;00EB63A7&quot;/&gt;&lt;wsp:rsid wsp:val=&quot;00EB6440&quot;/&gt;&lt;wsp:rsid wsp:val=&quot;00EB6504&quot;/&gt;&lt;wsp:rsid wsp:val=&quot;00EB6698&quot;/&gt;&lt;wsp:rsid wsp:val=&quot;00EB6C27&quot;/&gt;&lt;wsp:rsid wsp:val=&quot;00EB6C53&quot;/&gt;&lt;wsp:rsid wsp:val=&quot;00EB77A5&quot;/&gt;&lt;wsp:rsid wsp:val=&quot;00EB7832&quot;/&gt;&lt;wsp:rsid wsp:val=&quot;00EB7B45&quot;/&gt;&lt;wsp:rsid wsp:val=&quot;00EB7C50&quot;/&gt;&lt;wsp:rsid wsp:val=&quot;00EB7E4D&quot;/&gt;&lt;wsp:rsid wsp:val=&quot;00EB7FE8&quot;/&gt;&lt;wsp:rsid wsp:val=&quot;00EC01DE&quot;/&gt;&lt;wsp:rsid wsp:val=&quot;00EC0A9B&quot;/&gt;&lt;wsp:rsid wsp:val=&quot;00EC0BF0&quot;/&gt;&lt;wsp:rsid wsp:val=&quot;00EC0C90&quot;/&gt;&lt;wsp:rsid wsp:val=&quot;00EC117E&quot;/&gt;&lt;wsp:rsid wsp:val=&quot;00EC1443&quot;/&gt;&lt;wsp:rsid wsp:val=&quot;00EC183D&quot;/&gt;&lt;wsp:rsid wsp:val=&quot;00EC1B6D&quot;/&gt;&lt;wsp:rsid wsp:val=&quot;00EC1D83&quot;/&gt;&lt;wsp:rsid wsp:val=&quot;00EC1E45&quot;/&gt;&lt;wsp:rsid wsp:val=&quot;00EC2E21&quot;/&gt;&lt;wsp:rsid wsp:val=&quot;00EC331F&quot;/&gt;&lt;wsp:rsid wsp:val=&quot;00EC36DD&quot;/&gt;&lt;wsp:rsid wsp:val=&quot;00EC3B1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337&quot;/&gt;&lt;wsp:rsid wsp:val=&quot;00EC6D68&quot;/&gt;&lt;wsp:rsid wsp:val=&quot;00EC7183&quot;/&gt;&lt;wsp:rsid wsp:val=&quot;00EC71AB&quot;/&gt;&lt;wsp:rsid wsp:val=&quot;00EC7C94&quot;/&gt;&lt;wsp:rsid wsp:val=&quot;00ED00D1&quot;/&gt;&lt;wsp:rsid wsp:val=&quot;00ED022F&quot;/&gt;&lt;wsp:rsid wsp:val=&quot;00ED0CE1&quot;/&gt;&lt;wsp:rsid wsp:val=&quot;00ED0DE8&quot;/&gt;&lt;wsp:rsid wsp:val=&quot;00ED0EB9&quot;/&gt;&lt;wsp:rsid wsp:val=&quot;00ED1447&quot;/&gt;&lt;wsp:rsid wsp:val=&quot;00ED19B6&quot;/&gt;&lt;wsp:rsid wsp:val=&quot;00ED1A39&quot;/&gt;&lt;wsp:rsid wsp:val=&quot;00ED20F7&quot;/&gt;&lt;wsp:rsid wsp:val=&quot;00ED24AE&quot;/&gt;&lt;wsp:rsid wsp:val=&quot;00ED28B9&quot;/&gt;&lt;wsp:rsid wsp:val=&quot;00ED2FF1&quot;/&gt;&lt;wsp:rsid wsp:val=&quot;00ED309A&quot;/&gt;&lt;wsp:rsid wsp:val=&quot;00ED3118&quot;/&gt;&lt;wsp:rsid wsp:val=&quot;00ED3207&quot;/&gt;&lt;wsp:rsid wsp:val=&quot;00ED32E7&quot;/&gt;&lt;wsp:rsid wsp:val=&quot;00ED3534&quot;/&gt;&lt;wsp:rsid wsp:val=&quot;00ED35B9&quot;/&gt;&lt;wsp:rsid wsp:val=&quot;00ED367B&quot;/&gt;&lt;wsp:rsid wsp:val=&quot;00ED38D7&quot;/&gt;&lt;wsp:rsid wsp:val=&quot;00ED3B7D&quot;/&gt;&lt;wsp:rsid wsp:val=&quot;00ED3E6E&quot;/&gt;&lt;wsp:rsid wsp:val=&quot;00ED4083&quot;/&gt;&lt;wsp:rsid wsp:val=&quot;00ED5122&quot;/&gt;&lt;wsp:rsid wsp:val=&quot;00ED520E&quot;/&gt;&lt;wsp:rsid wsp:val=&quot;00ED54F7&quot;/&gt;&lt;wsp:rsid wsp:val=&quot;00ED5618&quot;/&gt;&lt;wsp:rsid wsp:val=&quot;00ED58F2&quot;/&gt;&lt;wsp:rsid wsp:val=&quot;00EE08BC&quot;/&gt;&lt;wsp:rsid wsp:val=&quot;00EE09EA&quot;/&gt;&lt;wsp:rsid wsp:val=&quot;00EE0A49&quot;/&gt;&lt;wsp:rsid wsp:val=&quot;00EE0E09&quot;/&gt;&lt;wsp:rsid wsp:val=&quot;00EE12DA&quot;/&gt;&lt;wsp:rsid wsp:val=&quot;00EE14B3&quot;/&gt;&lt;wsp:rsid wsp:val=&quot;00EE15CA&quot;/&gt;&lt;wsp:rsid wsp:val=&quot;00EE18B4&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81B&quot;/&gt;&lt;wsp:rsid wsp:val=&quot;00EE3CE0&quot;/&gt;&lt;wsp:rsid wsp:val=&quot;00EE3DCB&quot;/&gt;&lt;wsp:rsid wsp:val=&quot;00EE5112&quot;/&gt;&lt;wsp:rsid wsp:val=&quot;00EE62B4&quot;/&gt;&lt;wsp:rsid wsp:val=&quot;00EE636D&quot;/&gt;&lt;wsp:rsid wsp:val=&quot;00EE66B1&quot;/&gt;&lt;wsp:rsid wsp:val=&quot;00EE6CC0&quot;/&gt;&lt;wsp:rsid wsp:val=&quot;00EE6E60&quot;/&gt;&lt;wsp:rsid wsp:val=&quot;00EE75D6&quot;/&gt;&lt;wsp:rsid wsp:val=&quot;00EE7966&quot;/&gt;&lt;wsp:rsid wsp:val=&quot;00EE7D91&quot;/&gt;&lt;wsp:rsid wsp:val=&quot;00EE7ECE&quot;/&gt;&lt;wsp:rsid wsp:val=&quot;00EF0225&quot;/&gt;&lt;wsp:rsid wsp:val=&quot;00EF05A6&quot;/&gt;&lt;wsp:rsid wsp:val=&quot;00EF082A&quot;/&gt;&lt;wsp:rsid wsp:val=&quot;00EF0A28&quot;/&gt;&lt;wsp:rsid wsp:val=&quot;00EF0E50&quot;/&gt;&lt;wsp:rsid wsp:val=&quot;00EF118F&quot;/&gt;&lt;wsp:rsid wsp:val=&quot;00EF1287&quot;/&gt;&lt;wsp:rsid wsp:val=&quot;00EF1333&quot;/&gt;&lt;wsp:rsid wsp:val=&quot;00EF20FD&quot;/&gt;&lt;wsp:rsid wsp:val=&quot;00EF2786&quot;/&gt;&lt;wsp:rsid wsp:val=&quot;00EF2A1F&quot;/&gt;&lt;wsp:rsid wsp:val=&quot;00EF2C3D&quot;/&gt;&lt;wsp:rsid wsp:val=&quot;00EF2EC7&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326&quot;/&gt;&lt;wsp:rsid wsp:val=&quot;00EF5392&quot;/&gt;&lt;wsp:rsid wsp:val=&quot;00EF5861&quot;/&gt;&lt;wsp:rsid wsp:val=&quot;00EF5B7C&quot;/&gt;&lt;wsp:rsid wsp:val=&quot;00EF6141&quot;/&gt;&lt;wsp:rsid wsp:val=&quot;00EF650F&quot;/&gt;&lt;wsp:rsid wsp:val=&quot;00EF6BC3&quot;/&gt;&lt;wsp:rsid wsp:val=&quot;00EF6EF5&quot;/&gt;&lt;wsp:rsid wsp:val=&quot;00EF73ED&quot;/&gt;&lt;wsp:rsid wsp:val=&quot;00EF7614&quot;/&gt;&lt;wsp:rsid wsp:val=&quot;00EF767A&quot;/&gt;&lt;wsp:rsid wsp:val=&quot;00EF770D&quot;/&gt;&lt;wsp:rsid wsp:val=&quot;00EF7878&quot;/&gt;&lt;wsp:rsid wsp:val=&quot;00EF7CE8&quot;/&gt;&lt;wsp:rsid wsp:val=&quot;00F000F0&quot;/&gt;&lt;wsp:rsid wsp:val=&quot;00F00180&quot;/&gt;&lt;wsp:rsid wsp:val=&quot;00F005AF&quot;/&gt;&lt;wsp:rsid wsp:val=&quot;00F006E4&quot;/&gt;&lt;wsp:rsid wsp:val=&quot;00F00923&quot;/&gt;&lt;wsp:rsid wsp:val=&quot;00F00C9D&quot;/&gt;&lt;wsp:rsid wsp:val=&quot;00F01165&quot;/&gt;&lt;wsp:rsid wsp:val=&quot;00F017CB&quot;/&gt;&lt;wsp:rsid wsp:val=&quot;00F0197D&quot;/&gt;&lt;wsp:rsid wsp:val=&quot;00F01A58&quot;/&gt;&lt;wsp:rsid wsp:val=&quot;00F023A1&quot;/&gt;&lt;wsp:rsid wsp:val=&quot;00F024CA&quot;/&gt;&lt;wsp:rsid wsp:val=&quot;00F024E9&quot;/&gt;&lt;wsp:rsid wsp:val=&quot;00F024F0&quot;/&gt;&lt;wsp:rsid wsp:val=&quot;00F026AE&quot;/&gt;&lt;wsp:rsid wsp:val=&quot;00F027FF&quot;/&gt;&lt;wsp:rsid wsp:val=&quot;00F0301D&quot;/&gt;&lt;wsp:rsid wsp:val=&quot;00F0324C&quot;/&gt;&lt;wsp:rsid wsp:val=&quot;00F032D4&quot;/&gt;&lt;wsp:rsid wsp:val=&quot;00F032DF&quot;/&gt;&lt;wsp:rsid wsp:val=&quot;00F03466&quot;/&gt;&lt;wsp:rsid wsp:val=&quot;00F0388F&quot;/&gt;&lt;wsp:rsid wsp:val=&quot;00F03891&quot;/&gt;&lt;wsp:rsid wsp:val=&quot;00F03C67&quot;/&gt;&lt;wsp:rsid wsp:val=&quot;00F04551&quot;/&gt;&lt;wsp:rsid wsp:val=&quot;00F04568&quot;/&gt;&lt;wsp:rsid wsp:val=&quot;00F04D51&quot;/&gt;&lt;wsp:rsid wsp:val=&quot;00F04F3E&quot;/&gt;&lt;wsp:rsid wsp:val=&quot;00F0522E&quot;/&gt;&lt;wsp:rsid wsp:val=&quot;00F05382&quot;/&gt;&lt;wsp:rsid wsp:val=&quot;00F05C50&quot;/&gt;&lt;wsp:rsid wsp:val=&quot;00F05EED&quot;/&gt;&lt;wsp:rsid wsp:val=&quot;00F05FC8&quot;/&gt;&lt;wsp:rsid wsp:val=&quot;00F06B61&quot;/&gt;&lt;wsp:rsid wsp:val=&quot;00F06C9F&quot;/&gt;&lt;wsp:rsid wsp:val=&quot;00F06F02&quot;/&gt;&lt;wsp:rsid wsp:val=&quot;00F10437&quot;/&gt;&lt;wsp:rsid wsp:val=&quot;00F10465&quot;/&gt;&lt;wsp:rsid wsp:val=&quot;00F10474&quot;/&gt;&lt;wsp:rsid wsp:val=&quot;00F10864&quot;/&gt;&lt;wsp:rsid wsp:val=&quot;00F108F5&quot;/&gt;&lt;wsp:rsid wsp:val=&quot;00F10AF5&quot;/&gt;&lt;wsp:rsid wsp:val=&quot;00F10D2C&quot;/&gt;&lt;wsp:rsid wsp:val=&quot;00F10D5A&quot;/&gt;&lt;wsp:rsid wsp:val=&quot;00F11189&quot;/&gt;&lt;wsp:rsid wsp:val=&quot;00F1162A&quot;/&gt;&lt;wsp:rsid wsp:val=&quot;00F1165E&quot;/&gt;&lt;wsp:rsid wsp:val=&quot;00F11CF5&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5B5&quot;/&gt;&lt;wsp:rsid wsp:val=&quot;00F15860&quot;/&gt;&lt;wsp:rsid wsp:val=&quot;00F1698C&quot;/&gt;&lt;wsp:rsid wsp:val=&quot;00F16BB1&quot;/&gt;&lt;wsp:rsid wsp:val=&quot;00F17A8F&quot;/&gt;&lt;wsp:rsid wsp:val=&quot;00F17E4A&quot;/&gt;&lt;wsp:rsid wsp:val=&quot;00F17F6D&quot;/&gt;&lt;wsp:rsid wsp:val=&quot;00F20046&quot;/&gt;&lt;wsp:rsid wsp:val=&quot;00F206FE&quot;/&gt;&lt;wsp:rsid wsp:val=&quot;00F20EEB&quot;/&gt;&lt;wsp:rsid wsp:val=&quot;00F20F5B&quot;/&gt;&lt;wsp:rsid wsp:val=&quot;00F21048&quot;/&gt;&lt;wsp:rsid wsp:val=&quot;00F210AB&quot;/&gt;&lt;wsp:rsid wsp:val=&quot;00F21144&quot;/&gt;&lt;wsp:rsid wsp:val=&quot;00F211CB&quot;/&gt;&lt;wsp:rsid wsp:val=&quot;00F21484&quot;/&gt;&lt;wsp:rsid wsp:val=&quot;00F2149C&quot;/&gt;&lt;wsp:rsid wsp:val=&quot;00F215C3&quot;/&gt;&lt;wsp:rsid wsp:val=&quot;00F2175F&quot;/&gt;&lt;wsp:rsid wsp:val=&quot;00F21857&quot;/&gt;&lt;wsp:rsid wsp:val=&quot;00F218EF&quot;/&gt;&lt;wsp:rsid wsp:val=&quot;00F21A0B&quot;/&gt;&lt;wsp:rsid wsp:val=&quot;00F22444&quot;/&gt;&lt;wsp:rsid wsp:val=&quot;00F227B6&quot;/&gt;&lt;wsp:rsid wsp:val=&quot;00F22C96&quot;/&gt;&lt;wsp:rsid wsp:val=&quot;00F2334F&quot;/&gt;&lt;wsp:rsid wsp:val=&quot;00F2357F&quot;/&gt;&lt;wsp:rsid wsp:val=&quot;00F23BD0&quot;/&gt;&lt;wsp:rsid wsp:val=&quot;00F23FCA&quot;/&gt;&lt;wsp:rsid wsp:val=&quot;00F24275&quot;/&gt;&lt;wsp:rsid wsp:val=&quot;00F244C0&quot;/&gt;&lt;wsp:rsid wsp:val=&quot;00F2456B&quot;/&gt;&lt;wsp:rsid wsp:val=&quot;00F24846&quot;/&gt;&lt;wsp:rsid wsp:val=&quot;00F24A57&quot;/&gt;&lt;wsp:rsid wsp:val=&quot;00F24D1C&quot;/&gt;&lt;wsp:rsid wsp:val=&quot;00F24F4D&quot;/&gt;&lt;wsp:rsid wsp:val=&quot;00F24FA0&quot;/&gt;&lt;wsp:rsid wsp:val=&quot;00F250CE&quot;/&gt;&lt;wsp:rsid wsp:val=&quot;00F25157&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6BB7&quot;/&gt;&lt;wsp:rsid wsp:val=&quot;00F27763&quot;/&gt;&lt;wsp:rsid wsp:val=&quot;00F27E0C&quot;/&gt;&lt;wsp:rsid wsp:val=&quot;00F27EF4&quot;/&gt;&lt;wsp:rsid wsp:val=&quot;00F3002F&quot;/&gt;&lt;wsp:rsid wsp:val=&quot;00F30031&quot;/&gt;&lt;wsp:rsid wsp:val=&quot;00F30353&quot;/&gt;&lt;wsp:rsid wsp:val=&quot;00F308C0&quot;/&gt;&lt;wsp:rsid wsp:val=&quot;00F30A6F&quot;/&gt;&lt;wsp:rsid wsp:val=&quot;00F30A78&quot;/&gt;&lt;wsp:rsid wsp:val=&quot;00F30BE8&quot;/&gt;&lt;wsp:rsid wsp:val=&quot;00F30FF2&quot;/&gt;&lt;wsp:rsid wsp:val=&quot;00F31375&quot;/&gt;&lt;wsp:rsid wsp:val=&quot;00F31597&quot;/&gt;&lt;wsp:rsid wsp:val=&quot;00F316ED&quot;/&gt;&lt;wsp:rsid wsp:val=&quot;00F318E7&quot;/&gt;&lt;wsp:rsid wsp:val=&quot;00F31F17&quot;/&gt;&lt;wsp:rsid wsp:val=&quot;00F3236F&quot;/&gt;&lt;wsp:rsid wsp:val=&quot;00F32374&quot;/&gt;&lt;wsp:rsid wsp:val=&quot;00F32F0E&quot;/&gt;&lt;wsp:rsid wsp:val=&quot;00F32F3E&quot;/&gt;&lt;wsp:rsid wsp:val=&quot;00F3372E&quot;/&gt;&lt;wsp:rsid wsp:val=&quot;00F3383E&quot;/&gt;&lt;wsp:rsid wsp:val=&quot;00F34057&quot;/&gt;&lt;wsp:rsid wsp:val=&quot;00F34286&quot;/&gt;&lt;wsp:rsid wsp:val=&quot;00F342E5&quot;/&gt;&lt;wsp:rsid wsp:val=&quot;00F343E5&quot;/&gt;&lt;wsp:rsid wsp:val=&quot;00F346BC&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CB&quot;/&gt;&lt;wsp:rsid wsp:val=&quot;00F370E3&quot;/&gt;&lt;wsp:rsid wsp:val=&quot;00F3734E&quot;/&gt;&lt;wsp:rsid wsp:val=&quot;00F377A2&quot;/&gt;&lt;wsp:rsid wsp:val=&quot;00F37922&quot;/&gt;&lt;wsp:rsid wsp:val=&quot;00F37A1D&quot;/&gt;&lt;wsp:rsid wsp:val=&quot;00F37AEF&quot;/&gt;&lt;wsp:rsid wsp:val=&quot;00F37B48&quot;/&gt;&lt;wsp:rsid wsp:val=&quot;00F40BB4&quot;/&gt;&lt;wsp:rsid wsp:val=&quot;00F4125D&quot;/&gt;&lt;wsp:rsid wsp:val=&quot;00F417B8&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629D&quot;/&gt;&lt;wsp:rsid wsp:val=&quot;00F462EB&quot;/&gt;&lt;wsp:rsid wsp:val=&quot;00F465C1&quot;/&gt;&lt;wsp:rsid wsp:val=&quot;00F4678D&quot;/&gt;&lt;wsp:rsid wsp:val=&quot;00F467B0&quot;/&gt;&lt;wsp:rsid wsp:val=&quot;00F4683C&quot;/&gt;&lt;wsp:rsid wsp:val=&quot;00F46E40&quot;/&gt;&lt;wsp:rsid wsp:val=&quot;00F46F8B&quot;/&gt;&lt;wsp:rsid wsp:val=&quot;00F47132&quot;/&gt;&lt;wsp:rsid wsp:val=&quot;00F47728&quot;/&gt;&lt;wsp:rsid wsp:val=&quot;00F47AFE&quot;/&gt;&lt;wsp:rsid wsp:val=&quot;00F47BF5&quot;/&gt;&lt;wsp:rsid wsp:val=&quot;00F47CBA&quot;/&gt;&lt;wsp:rsid wsp:val=&quot;00F50020&quot;/&gt;&lt;wsp:rsid wsp:val=&quot;00F50671&quot;/&gt;&lt;wsp:rsid wsp:val=&quot;00F50691&quot;/&gt;&lt;wsp:rsid wsp:val=&quot;00F50849&quot;/&gt;&lt;wsp:rsid wsp:val=&quot;00F50A55&quot;/&gt;&lt;wsp:rsid wsp:val=&quot;00F513BA&quot;/&gt;&lt;wsp:rsid wsp:val=&quot;00F51447&quot;/&gt;&lt;wsp:rsid wsp:val=&quot;00F514EF&quot;/&gt;&lt;wsp:rsid wsp:val=&quot;00F516F4&quot;/&gt;&lt;wsp:rsid wsp:val=&quot;00F51D70&quot;/&gt;&lt;wsp:rsid wsp:val=&quot;00F524CD&quot;/&gt;&lt;wsp:rsid wsp:val=&quot;00F52756&quot;/&gt;&lt;wsp:rsid wsp:val=&quot;00F52A47&quot;/&gt;&lt;wsp:rsid wsp:val=&quot;00F52A4B&quot;/&gt;&lt;wsp:rsid wsp:val=&quot;00F52C6C&quot;/&gt;&lt;wsp:rsid wsp:val=&quot;00F52FA8&quot;/&gt;&lt;wsp:rsid wsp:val=&quot;00F5372B&quot;/&gt;&lt;wsp:rsid wsp:val=&quot;00F5388A&quot;/&gt;&lt;wsp:rsid wsp:val=&quot;00F538CD&quot;/&gt;&lt;wsp:rsid wsp:val=&quot;00F54192&quot;/&gt;&lt;wsp:rsid wsp:val=&quot;00F542D8&quot;/&gt;&lt;wsp:rsid wsp:val=&quot;00F546DB&quot;/&gt;&lt;wsp:rsid wsp:val=&quot;00F548C8&quot;/&gt;&lt;wsp:rsid wsp:val=&quot;00F55331&quot;/&gt;&lt;wsp:rsid wsp:val=&quot;00F55AC5&quot;/&gt;&lt;wsp:rsid wsp:val=&quot;00F568FF&quot;/&gt;&lt;wsp:rsid wsp:val=&quot;00F56918&quot;/&gt;&lt;wsp:rsid wsp:val=&quot;00F56B25&quot;/&gt;&lt;wsp:rsid wsp:val=&quot;00F570BA&quot;/&gt;&lt;wsp:rsid wsp:val=&quot;00F570D9&quot;/&gt;&lt;wsp:rsid wsp:val=&quot;00F5765A&quot;/&gt;&lt;wsp:rsid wsp:val=&quot;00F57704&quot;/&gt;&lt;wsp:rsid wsp:val=&quot;00F5777A&quot;/&gt;&lt;wsp:rsid wsp:val=&quot;00F577F9&quot;/&gt;&lt;wsp:rsid wsp:val=&quot;00F57BE9&quot;/&gt;&lt;wsp:rsid wsp:val=&quot;00F57C72&quot;/&gt;&lt;wsp:rsid wsp:val=&quot;00F57E66&quot;/&gt;&lt;wsp:rsid wsp:val=&quot;00F6021A&quot;/&gt;&lt;wsp:rsid wsp:val=&quot;00F60232&quot;/&gt;&lt;wsp:rsid wsp:val=&quot;00F60A82&quot;/&gt;&lt;wsp:rsid wsp:val=&quot;00F60C26&quot;/&gt;&lt;wsp:rsid wsp:val=&quot;00F61158&quot;/&gt;&lt;wsp:rsid wsp:val=&quot;00F61235&quot;/&gt;&lt;wsp:rsid wsp:val=&quot;00F61564&quot;/&gt;&lt;wsp:rsid wsp:val=&quot;00F6157C&quot;/&gt;&lt;wsp:rsid wsp:val=&quot;00F61701&quot;/&gt;&lt;wsp:rsid wsp:val=&quot;00F61902&quot;/&gt;&lt;wsp:rsid wsp:val=&quot;00F61FDE&quot;/&gt;&lt;wsp:rsid wsp:val=&quot;00F622E3&quot;/&gt;&lt;wsp:rsid wsp:val=&quot;00F62377&quot;/&gt;&lt;wsp:rsid wsp:val=&quot;00F62EEC&quot;/&gt;&lt;wsp:rsid wsp:val=&quot;00F63289&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6B1A&quot;/&gt;&lt;wsp:rsid wsp:val=&quot;00F675DD&quot;/&gt;&lt;wsp:rsid wsp:val=&quot;00F67A85&quot;/&gt;&lt;wsp:rsid wsp:val=&quot;00F7059F&quot;/&gt;&lt;wsp:rsid wsp:val=&quot;00F70FF9&quot;/&gt;&lt;wsp:rsid wsp:val=&quot;00F71026&quot;/&gt;&lt;wsp:rsid wsp:val=&quot;00F71042&quot;/&gt;&lt;wsp:rsid wsp:val=&quot;00F710A0&quot;/&gt;&lt;wsp:rsid wsp:val=&quot;00F716EE&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A1B&quot;/&gt;&lt;wsp:rsid wsp:val=&quot;00F73D87&quot;/&gt;&lt;wsp:rsid wsp:val=&quot;00F73E55&quot;/&gt;&lt;wsp:rsid wsp:val=&quot;00F73F43&quot;/&gt;&lt;wsp:rsid wsp:val=&quot;00F74059&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337&quot;/&gt;&lt;wsp:rsid wsp:val=&quot;00F763DF&quot;/&gt;&lt;wsp:rsid wsp:val=&quot;00F766F0&quot;/&gt;&lt;wsp:rsid wsp:val=&quot;00F76B74&quot;/&gt;&lt;wsp:rsid wsp:val=&quot;00F7792A&quot;/&gt;&lt;wsp:rsid wsp:val=&quot;00F77C47&quot;/&gt;&lt;wsp:rsid wsp:val=&quot;00F77CFA&quot;/&gt;&lt;wsp:rsid wsp:val=&quot;00F77DB3&quot;/&gt;&lt;wsp:rsid wsp:val=&quot;00F77F17&quot;/&gt;&lt;wsp:rsid wsp:val=&quot;00F80922&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70B&quot;/&gt;&lt;wsp:rsid wsp:val=&quot;00F82CD8&quot;/&gt;&lt;wsp:rsid wsp:val=&quot;00F82D2D&quot;/&gt;&lt;wsp:rsid wsp:val=&quot;00F831B2&quot;/&gt;&lt;wsp:rsid wsp:val=&quot;00F83301&quot;/&gt;&lt;wsp:rsid wsp:val=&quot;00F837A7&quot;/&gt;&lt;wsp:rsid wsp:val=&quot;00F837DD&quot;/&gt;&lt;wsp:rsid wsp:val=&quot;00F841D0&quot;/&gt;&lt;wsp:rsid wsp:val=&quot;00F84232&quot;/&gt;&lt;wsp:rsid wsp:val=&quot;00F84849&quot;/&gt;&lt;wsp:rsid wsp:val=&quot;00F849D7&quot;/&gt;&lt;wsp:rsid wsp:val=&quot;00F84A2F&quot;/&gt;&lt;wsp:rsid wsp:val=&quot;00F84BAB&quot;/&gt;&lt;wsp:rsid wsp:val=&quot;00F84DDB&quot;/&gt;&lt;wsp:rsid wsp:val=&quot;00F850EB&quot;/&gt;&lt;wsp:rsid wsp:val=&quot;00F854D5&quot;/&gt;&lt;wsp:rsid wsp:val=&quot;00F854F8&quot;/&gt;&lt;wsp:rsid wsp:val=&quot;00F855CB&quot;/&gt;&lt;wsp:rsid wsp:val=&quot;00F856C8&quot;/&gt;&lt;wsp:rsid wsp:val=&quot;00F85744&quot;/&gt;&lt;wsp:rsid wsp:val=&quot;00F85913&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391&quot;/&gt;&lt;wsp:rsid wsp:val=&quot;00F9046C&quot;/&gt;&lt;wsp:rsid wsp:val=&quot;00F90BEE&quot;/&gt;&lt;wsp:rsid wsp:val=&quot;00F90C86&quot;/&gt;&lt;wsp:rsid wsp:val=&quot;00F90FD6&quot;/&gt;&lt;wsp:rsid wsp:val=&quot;00F910E4&quot;/&gt;&lt;wsp:rsid wsp:val=&quot;00F912B6&quot;/&gt;&lt;wsp:rsid wsp:val=&quot;00F915AB&quot;/&gt;&lt;wsp:rsid wsp:val=&quot;00F9174D&quot;/&gt;&lt;wsp:rsid wsp:val=&quot;00F91906&quot;/&gt;&lt;wsp:rsid wsp:val=&quot;00F91CA2&quot;/&gt;&lt;wsp:rsid wsp:val=&quot;00F91DAB&quot;/&gt;&lt;wsp:rsid wsp:val=&quot;00F91DAC&quot;/&gt;&lt;wsp:rsid wsp:val=&quot;00F91F14&quot;/&gt;&lt;wsp:rsid wsp:val=&quot;00F92174&quot;/&gt;&lt;wsp:rsid wsp:val=&quot;00F923DB&quot;/&gt;&lt;wsp:rsid wsp:val=&quot;00F92725&quot;/&gt;&lt;wsp:rsid wsp:val=&quot;00F9344F&quot;/&gt;&lt;wsp:rsid wsp:val=&quot;00F9383C&quot;/&gt;&lt;wsp:rsid wsp:val=&quot;00F93A3D&quot;/&gt;&lt;wsp:rsid wsp:val=&quot;00F93C3E&quot;/&gt;&lt;wsp:rsid wsp:val=&quot;00F93D13&quot;/&gt;&lt;wsp:rsid wsp:val=&quot;00F93EE6&quot;/&gt;&lt;wsp:rsid wsp:val=&quot;00F94003&quot;/&gt;&lt;wsp:rsid wsp:val=&quot;00F942C6&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8CD&quot;/&gt;&lt;wsp:rsid wsp:val=&quot;00F9632D&quot;/&gt;&lt;wsp:rsid wsp:val=&quot;00F9644F&quot;/&gt;&lt;wsp:rsid wsp:val=&quot;00F965D9&quot;/&gt;&lt;wsp:rsid wsp:val=&quot;00F96764&quot;/&gt;&lt;wsp:rsid wsp:val=&quot;00F968CC&quot;/&gt;&lt;wsp:rsid wsp:val=&quot;00F96C7A&quot;/&gt;&lt;wsp:rsid wsp:val=&quot;00F96E7C&quot;/&gt;&lt;wsp:rsid wsp:val=&quot;00F96F5A&quot;/&gt;&lt;wsp:rsid wsp:val=&quot;00F975B5&quot;/&gt;&lt;wsp:rsid wsp:val=&quot;00F97D37&quot;/&gt;&lt;wsp:rsid wsp:val=&quot;00F97DE7&quot;/&gt;&lt;wsp:rsid wsp:val=&quot;00FA04BE&quot;/&gt;&lt;wsp:rsid wsp:val=&quot;00FA0509&quot;/&gt;&lt;wsp:rsid wsp:val=&quot;00FA0E7C&quot;/&gt;&lt;wsp:rsid wsp:val=&quot;00FA1177&quot;/&gt;&lt;wsp:rsid wsp:val=&quot;00FA1331&quot;/&gt;&lt;wsp:rsid wsp:val=&quot;00FA1CBF&quot;/&gt;&lt;wsp:rsid wsp:val=&quot;00FA1D8F&quot;/&gt;&lt;wsp:rsid wsp:val=&quot;00FA2002&quot;/&gt;&lt;wsp:rsid wsp:val=&quot;00FA2526&quot;/&gt;&lt;wsp:rsid wsp:val=&quot;00FA2AB0&quot;/&gt;&lt;wsp:rsid wsp:val=&quot;00FA3855&quot;/&gt;&lt;wsp:rsid wsp:val=&quot;00FA397A&quot;/&gt;&lt;wsp:rsid wsp:val=&quot;00FA3C84&quot;/&gt;&lt;wsp:rsid wsp:val=&quot;00FA3F33&quot;/&gt;&lt;wsp:rsid wsp:val=&quot;00FA3F45&quot;/&gt;&lt;wsp:rsid wsp:val=&quot;00FA4EDE&quot;/&gt;&lt;wsp:rsid wsp:val=&quot;00FA50E8&quot;/&gt;&lt;wsp:rsid wsp:val=&quot;00FA517D&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C6B&quot;/&gt;&lt;wsp:rsid wsp:val=&quot;00FA5DAC&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37E&quot;/&gt;&lt;wsp:rsid wsp:val=&quot;00FA7A20&quot;/&gt;&lt;wsp:rsid wsp:val=&quot;00FA7AA6&quot;/&gt;&lt;wsp:rsid wsp:val=&quot;00FA7C04&quot;/&gt;&lt;wsp:rsid wsp:val=&quot;00FB0443&quot;/&gt;&lt;wsp:rsid wsp:val=&quot;00FB097A&quot;/&gt;&lt;wsp:rsid wsp:val=&quot;00FB0F2E&quot;/&gt;&lt;wsp:rsid wsp:val=&quot;00FB114F&quot;/&gt;&lt;wsp:rsid wsp:val=&quot;00FB11A4&quot;/&gt;&lt;wsp:rsid wsp:val=&quot;00FB1352&quot;/&gt;&lt;wsp:rsid wsp:val=&quot;00FB15D5&quot;/&gt;&lt;wsp:rsid wsp:val=&quot;00FB1694&quot;/&gt;&lt;wsp:rsid wsp:val=&quot;00FB18E8&quot;/&gt;&lt;wsp:rsid wsp:val=&quot;00FB18E9&quot;/&gt;&lt;wsp:rsid wsp:val=&quot;00FB19D8&quot;/&gt;&lt;wsp:rsid wsp:val=&quot;00FB22E5&quot;/&gt;&lt;wsp:rsid wsp:val=&quot;00FB2864&quot;/&gt;&lt;wsp:rsid wsp:val=&quot;00FB2E28&quot;/&gt;&lt;wsp:rsid wsp:val=&quot;00FB2F94&quot;/&gt;&lt;wsp:rsid wsp:val=&quot;00FB381C&quot;/&gt;&lt;wsp:rsid wsp:val=&quot;00FB3CBD&quot;/&gt;&lt;wsp:rsid wsp:val=&quot;00FB3CD6&quot;/&gt;&lt;wsp:rsid wsp:val=&quot;00FB4065&quot;/&gt;&lt;wsp:rsid wsp:val=&quot;00FB4760&quot;/&gt;&lt;wsp:rsid wsp:val=&quot;00FB47B5&quot;/&gt;&lt;wsp:rsid wsp:val=&quot;00FB4E96&quot;/&gt;&lt;wsp:rsid wsp:val=&quot;00FB52FD&quot;/&gt;&lt;wsp:rsid wsp:val=&quot;00FB5628&quot;/&gt;&lt;wsp:rsid wsp:val=&quot;00FB57A7&quot;/&gt;&lt;wsp:rsid wsp:val=&quot;00FB5A6F&quot;/&gt;&lt;wsp:rsid wsp:val=&quot;00FB612F&quot;/&gt;&lt;wsp:rsid wsp:val=&quot;00FB6401&quot;/&gt;&lt;wsp:rsid wsp:val=&quot;00FB68CE&quot;/&gt;&lt;wsp:rsid wsp:val=&quot;00FB6B9D&quot;/&gt;&lt;wsp:rsid wsp:val=&quot;00FB6F9E&quot;/&gt;&lt;wsp:rsid wsp:val=&quot;00FB72CB&quot;/&gt;&lt;wsp:rsid wsp:val=&quot;00FB7390&quot;/&gt;&lt;wsp:rsid wsp:val=&quot;00FB76E1&quot;/&gt;&lt;wsp:rsid wsp:val=&quot;00FB77BB&quot;/&gt;&lt;wsp:rsid wsp:val=&quot;00FB7A9C&quot;/&gt;&lt;wsp:rsid wsp:val=&quot;00FC0188&quot;/&gt;&lt;wsp:rsid wsp:val=&quot;00FC022F&quot;/&gt;&lt;wsp:rsid wsp:val=&quot;00FC0AB4&quot;/&gt;&lt;wsp:rsid wsp:val=&quot;00FC0B9B&quot;/&gt;&lt;wsp:rsid wsp:val=&quot;00FC0E12&quot;/&gt;&lt;wsp:rsid wsp:val=&quot;00FC10EB&quot;/&gt;&lt;wsp:rsid wsp:val=&quot;00FC1859&quot;/&gt;&lt;wsp:rsid wsp:val=&quot;00FC2075&quot;/&gt;&lt;wsp:rsid wsp:val=&quot;00FC22FE&quot;/&gt;&lt;wsp:rsid wsp:val=&quot;00FC23FA&quot;/&gt;&lt;wsp:rsid wsp:val=&quot;00FC254B&quot;/&gt;&lt;wsp:rsid wsp:val=&quot;00FC2742&quot;/&gt;&lt;wsp:rsid wsp:val=&quot;00FC27DB&quot;/&gt;&lt;wsp:rsid wsp:val=&quot;00FC330F&quot;/&gt;&lt;wsp:rsid wsp:val=&quot;00FC37F0&quot;/&gt;&lt;wsp:rsid wsp:val=&quot;00FC39B2&quot;/&gt;&lt;wsp:rsid wsp:val=&quot;00FC3B1A&quot;/&gt;&lt;wsp:rsid wsp:val=&quot;00FC3BBC&quot;/&gt;&lt;wsp:rsid wsp:val=&quot;00FC3DA6&quot;/&gt;&lt;wsp:rsid wsp:val=&quot;00FC3EEB&quot;/&gt;&lt;wsp:rsid wsp:val=&quot;00FC3F24&quot;/&gt;&lt;wsp:rsid wsp:val=&quot;00FC4278&quot;/&gt;&lt;wsp:rsid wsp:val=&quot;00FC42A4&quot;/&gt;&lt;wsp:rsid wsp:val=&quot;00FC4423&quot;/&gt;&lt;wsp:rsid wsp:val=&quot;00FC47D1&quot;/&gt;&lt;wsp:rsid wsp:val=&quot;00FC4CA4&quot;/&gt;&lt;wsp:rsid wsp:val=&quot;00FC4D8B&quot;/&gt;&lt;wsp:rsid wsp:val=&quot;00FC545C&quot;/&gt;&lt;wsp:rsid wsp:val=&quot;00FC54BA&quot;/&gt;&lt;wsp:rsid wsp:val=&quot;00FC553E&quot;/&gt;&lt;wsp:rsid wsp:val=&quot;00FC55BB&quot;/&gt;&lt;wsp:rsid wsp:val=&quot;00FC5958&quot;/&gt;&lt;wsp:rsid wsp:val=&quot;00FC60B6&quot;/&gt;&lt;wsp:rsid wsp:val=&quot;00FC65A0&quot;/&gt;&lt;wsp:rsid wsp:val=&quot;00FC6B41&quot;/&gt;&lt;wsp:rsid wsp:val=&quot;00FC7308&quot;/&gt;&lt;wsp:rsid wsp:val=&quot;00FC7554&quot;/&gt;&lt;wsp:rsid wsp:val=&quot;00FC76A7&quot;/&gt;&lt;wsp:rsid wsp:val=&quot;00FC7896&quot;/&gt;&lt;wsp:rsid wsp:val=&quot;00FC7F19&quot;/&gt;&lt;wsp:rsid wsp:val=&quot;00FC7F93&quot;/&gt;&lt;wsp:rsid wsp:val=&quot;00FC7FBF&quot;/&gt;&lt;wsp:rsid wsp:val=&quot;00FD091C&quot;/&gt;&lt;wsp:rsid wsp:val=&quot;00FD10D2&quot;/&gt;&lt;wsp:rsid wsp:val=&quot;00FD111E&quot;/&gt;&lt;wsp:rsid wsp:val=&quot;00FD14CB&quot;/&gt;&lt;wsp:rsid wsp:val=&quot;00FD14E4&quot;/&gt;&lt;wsp:rsid wsp:val=&quot;00FD1AC8&quot;/&gt;&lt;wsp:rsid wsp:val=&quot;00FD2804&quot;/&gt;&lt;wsp:rsid wsp:val=&quot;00FD282A&quot;/&gt;&lt;wsp:rsid wsp:val=&quot;00FD2A71&quot;/&gt;&lt;wsp:rsid wsp:val=&quot;00FD2F55&quot;/&gt;&lt;wsp:rsid wsp:val=&quot;00FD305B&quot;/&gt;&lt;wsp:rsid wsp:val=&quot;00FD33B3&quot;/&gt;&lt;wsp:rsid wsp:val=&quot;00FD3905&quot;/&gt;&lt;wsp:rsid wsp:val=&quot;00FD4124&quot;/&gt;&lt;wsp:rsid wsp:val=&quot;00FD4620&quot;/&gt;&lt;wsp:rsid wsp:val=&quot;00FD48FE&quot;/&gt;&lt;wsp:rsid wsp:val=&quot;00FD4CC0&quot;/&gt;&lt;wsp:rsid wsp:val=&quot;00FD4FF1&quot;/&gt;&lt;wsp:rsid wsp:val=&quot;00FD5502&quot;/&gt;&lt;wsp:rsid wsp:val=&quot;00FD6075&quot;/&gt;&lt;wsp:rsid wsp:val=&quot;00FD6318&quot;/&gt;&lt;wsp:rsid wsp:val=&quot;00FD6556&quot;/&gt;&lt;wsp:rsid wsp:val=&quot;00FD69A2&quot;/&gt;&lt;wsp:rsid wsp:val=&quot;00FD6A3D&quot;/&gt;&lt;wsp:rsid wsp:val=&quot;00FD6F9D&quot;/&gt;&lt;wsp:rsid wsp:val=&quot;00FD7001&quot;/&gt;&lt;wsp:rsid wsp:val=&quot;00FD7240&quot;/&gt;&lt;wsp:rsid wsp:val=&quot;00FD72D9&quot;/&gt;&lt;wsp:rsid wsp:val=&quot;00FD73AE&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6B7&quot;/&gt;&lt;wsp:rsid wsp:val=&quot;00FE1D51&quot;/&gt;&lt;wsp:rsid wsp:val=&quot;00FE1D5D&quot;/&gt;&lt;wsp:rsid wsp:val=&quot;00FE204A&quot;/&gt;&lt;wsp:rsid wsp:val=&quot;00FE20AB&quot;/&gt;&lt;wsp:rsid wsp:val=&quot;00FE22FE&quot;/&gt;&lt;wsp:rsid wsp:val=&quot;00FE2955&quot;/&gt;&lt;wsp:rsid wsp:val=&quot;00FE2B7B&quot;/&gt;&lt;wsp:rsid wsp:val=&quot;00FE3100&quot;/&gt;&lt;wsp:rsid wsp:val=&quot;00FE3439&quot;/&gt;&lt;wsp:rsid wsp:val=&quot;00FE3768&quot;/&gt;&lt;wsp:rsid wsp:val=&quot;00FE3DDF&quot;/&gt;&lt;wsp:rsid wsp:val=&quot;00FE3E3F&quot;/&gt;&lt;wsp:rsid wsp:val=&quot;00FE4705&quot;/&gt;&lt;wsp:rsid wsp:val=&quot;00FE5172&quot;/&gt;&lt;wsp:rsid wsp:val=&quot;00FE5410&quot;/&gt;&lt;wsp:rsid wsp:val=&quot;00FE5977&quot;/&gt;&lt;wsp:rsid wsp:val=&quot;00FE5D0A&quot;/&gt;&lt;wsp:rsid wsp:val=&quot;00FE627C&quot;/&gt;&lt;wsp:rsid wsp:val=&quot;00FE6798&quot;/&gt;&lt;wsp:rsid wsp:val=&quot;00FE69DD&quot;/&gt;&lt;wsp:rsid wsp:val=&quot;00FE6DEC&quot;/&gt;&lt;wsp:rsid wsp:val=&quot;00FE6F9B&quot;/&gt;&lt;wsp:rsid wsp:val=&quot;00FE74E2&quot;/&gt;&lt;wsp:rsid wsp:val=&quot;00FE74FC&quot;/&gt;&lt;wsp:rsid wsp:val=&quot;00FE761D&quot;/&gt;&lt;wsp:rsid wsp:val=&quot;00FE76FA&quot;/&gt;&lt;wsp:rsid wsp:val=&quot;00FE7C3E&quot;/&gt;&lt;wsp:rsid wsp:val=&quot;00FE7F00&quot;/&gt;&lt;wsp:rsid wsp:val=&quot;00FF01A6&quot;/&gt;&lt;wsp:rsid wsp:val=&quot;00FF01C5&quot;/&gt;&lt;wsp:rsid wsp:val=&quot;00FF0224&quot;/&gt;&lt;wsp:rsid wsp:val=&quot;00FF0502&quot;/&gt;&lt;wsp:rsid wsp:val=&quot;00FF06E1&quot;/&gt;&lt;wsp:rsid wsp:val=&quot;00FF0BBB&quot;/&gt;&lt;wsp:rsid wsp:val=&quot;00FF1455&quot;/&gt;&lt;wsp:rsid wsp:val=&quot;00FF1716&quot;/&gt;&lt;wsp:rsid wsp:val=&quot;00FF1862&quot;/&gt;&lt;wsp:rsid wsp:val=&quot;00FF1A6C&quot;/&gt;&lt;wsp:rsid wsp:val=&quot;00FF1D5F&quot;/&gt;&lt;wsp:rsid wsp:val=&quot;00FF2077&quot;/&gt;&lt;wsp:rsid wsp:val=&quot;00FF283C&quot;/&gt;&lt;wsp:rsid wsp:val=&quot;00FF2A88&quot;/&gt;&lt;wsp:rsid wsp:val=&quot;00FF322C&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618&quot;/&gt;&lt;wsp:rsid wsp:val=&quot;00FF5B21&quot;/&gt;&lt;wsp:rsid wsp:val=&quot;00FF5EFE&quot;/&gt;&lt;wsp:rsid wsp:val=&quot;00FF609A&quot;/&gt;&lt;wsp:rsid wsp:val=&quot;00FF6A39&quot;/&gt;&lt;wsp:rsid wsp:val=&quot;00FF6CF6&quot;/&gt;&lt;wsp:rsid wsp:val=&quot;00FF707C&quot;/&gt;&lt;wsp:rsid wsp:val=&quot;00FF78DB&quot;/&gt;&lt;/wsp:rsids&gt;&lt;/w:docPr&gt;&lt;w:body&gt;&lt;wx:sect&gt;&lt;w:p wsp:rsidR=&quot;00000000&quot; wsp:rsidRDefault=&quot;00607068&quot; wsp:rsidP=&quot;00B864D0&quot;&gt;&lt;m:oMathPara&gt;&lt;m:oMath&gt;&lt;m:sSub&gt;&lt;m:sSubPr&gt;&lt;m:ctrlPr&gt;&lt;w:rPr&gt;&lt;w:rFonts w:ascii=&quot;Cambria Math&quot; w:h-ansi=&quot;Cambria Math&quot;/&gt;&lt;wx:font wx:val=&quot;Cambria Math&quot;/&gt;&lt;w:i/&gt;&lt;w:i-cs/&gt;&lt;w:lang w:val=&quot;EN-US&quot;/&gt;&lt;/w:rPr&gt;&lt;/m:ctrlPr&gt;&lt;/m:sSubPr&gt;&lt;m:e&gt;&lt;m:r&gt;&lt;w:rPr&gt;&lt;w:rFonts w:ascii=&quot;Cambria Math&quot; w:h-ansi=&quot;Cambria Math&quot;/&gt;&lt;wx:font wx:val=&quot;Cambria Math&quot;/&gt;&lt;w:i/&gt;&lt;w:i-cs/&gt;&lt;/w:rPr&gt;&lt;m:t&gt;Î²&lt;/m:t&gt;&lt;/m:r&gt;&lt;/m:e&gt;&lt;m:sub&gt;&lt;m:r&gt;&lt;w:rPr&gt;&lt;w:rFonts w:ascii=&quot;Cambria Math&quot; w:h-ansi=&quot;Cambria Math&quot;/&gt;&lt;wx:font wx:val=&quot;Cambria Math&quot;/&gt;&lt;w:i/&gt;&lt;w:i-cs/&gt;&lt;/w:rPr&gt;&lt;m:t&gt;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07068">
              <w:rPr>
                <w:i/>
                <w:lang w:val="en-US"/>
              </w:rPr>
              <w:instrText xml:space="preserve"> </w:instrText>
            </w:r>
            <w:r w:rsidRPr="00607068">
              <w:rPr>
                <w:i/>
                <w:lang w:val="en-US"/>
              </w:rPr>
              <w:fldChar w:fldCharType="separate"/>
            </w:r>
            <w:r w:rsidR="001C3380">
              <w:rPr>
                <w:i/>
                <w:lang w:val="en-US"/>
              </w:rPr>
              <w:pict w14:anchorId="650303CB">
                <v:shape id="_x0000_i1026" type="#_x0000_t75" style="width:28.5pt;height:1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RU&quot; w:vendorID=&quot;64&quot; w:dllVersion=&quot;6&quot; w:nlCheck=&quot;on&quot; w:optionSet=&quot;0&quot;/&gt;&lt;w:activeWritingStyle w:lang=&quot;EN-CA&quot; w:vendorID=&quot;64&quot; w:dllVersion=&quot;6&quot; w:nlCheck=&quot;on&quot; w:optionSet=&quot;1&quot;/&gt;&lt;w:activeWritingStyle w:lang=&quot;EN-US&quot; w:vendorID=&quot;64&quot; w:dllVersion=&quot;0&quot; w:nlCheck=&quot;on&quot; w:optionSet=&quot;0&quot;/&gt;&lt;w:activeWritingStyle w:lang=&quot;EN-GB&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gb2312&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83&quot;/&gt;&lt;wsp:rsid wsp:val=&quot;000000A2&quot;/&gt;&lt;wsp:rsid wsp:val=&quot;000004CA&quot;/&gt;&lt;wsp:rsid wsp:val=&quot;00000515&quot;/&gt;&lt;wsp:rsid wsp:val=&quot;00000C9B&quot;/&gt;&lt;wsp:rsid wsp:val=&quot;00000ECA&quot;/&gt;&lt;wsp:rsid wsp:val=&quot;00000F2A&quot;/&gt;&lt;wsp:rsid wsp:val=&quot;00001FC3&quot;/&gt;&lt;wsp:rsid wsp:val=&quot;00002375&quot;/&gt;&lt;wsp:rsid wsp:val=&quot;00002459&quot;/&gt;&lt;wsp:rsid wsp:val=&quot;00003131&quot;/&gt;&lt;wsp:rsid wsp:val=&quot;000031AB&quot;/&gt;&lt;wsp:rsid wsp:val=&quot;00003772&quot;/&gt;&lt;wsp:rsid wsp:val=&quot;000037FB&quot;/&gt;&lt;wsp:rsid wsp:val=&quot;0000391E&quot;/&gt;&lt;wsp:rsid wsp:val=&quot;00004885&quot;/&gt;&lt;wsp:rsid wsp:val=&quot;00004CD0&quot;/&gt;&lt;wsp:rsid wsp:val=&quot;00004D8C&quot;/&gt;&lt;wsp:rsid wsp:val=&quot;00004DCB&quot;/&gt;&lt;wsp:rsid wsp:val=&quot;000051F0&quot;/&gt;&lt;wsp:rsid wsp:val=&quot;00005327&quot;/&gt;&lt;wsp:rsid wsp:val=&quot;0000553B&quot;/&gt;&lt;wsp:rsid wsp:val=&quot;00005B91&quot;/&gt;&lt;wsp:rsid wsp:val=&quot;0000660A&quot;/&gt;&lt;wsp:rsid wsp:val=&quot;00006780&quot;/&gt;&lt;wsp:rsid wsp:val=&quot;00006C7A&quot;/&gt;&lt;wsp:rsid wsp:val=&quot;00007113&quot;/&gt;&lt;wsp:rsid wsp:val=&quot;000072BD&quot;/&gt;&lt;wsp:rsid wsp:val=&quot;000074A3&quot;/&gt;&lt;wsp:rsid wsp:val=&quot;0000792C&quot;/&gt;&lt;wsp:rsid wsp:val=&quot;00007BE6&quot;/&gt;&lt;wsp:rsid wsp:val=&quot;00007CEF&quot;/&gt;&lt;wsp:rsid wsp:val=&quot;000101EF&quot;/&gt;&lt;wsp:rsid wsp:val=&quot;00010739&quot;/&gt;&lt;wsp:rsid wsp:val=&quot;0001078E&quot;/&gt;&lt;wsp:rsid wsp:val=&quot;00010E97&quot;/&gt;&lt;wsp:rsid wsp:val=&quot;00010FD1&quot;/&gt;&lt;wsp:rsid wsp:val=&quot;00011052&quot;/&gt;&lt;wsp:rsid wsp:val=&quot;00011519&quot;/&gt;&lt;wsp:rsid wsp:val=&quot;00011595&quot;/&gt;&lt;wsp:rsid wsp:val=&quot;00011703&quot;/&gt;&lt;wsp:rsid wsp:val=&quot;000118B4&quot;/&gt;&lt;wsp:rsid wsp:val=&quot;000121EC&quot;/&gt;&lt;wsp:rsid wsp:val=&quot;000124D1&quot;/&gt;&lt;wsp:rsid wsp:val=&quot;00012D90&quot;/&gt;&lt;wsp:rsid wsp:val=&quot;00012DCC&quot;/&gt;&lt;wsp:rsid wsp:val=&quot;0001321B&quot;/&gt;&lt;wsp:rsid wsp:val=&quot;000137FF&quot;/&gt;&lt;wsp:rsid wsp:val=&quot;00013B63&quot;/&gt;&lt;wsp:rsid wsp:val=&quot;00014035&quot;/&gt;&lt;wsp:rsid wsp:val=&quot;0001418B&quot;/&gt;&lt;wsp:rsid wsp:val=&quot;000141F0&quot;/&gt;&lt;wsp:rsid wsp:val=&quot;00015204&quot;/&gt;&lt;wsp:rsid wsp:val=&quot;00015327&quot;/&gt;&lt;wsp:rsid wsp:val=&quot;00015BCB&quot;/&gt;&lt;wsp:rsid wsp:val=&quot;00015FB7&quot;/&gt;&lt;wsp:rsid wsp:val=&quot;00016013&quot;/&gt;&lt;wsp:rsid wsp:val=&quot;000162B2&quot;/&gt;&lt;wsp:rsid wsp:val=&quot;000163F8&quot;/&gt;&lt;wsp:rsid wsp:val=&quot;00016966&quot;/&gt;&lt;wsp:rsid wsp:val=&quot;00016DCE&quot;/&gt;&lt;wsp:rsid wsp:val=&quot;00016DDC&quot;/&gt;&lt;wsp:rsid wsp:val=&quot;000170A8&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2D31&quot;/&gt;&lt;wsp:rsid wsp:val=&quot;0002387B&quot;/&gt;&lt;wsp:rsid wsp:val=&quot;00023985&quot;/&gt;&lt;wsp:rsid wsp:val=&quot;00023C29&quot;/&gt;&lt;wsp:rsid wsp:val=&quot;00024327&quot;/&gt;&lt;wsp:rsid wsp:val=&quot;00024A87&quot;/&gt;&lt;wsp:rsid wsp:val=&quot;00024E37&quot;/&gt;&lt;wsp:rsid wsp:val=&quot;00024E57&quot;/&gt;&lt;wsp:rsid wsp:val=&quot;0002506A&quot;/&gt;&lt;wsp:rsid wsp:val=&quot;00025281&quot;/&gt;&lt;wsp:rsid wsp:val=&quot;000254B6&quot;/&gt;&lt;wsp:rsid wsp:val=&quot;000255A1&quot;/&gt;&lt;wsp:rsid wsp:val=&quot;000258DC&quot;/&gt;&lt;wsp:rsid wsp:val=&quot;000258DD&quot;/&gt;&lt;wsp:rsid wsp:val=&quot;0002591B&quot;/&gt;&lt;wsp:rsid wsp:val=&quot;00025AFC&quot;/&gt;&lt;wsp:rsid wsp:val=&quot;00025C5F&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E41&quot;/&gt;&lt;wsp:rsid wsp:val=&quot;000300FE&quot;/&gt;&lt;wsp:rsid wsp:val=&quot;00030766&quot;/&gt;&lt;wsp:rsid wsp:val=&quot;00030ED5&quot;/&gt;&lt;wsp:rsid wsp:val=&quot;00030F74&quot;/&gt;&lt;wsp:rsid wsp:val=&quot;00031242&quot;/&gt;&lt;wsp:rsid wsp:val=&quot;0003138D&quot;/&gt;&lt;wsp:rsid wsp:val=&quot;00031E02&quot;/&gt;&lt;wsp:rsid wsp:val=&quot;00031EDD&quot;/&gt;&lt;wsp:rsid wsp:val=&quot;000321DC&quot;/&gt;&lt;wsp:rsid wsp:val=&quot;00032A64&quot;/&gt;&lt;wsp:rsid wsp:val=&quot;000334D2&quot;/&gt;&lt;wsp:rsid wsp:val=&quot;00033834&quot;/&gt;&lt;wsp:rsid wsp:val=&quot;00033A55&quot;/&gt;&lt;wsp:rsid wsp:val=&quot;00033AE8&quot;/&gt;&lt;wsp:rsid wsp:val=&quot;00033E5C&quot;/&gt;&lt;wsp:rsid wsp:val=&quot;000340B2&quot;/&gt;&lt;wsp:rsid wsp:val=&quot;000341B5&quot;/&gt;&lt;wsp:rsid wsp:val=&quot;00034698&quot;/&gt;&lt;wsp:rsid wsp:val=&quot;00034787&quot;/&gt;&lt;wsp:rsid wsp:val=&quot;000349B7&quot;/&gt;&lt;wsp:rsid wsp:val=&quot;00034DC2&quot;/&gt;&lt;wsp:rsid wsp:val=&quot;000350B6&quot;/&gt;&lt;wsp:rsid wsp:val=&quot;000353DB&quot;/&gt;&lt;wsp:rsid wsp:val=&quot;0003540B&quot;/&gt;&lt;wsp:rsid wsp:val=&quot;00035C89&quot;/&gt;&lt;wsp:rsid wsp:val=&quot;00035CAB&quot;/&gt;&lt;wsp:rsid wsp:val=&quot;0003667C&quot;/&gt;&lt;wsp:rsid wsp:val=&quot;00036A16&quot;/&gt;&lt;wsp:rsid wsp:val=&quot;00036C45&quot;/&gt;&lt;wsp:rsid wsp:val=&quot;00036FA7&quot;/&gt;&lt;wsp:rsid wsp:val=&quot;000377E3&quot;/&gt;&lt;wsp:rsid wsp:val=&quot;00037910&quot;/&gt;&lt;wsp:rsid wsp:val=&quot;00037A21&quot;/&gt;&lt;wsp:rsid wsp:val=&quot;00037D3E&quot;/&gt;&lt;wsp:rsid wsp:val=&quot;000404F2&quot;/&gt;&lt;wsp:rsid wsp:val=&quot;00040F7A&quot;/&gt;&lt;wsp:rsid wsp:val=&quot;000412B7&quot;/&gt;&lt;wsp:rsid wsp:val=&quot;000413B8&quot;/&gt;&lt;wsp:rsid wsp:val=&quot;000415EC&quot;/&gt;&lt;wsp:rsid wsp:val=&quot;0004182E&quot;/&gt;&lt;wsp:rsid wsp:val=&quot;000418C8&quot;/&gt;&lt;wsp:rsid wsp:val=&quot;00041AEE&quot;/&gt;&lt;wsp:rsid wsp:val=&quot;00042397&quot;/&gt;&lt;wsp:rsid wsp:val=&quot;000423DD&quot;/&gt;&lt;wsp:rsid wsp:val=&quot;00042527&quot;/&gt;&lt;wsp:rsid wsp:val=&quot;000426B1&quot;/&gt;&lt;wsp:rsid wsp:val=&quot;00042BFC&quot;/&gt;&lt;wsp:rsid wsp:val=&quot;000430CF&quot;/&gt;&lt;wsp:rsid wsp:val=&quot;00043303&quot;/&gt;&lt;wsp:rsid wsp:val=&quot;00043607&quot;/&gt;&lt;wsp:rsid wsp:val=&quot;00043703&quot;/&gt;&lt;wsp:rsid wsp:val=&quot;0004403C&quot;/&gt;&lt;wsp:rsid wsp:val=&quot;00044225&quot;/&gt;&lt;wsp:rsid wsp:val=&quot;00044359&quot;/&gt;&lt;wsp:rsid wsp:val=&quot;000444AD&quot;/&gt;&lt;wsp:rsid wsp:val=&quot;00044576&quot;/&gt;&lt;wsp:rsid wsp:val=&quot;000445D6&quot;/&gt;&lt;wsp:rsid wsp:val=&quot;000445EB&quot;/&gt;&lt;wsp:rsid wsp:val=&quot;00044FC4&quot;/&gt;&lt;wsp:rsid wsp:val=&quot;000451E5&quot;/&gt;&lt;wsp:rsid wsp:val=&quot;000453F6&quot;/&gt;&lt;wsp:rsid wsp:val=&quot;000458CB&quot;/&gt;&lt;wsp:rsid wsp:val=&quot;00045AC3&quot;/&gt;&lt;wsp:rsid wsp:val=&quot;00045B15&quot;/&gt;&lt;wsp:rsid wsp:val=&quot;000462CB&quot;/&gt;&lt;wsp:rsid wsp:val=&quot;00046CD6&quot;/&gt;&lt;wsp:rsid wsp:val=&quot;00046CE4&quot;/&gt;&lt;wsp:rsid wsp:val=&quot;00046F9A&quot;/&gt;&lt;wsp:rsid wsp:val=&quot;0004713D&quot;/&gt;&lt;wsp:rsid wsp:val=&quot;000472F3&quot;/&gt;&lt;wsp:rsid wsp:val=&quot;0004730E&quot;/&gt;&lt;wsp:rsid wsp:val=&quot;0004746D&quot;/&gt;&lt;wsp:rsid wsp:val=&quot;000474A1&quot;/&gt;&lt;wsp:rsid wsp:val=&quot;000475B5&quot;/&gt;&lt;wsp:rsid wsp:val=&quot;000477BB&quot;/&gt;&lt;wsp:rsid wsp:val=&quot;00047A82&quot;/&gt;&lt;wsp:rsid wsp:val=&quot;00047D3D&quot;/&gt;&lt;wsp:rsid wsp:val=&quot;0005055B&quot;/&gt;&lt;wsp:rsid wsp:val=&quot;000505B9&quot;/&gt;&lt;wsp:rsid wsp:val=&quot;000505E0&quot;/&gt;&lt;wsp:rsid wsp:val=&quot;00050D96&quot;/&gt;&lt;wsp:rsid wsp:val=&quot;00051135&quot;/&gt;&lt;wsp:rsid wsp:val=&quot;00051586&quot;/&gt;&lt;wsp:rsid wsp:val=&quot;000516F0&quot;/&gt;&lt;wsp:rsid wsp:val=&quot;00051B57&quot;/&gt;&lt;wsp:rsid wsp:val=&quot;00051C70&quot;/&gt;&lt;wsp:rsid wsp:val=&quot;0005201C&quot;/&gt;&lt;wsp:rsid wsp:val=&quot;000521D1&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4255&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E63&quot;/&gt;&lt;wsp:rsid wsp:val=&quot;0005504C&quot;/&gt;&lt;wsp:rsid wsp:val=&quot;00055873&quot;/&gt;&lt;wsp:rsid wsp:val=&quot;00055B03&quot;/&gt;&lt;wsp:rsid wsp:val=&quot;00055B8E&quot;/&gt;&lt;wsp:rsid wsp:val=&quot;0005602E&quot;/&gt;&lt;wsp:rsid wsp:val=&quot;00056057&quot;/&gt;&lt;wsp:rsid wsp:val=&quot;000572A7&quot;/&gt;&lt;wsp:rsid wsp:val=&quot;0005743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586&quot;/&gt;&lt;wsp:rsid wsp:val=&quot;00060DDD&quot;/&gt;&lt;wsp:rsid wsp:val=&quot;00060FDB&quot;/&gt;&lt;wsp:rsid wsp:val=&quot;000612C5&quot;/&gt;&lt;wsp:rsid wsp:val=&quot;00061C96&quot;/&gt;&lt;wsp:rsid wsp:val=&quot;00061E34&quot;/&gt;&lt;wsp:rsid wsp:val=&quot;000620C4&quot;/&gt;&lt;wsp:rsid wsp:val=&quot;000621A9&quot;/&gt;&lt;wsp:rsid wsp:val=&quot;0006263A&quot;/&gt;&lt;wsp:rsid wsp:val=&quot;0006289B&quot;/&gt;&lt;wsp:rsid wsp:val=&quot;00063485&quot;/&gt;&lt;wsp:rsid wsp:val=&quot;00063CA3&quot;/&gt;&lt;wsp:rsid wsp:val=&quot;00063F07&quot;/&gt;&lt;wsp:rsid wsp:val=&quot;00063F57&quot;/&gt;&lt;wsp:rsid wsp:val=&quot;000642FD&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B01&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118F&quot;/&gt;&lt;wsp:rsid wsp:val=&quot;000711FC&quot;/&gt;&lt;wsp:rsid wsp:val=&quot;00071422&quot;/&gt;&lt;wsp:rsid wsp:val=&quot;000716FB&quot;/&gt;&lt;wsp:rsid wsp:val=&quot;00071E66&quot;/&gt;&lt;wsp:rsid wsp:val=&quot;00071E9B&quot;/&gt;&lt;wsp:rsid wsp:val=&quot;00071F99&quot;/&gt;&lt;wsp:rsid wsp:val=&quot;0007271A&quot;/&gt;&lt;wsp:rsid wsp:val=&quot;000727D5&quot;/&gt;&lt;wsp:rsid wsp:val=&quot;00072885&quot;/&gt;&lt;wsp:rsid wsp:val=&quot;00072E75&quot;/&gt;&lt;wsp:rsid wsp:val=&quot;00072EFA&quot;/&gt;&lt;wsp:rsid wsp:val=&quot;00073219&quot;/&gt;&lt;wsp:rsid wsp:val=&quot;000735B9&quot;/&gt;&lt;wsp:rsid wsp:val=&quot;00073785&quot;/&gt;&lt;wsp:rsid wsp:val=&quot;00074375&quot;/&gt;&lt;wsp:rsid wsp:val=&quot;000743A0&quot;/&gt;&lt;wsp:rsid wsp:val=&quot;000748A2&quot;/&gt;&lt;wsp:rsid wsp:val=&quot;00074A66&quot;/&gt;&lt;wsp:rsid wsp:val=&quot;00074BF5&quot;/&gt;&lt;wsp:rsid wsp:val=&quot;000752CD&quot;/&gt;&lt;wsp:rsid wsp:val=&quot;00075324&quot;/&gt;&lt;wsp:rsid wsp:val=&quot;00075680&quot;/&gt;&lt;wsp:rsid wsp:val=&quot;000758D3&quot;/&gt;&lt;wsp:rsid wsp:val=&quot;0007590A&quot;/&gt;&lt;wsp:rsid wsp:val=&quot;00075999&quot;/&gt;&lt;wsp:rsid wsp:val=&quot;00075CA6&quot;/&gt;&lt;wsp:rsid wsp:val=&quot;00075FE3&quot;/&gt;&lt;wsp:rsid wsp:val=&quot;00076775&quot;/&gt;&lt;wsp:rsid wsp:val=&quot;00076D63&quot;/&gt;&lt;wsp:rsid wsp:val=&quot;00077579&quot;/&gt;&lt;wsp:rsid wsp:val=&quot;00077A78&quot;/&gt;&lt;wsp:rsid wsp:val=&quot;00080170&quot;/&gt;&lt;wsp:rsid wsp:val=&quot;000805B2&quot;/&gt;&lt;wsp:rsid wsp:val=&quot;00080786&quot;/&gt;&lt;wsp:rsid wsp:val=&quot;00080AE7&quot;/&gt;&lt;wsp:rsid wsp:val=&quot;00080D74&quot;/&gt;&lt;wsp:rsid wsp:val=&quot;00081070&quot;/&gt;&lt;wsp:rsid wsp:val=&quot;00082152&quot;/&gt;&lt;wsp:rsid wsp:val=&quot;00082211&quot;/&gt;&lt;wsp:rsid wsp:val=&quot;000826FF&quot;/&gt;&lt;wsp:rsid wsp:val=&quot;00082A49&quot;/&gt;&lt;wsp:rsid wsp:val=&quot;00082C27&quot;/&gt;&lt;wsp:rsid wsp:val=&quot;00082DA4&quot;/&gt;&lt;wsp:rsid wsp:val=&quot;00082E54&quot;/&gt;&lt;wsp:rsid wsp:val=&quot;000832B3&quot;/&gt;&lt;wsp:rsid wsp:val=&quot;00083322&quot;/&gt;&lt;wsp:rsid wsp:val=&quot;000833CA&quot;/&gt;&lt;wsp:rsid wsp:val=&quot;000835AA&quot;/&gt;&lt;wsp:rsid wsp:val=&quot;00083788&quot;/&gt;&lt;wsp:rsid wsp:val=&quot;00084255&quot;/&gt;&lt;wsp:rsid wsp:val=&quot;00084937&quot;/&gt;&lt;wsp:rsid wsp:val=&quot;00085239&quot;/&gt;&lt;wsp:rsid wsp:val=&quot;0008581F&quot;/&gt;&lt;wsp:rsid wsp:val=&quot;000861E4&quot;/&gt;&lt;wsp:rsid wsp:val=&quot;000862BA&quot;/&gt;&lt;wsp:rsid wsp:val=&quot;00086B50&quot;/&gt;&lt;wsp:rsid wsp:val=&quot;00086C4D&quot;/&gt;&lt;wsp:rsid wsp:val=&quot;00086CF2&quot;/&gt;&lt;wsp:rsid wsp:val=&quot;00086FDD&quot;/&gt;&lt;wsp:rsid wsp:val=&quot;0008731C&quot;/&gt;&lt;wsp:rsid wsp:val=&quot;00087324&quot;/&gt;&lt;wsp:rsid wsp:val=&quot;0008760B&quot;/&gt;&lt;wsp:rsid wsp:val=&quot;00087881&quot;/&gt;&lt;wsp:rsid wsp:val=&quot;00087BAB&quot;/&gt;&lt;wsp:rsid wsp:val=&quot;00087E29&quot;/&gt;&lt;wsp:rsid wsp:val=&quot;00087EE9&quot;/&gt;&lt;wsp:rsid wsp:val=&quot;00087F91&quot;/&gt;&lt;wsp:rsid wsp:val=&quot;00090573&quot;/&gt;&lt;wsp:rsid wsp:val=&quot;00090586&quot;/&gt;&lt;wsp:rsid wsp:val=&quot;00090653&quot;/&gt;&lt;wsp:rsid wsp:val=&quot;00090A5D&quot;/&gt;&lt;wsp:rsid wsp:val=&quot;00091714&quot;/&gt;&lt;wsp:rsid wsp:val=&quot;000921E3&quot;/&gt;&lt;wsp:rsid wsp:val=&quot;00092334&quot;/&gt;&lt;wsp:rsid wsp:val=&quot;000926E1&quot;/&gt;&lt;wsp:rsid wsp:val=&quot;000931C3&quot;/&gt;&lt;wsp:rsid wsp:val=&quot;000938A0&quot;/&gt;&lt;wsp:rsid wsp:val=&quot;00093B72&quot;/&gt;&lt;wsp:rsid wsp:val=&quot;0009437A&quot;/&gt;&lt;wsp:rsid wsp:val=&quot;000947B7&quot;/&gt;&lt;wsp:rsid wsp:val=&quot;00095671&quot;/&gt;&lt;wsp:rsid wsp:val=&quot;00095920&quot;/&gt;&lt;wsp:rsid wsp:val=&quot;00095A47&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8DA&quot;/&gt;&lt;wsp:rsid wsp:val=&quot;000979F0&quot;/&gt;&lt;wsp:rsid wsp:val=&quot;00097AE8&quot;/&gt;&lt;wsp:rsid wsp:val=&quot;000A0296&quot;/&gt;&lt;wsp:rsid wsp:val=&quot;000A02DC&quot;/&gt;&lt;wsp:rsid wsp:val=&quot;000A0C0B&quot;/&gt;&lt;wsp:rsid wsp:val=&quot;000A0CA1&quot;/&gt;&lt;wsp:rsid wsp:val=&quot;000A0E99&quot;/&gt;&lt;wsp:rsid wsp:val=&quot;000A0F08&quot;/&gt;&lt;wsp:rsid wsp:val=&quot;000A0F82&quot;/&gt;&lt;wsp:rsid wsp:val=&quot;000A1089&quot;/&gt;&lt;wsp:rsid wsp:val=&quot;000A11BB&quot;/&gt;&lt;wsp:rsid wsp:val=&quot;000A1AD3&quot;/&gt;&lt;wsp:rsid wsp:val=&quot;000A1AF5&quot;/&gt;&lt;wsp:rsid wsp:val=&quot;000A1B06&quot;/&gt;&lt;wsp:rsid wsp:val=&quot;000A1D49&quot;/&gt;&lt;wsp:rsid wsp:val=&quot;000A1F8D&quot;/&gt;&lt;wsp:rsid wsp:val=&quot;000A23B7&quot;/&gt;&lt;wsp:rsid wsp:val=&quot;000A2D70&quot;/&gt;&lt;wsp:rsid wsp:val=&quot;000A3A3A&quot;/&gt;&lt;wsp:rsid wsp:val=&quot;000A3ACB&quot;/&gt;&lt;wsp:rsid wsp:val=&quot;000A3E22&quot;/&gt;&lt;wsp:rsid wsp:val=&quot;000A4492&quot;/&gt;&lt;wsp:rsid wsp:val=&quot;000A4519&quot;/&gt;&lt;wsp:rsid wsp:val=&quot;000A49DE&quot;/&gt;&lt;wsp:rsid wsp:val=&quot;000A4B74&quot;/&gt;&lt;wsp:rsid wsp:val=&quot;000A52B9&quot;/&gt;&lt;wsp:rsid wsp:val=&quot;000A54DF&quot;/&gt;&lt;wsp:rsid wsp:val=&quot;000A5A3D&quot;/&gt;&lt;wsp:rsid wsp:val=&quot;000A5AE2&quot;/&gt;&lt;wsp:rsid wsp:val=&quot;000A5B09&quot;/&gt;&lt;wsp:rsid wsp:val=&quot;000A5D82&quot;/&gt;&lt;wsp:rsid wsp:val=&quot;000A605D&quot;/&gt;&lt;wsp:rsid wsp:val=&quot;000A61CB&quot;/&gt;&lt;wsp:rsid wsp:val=&quot;000A64B8&quot;/&gt;&lt;wsp:rsid wsp:val=&quot;000A6788&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81C&quot;/&gt;&lt;wsp:rsid wsp:val=&quot;000B10AB&quot;/&gt;&lt;wsp:rsid wsp:val=&quot;000B17A1&quot;/&gt;&lt;wsp:rsid wsp:val=&quot;000B1CD3&quot;/&gt;&lt;wsp:rsid wsp:val=&quot;000B1E04&quot;/&gt;&lt;wsp:rsid wsp:val=&quot;000B22B6&quot;/&gt;&lt;wsp:rsid wsp:val=&quot;000B256B&quot;/&gt;&lt;wsp:rsid wsp:val=&quot;000B32D4&quot;/&gt;&lt;wsp:rsid wsp:val=&quot;000B38DA&quot;/&gt;&lt;wsp:rsid wsp:val=&quot;000B3F37&quot;/&gt;&lt;wsp:rsid wsp:val=&quot;000B4083&quot;/&gt;&lt;wsp:rsid wsp:val=&quot;000B463C&quot;/&gt;&lt;wsp:rsid wsp:val=&quot;000B49D7&quot;/&gt;&lt;wsp:rsid wsp:val=&quot;000B4EA5&quot;/&gt;&lt;wsp:rsid wsp:val=&quot;000B53AF&quot;/&gt;&lt;wsp:rsid wsp:val=&quot;000B546F&quot;/&gt;&lt;wsp:rsid wsp:val=&quot;000B5642&quot;/&gt;&lt;wsp:rsid wsp:val=&quot;000B60B9&quot;/&gt;&lt;wsp:rsid wsp:val=&quot;000B6199&quot;/&gt;&lt;wsp:rsid wsp:val=&quot;000B6338&quot;/&gt;&lt;wsp:rsid wsp:val=&quot;000B644B&quot;/&gt;&lt;wsp:rsid wsp:val=&quot;000B65BE&quot;/&gt;&lt;wsp:rsid wsp:val=&quot;000B6BDF&quot;/&gt;&lt;wsp:rsid wsp:val=&quot;000B6E2D&quot;/&gt;&lt;wsp:rsid wsp:val=&quot;000B71B6&quot;/&gt;&lt;wsp:rsid wsp:val=&quot;000B7238&quot;/&gt;&lt;wsp:rsid wsp:val=&quot;000B7387&quot;/&gt;&lt;wsp:rsid wsp:val=&quot;000B748D&quot;/&gt;&lt;wsp:rsid wsp:val=&quot;000B7669&quot;/&gt;&lt;wsp:rsid wsp:val=&quot;000B76BB&quot;/&gt;&lt;wsp:rsid wsp:val=&quot;000B77E6&quot;/&gt;&lt;wsp:rsid wsp:val=&quot;000B7D5E&quot;/&gt;&lt;wsp:rsid wsp:val=&quot;000C0B74&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C76&quot;/&gt;&lt;wsp:rsid wsp:val=&quot;000C5066&quot;/&gt;&lt;wsp:rsid wsp:val=&quot;000C54A6&quot;/&gt;&lt;wsp:rsid wsp:val=&quot;000C550B&quot;/&gt;&lt;wsp:rsid wsp:val=&quot;000C5759&quot;/&gt;&lt;wsp:rsid wsp:val=&quot;000C5B91&quot;/&gt;&lt;wsp:rsid wsp:val=&quot;000C5E7D&quot;/&gt;&lt;wsp:rsid wsp:val=&quot;000C673C&quot;/&gt;&lt;wsp:rsid wsp:val=&quot;000C69F8&quot;/&gt;&lt;wsp:rsid wsp:val=&quot;000C6C57&quot;/&gt;&lt;wsp:rsid wsp:val=&quot;000C71D9&quot;/&gt;&lt;wsp:rsid wsp:val=&quot;000C7C3E&quot;/&gt;&lt;wsp:rsid wsp:val=&quot;000D037E&quot;/&gt;&lt;wsp:rsid wsp:val=&quot;000D0A0F&quot;/&gt;&lt;wsp:rsid wsp:val=&quot;000D0AB8&quot;/&gt;&lt;wsp:rsid wsp:val=&quot;000D0BCC&quot;/&gt;&lt;wsp:rsid wsp:val=&quot;000D0F9A&quot;/&gt;&lt;wsp:rsid wsp:val=&quot;000D13DD&quot;/&gt;&lt;wsp:rsid wsp:val=&quot;000D148D&quot;/&gt;&lt;wsp:rsid wsp:val=&quot;000D14EB&quot;/&gt;&lt;wsp:rsid wsp:val=&quot;000D1610&quot;/&gt;&lt;wsp:rsid wsp:val=&quot;000D1737&quot;/&gt;&lt;wsp:rsid wsp:val=&quot;000D1915&quot;/&gt;&lt;wsp:rsid wsp:val=&quot;000D1C8F&quot;/&gt;&lt;wsp:rsid wsp:val=&quot;000D206C&quot;/&gt;&lt;wsp:rsid wsp:val=&quot;000D2292&quot;/&gt;&lt;wsp:rsid wsp:val=&quot;000D23C1&quot;/&gt;&lt;wsp:rsid wsp:val=&quot;000D2AE0&quot;/&gt;&lt;wsp:rsid wsp:val=&quot;000D2B3D&quot;/&gt;&lt;wsp:rsid wsp:val=&quot;000D2EA5&quot;/&gt;&lt;wsp:rsid wsp:val=&quot;000D35D4&quot;/&gt;&lt;wsp:rsid wsp:val=&quot;000D362A&quot;/&gt;&lt;wsp:rsid wsp:val=&quot;000D37FA&quot;/&gt;&lt;wsp:rsid wsp:val=&quot;000D3A33&quot;/&gt;&lt;wsp:rsid wsp:val=&quot;000D3A6C&quot;/&gt;&lt;wsp:rsid wsp:val=&quot;000D4324&quot;/&gt;&lt;wsp:rsid wsp:val=&quot;000D46EE&quot;/&gt;&lt;wsp:rsid wsp:val=&quot;000D4ABD&quot;/&gt;&lt;wsp:rsid wsp:val=&quot;000D4B18&quot;/&gt;&lt;wsp:rsid wsp:val=&quot;000D4C88&quot;/&gt;&lt;wsp:rsid wsp:val=&quot;000D4DE6&quot;/&gt;&lt;wsp:rsid wsp:val=&quot;000D4DFF&quot;/&gt;&lt;wsp:rsid wsp:val=&quot;000D4F5A&quot;/&gt;&lt;wsp:rsid wsp:val=&quot;000D5003&quot;/&gt;&lt;wsp:rsid wsp:val=&quot;000D55EA&quot;/&gt;&lt;wsp:rsid wsp:val=&quot;000D5711&quot;/&gt;&lt;wsp:rsid wsp:val=&quot;000D59D6&quot;/&gt;&lt;wsp:rsid wsp:val=&quot;000D5AB0&quot;/&gt;&lt;wsp:rsid wsp:val=&quot;000D5AD1&quot;/&gt;&lt;wsp:rsid wsp:val=&quot;000D5C0C&quot;/&gt;&lt;wsp:rsid wsp:val=&quot;000D5C91&quot;/&gt;&lt;wsp:rsid wsp:val=&quot;000D5D29&quot;/&gt;&lt;wsp:rsid wsp:val=&quot;000D5E4D&quot;/&gt;&lt;wsp:rsid wsp:val=&quot;000D6262&quot;/&gt;&lt;wsp:rsid wsp:val=&quot;000D6541&quot;/&gt;&lt;wsp:rsid wsp:val=&quot;000D697E&quot;/&gt;&lt;wsp:rsid wsp:val=&quot;000D6A9E&quot;/&gt;&lt;wsp:rsid wsp:val=&quot;000D6E96&quot;/&gt;&lt;wsp:rsid wsp:val=&quot;000D7268&quot;/&gt;&lt;wsp:rsid wsp:val=&quot;000D7383&quot;/&gt;&lt;wsp:rsid wsp:val=&quot;000D745D&quot;/&gt;&lt;wsp:rsid wsp:val=&quot;000D75CC&quot;/&gt;&lt;wsp:rsid wsp:val=&quot;000D75EE&quot;/&gt;&lt;wsp:rsid wsp:val=&quot;000D7783&quot;/&gt;&lt;wsp:rsid wsp:val=&quot;000D7C7C&quot;/&gt;&lt;wsp:rsid wsp:val=&quot;000E011D&quot;/&gt;&lt;wsp:rsid wsp:val=&quot;000E0706&quot;/&gt;&lt;wsp:rsid wsp:val=&quot;000E0BAE&quot;/&gt;&lt;wsp:rsid wsp:val=&quot;000E14B9&quot;/&gt;&lt;wsp:rsid wsp:val=&quot;000E182B&quot;/&gt;&lt;wsp:rsid wsp:val=&quot;000E1E8E&quot;/&gt;&lt;wsp:rsid wsp:val=&quot;000E279B&quot;/&gt;&lt;wsp:rsid wsp:val=&quot;000E2D41&quot;/&gt;&lt;wsp:rsid wsp:val=&quot;000E3075&quot;/&gt;&lt;wsp:rsid wsp:val=&quot;000E3147&quot;/&gt;&lt;wsp:rsid wsp:val=&quot;000E3358&quot;/&gt;&lt;wsp:rsid wsp:val=&quot;000E38ED&quot;/&gt;&lt;wsp:rsid wsp:val=&quot;000E3A0F&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094&quot;/&gt;&lt;wsp:rsid wsp:val=&quot;000E56A7&quot;/&gt;&lt;wsp:rsid wsp:val=&quot;000E5830&quot;/&gt;&lt;wsp:rsid wsp:val=&quot;000E5C4E&quot;/&gt;&lt;wsp:rsid wsp:val=&quot;000E65A7&quot;/&gt;&lt;wsp:rsid wsp:val=&quot;000E6635&quot;/&gt;&lt;wsp:rsid wsp:val=&quot;000E6A34&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95B&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965&quot;/&gt;&lt;wsp:rsid wsp:val=&quot;000F2A21&quot;/&gt;&lt;wsp:rsid wsp:val=&quot;000F2E12&quot;/&gt;&lt;wsp:rsid wsp:val=&quot;000F34C7&quot;/&gt;&lt;wsp:rsid wsp:val=&quot;000F3755&quot;/&gt;&lt;wsp:rsid wsp:val=&quot;000F3B40&quot;/&gt;&lt;wsp:rsid wsp:val=&quot;000F3B6D&quot;/&gt;&lt;wsp:rsid wsp:val=&quot;000F3FFF&quot;/&gt;&lt;wsp:rsid wsp:val=&quot;000F42EA&quot;/&gt;&lt;wsp:rsid wsp:val=&quot;000F4CAF&quot;/&gt;&lt;wsp:rsid wsp:val=&quot;000F4D95&quot;/&gt;&lt;wsp:rsid wsp:val=&quot;000F4F44&quot;/&gt;&lt;wsp:rsid wsp:val=&quot;000F51E3&quot;/&gt;&lt;wsp:rsid wsp:val=&quot;000F5202&quot;/&gt;&lt;wsp:rsid wsp:val=&quot;000F5261&quot;/&gt;&lt;wsp:rsid wsp:val=&quot;000F53CB&quot;/&gt;&lt;wsp:rsid wsp:val=&quot;000F55A9&quot;/&gt;&lt;wsp:rsid wsp:val=&quot;000F5F71&quot;/&gt;&lt;wsp:rsid wsp:val=&quot;000F5F87&quot;/&gt;&lt;wsp:rsid wsp:val=&quot;000F61C4&quot;/&gt;&lt;wsp:rsid wsp:val=&quot;000F6387&quot;/&gt;&lt;wsp:rsid wsp:val=&quot;000F6541&quot;/&gt;&lt;wsp:rsid wsp:val=&quot;000F6646&quot;/&gt;&lt;wsp:rsid wsp:val=&quot;000F6881&quot;/&gt;&lt;wsp:rsid wsp:val=&quot;000F6C32&quot;/&gt;&lt;wsp:rsid wsp:val=&quot;000F6D9F&quot;/&gt;&lt;wsp:rsid wsp:val=&quot;000F7154&quot;/&gt;&lt;wsp:rsid wsp:val=&quot;000F71FE&quot;/&gt;&lt;wsp:rsid wsp:val=&quot;000F77C9&quot;/&gt;&lt;wsp:rsid wsp:val=&quot;000F7C1F&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1F30&quot;/&gt;&lt;wsp:rsid wsp:val=&quot;00102147&quot;/&gt;&lt;wsp:rsid wsp:val=&quot;00102335&quot;/&gt;&lt;wsp:rsid wsp:val=&quot;00102D2E&quot;/&gt;&lt;wsp:rsid wsp:val=&quot;001033D6&quot;/&gt;&lt;wsp:rsid wsp:val=&quot;00103658&quot;/&gt;&lt;wsp:rsid wsp:val=&quot;0010366C&quot;/&gt;&lt;wsp:rsid wsp:val=&quot;00104058&quot;/&gt;&lt;wsp:rsid wsp:val=&quot;0010405D&quot;/&gt;&lt;wsp:rsid wsp:val=&quot;00104228&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5A&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104F9&quot;/&gt;&lt;wsp:rsid wsp:val=&quot;001106C0&quot;/&gt;&lt;wsp:rsid wsp:val=&quot;00111114&quot;/&gt;&lt;wsp:rsid wsp:val=&quot;001114C5&quot;/&gt;&lt;wsp:rsid wsp:val=&quot;001115C0&quot;/&gt;&lt;wsp:rsid wsp:val=&quot;001115F4&quot;/&gt;&lt;wsp:rsid wsp:val=&quot;001118AA&quot;/&gt;&lt;wsp:rsid wsp:val=&quot;00111AD9&quot;/&gt;&lt;wsp:rsid wsp:val=&quot;00111B0A&quot;/&gt;&lt;wsp:rsid wsp:val=&quot;00111C53&quot;/&gt;&lt;wsp:rsid wsp:val=&quot;00111DCA&quot;/&gt;&lt;wsp:rsid wsp:val=&quot;001122B0&quot;/&gt;&lt;wsp:rsid wsp:val=&quot;001126B0&quot;/&gt;&lt;wsp:rsid wsp:val=&quot;00112979&quot;/&gt;&lt;wsp:rsid wsp:val=&quot;00112B8F&quot;/&gt;&lt;wsp:rsid wsp:val=&quot;00112D41&quot;/&gt;&lt;wsp:rsid wsp:val=&quot;001134DA&quot;/&gt;&lt;wsp:rsid wsp:val=&quot;0011372B&quot;/&gt;&lt;wsp:rsid wsp:val=&quot;0011373E&quot;/&gt;&lt;wsp:rsid wsp:val=&quot;00113D8B&quot;/&gt;&lt;wsp:rsid wsp:val=&quot;00113D8F&quot;/&gt;&lt;wsp:rsid wsp:val=&quot;001140A9&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8B4&quot;/&gt;&lt;wsp:rsid wsp:val=&quot;00115D19&quot;/&gt;&lt;wsp:rsid wsp:val=&quot;00116624&quot;/&gt;&lt;wsp:rsid wsp:val=&quot;0011787C&quot;/&gt;&lt;wsp:rsid wsp:val=&quot;00117957&quot;/&gt;&lt;wsp:rsid wsp:val=&quot;00117B4F&quot;/&gt;&lt;wsp:rsid wsp:val=&quot;00117B90&quot;/&gt;&lt;wsp:rsid wsp:val=&quot;001202E9&quot;/&gt;&lt;wsp:rsid wsp:val=&quot;001203DB&quot;/&gt;&lt;wsp:rsid wsp:val=&quot;0012079F&quot;/&gt;&lt;wsp:rsid wsp:val=&quot;001207F3&quot;/&gt;&lt;wsp:rsid wsp:val=&quot;00121316&quot;/&gt;&lt;wsp:rsid wsp:val=&quot;0012142A&quot;/&gt;&lt;wsp:rsid wsp:val=&quot;001215DB&quot;/&gt;&lt;wsp:rsid wsp:val=&quot;00121897&quot;/&gt;&lt;wsp:rsid wsp:val=&quot;001218BF&quot;/&gt;&lt;wsp:rsid wsp:val=&quot;00121A52&quot;/&gt;&lt;wsp:rsid wsp:val=&quot;00122153&quot;/&gt;&lt;wsp:rsid wsp:val=&quot;00122581&quot;/&gt;&lt;wsp:rsid wsp:val=&quot;00122842&quot;/&gt;&lt;wsp:rsid wsp:val=&quot;00122EB3&quot;/&gt;&lt;wsp:rsid wsp:val=&quot;00123090&quot;/&gt;&lt;wsp:rsid wsp:val=&quot;0012345C&quot;/&gt;&lt;wsp:rsid wsp:val=&quot;001235C4&quot;/&gt;&lt;wsp:rsid wsp:val=&quot;00123975&quot;/&gt;&lt;wsp:rsid wsp:val=&quot;00123AED&quot;/&gt;&lt;wsp:rsid wsp:val=&quot;00123DED&quot;/&gt;&lt;wsp:rsid wsp:val=&quot;00123E96&quot;/&gt;&lt;wsp:rsid wsp:val=&quot;0012434E&quot;/&gt;&lt;wsp:rsid wsp:val=&quot;0012467D&quot;/&gt;&lt;wsp:rsid wsp:val=&quot;001246EC&quot;/&gt;&lt;wsp:rsid wsp:val=&quot;001249D7&quot;/&gt;&lt;wsp:rsid wsp:val=&quot;00124E10&quot;/&gt;&lt;wsp:rsid wsp:val=&quot;00125078&quot;/&gt;&lt;wsp:rsid wsp:val=&quot;001252FE&quot;/&gt;&lt;wsp:rsid wsp:val=&quot;001257E6&quot;/&gt;&lt;wsp:rsid wsp:val=&quot;0012674F&quot;/&gt;&lt;wsp:rsid wsp:val=&quot;00126D98&quot;/&gt;&lt;wsp:rsid wsp:val=&quot;00126DAB&quot;/&gt;&lt;wsp:rsid wsp:val=&quot;001274AC&quot;/&gt;&lt;wsp:rsid wsp:val=&quot;001275E6&quot;/&gt;&lt;wsp:rsid wsp:val=&quot;00127DE2&quot;/&gt;&lt;wsp:rsid wsp:val=&quot;00127F28&quot;/&gt;&lt;wsp:rsid wsp:val=&quot;00127F4C&quot;/&gt;&lt;wsp:rsid wsp:val=&quot;001301E5&quot;/&gt;&lt;wsp:rsid wsp:val=&quot;00130714&quot;/&gt;&lt;wsp:rsid wsp:val=&quot;00130953&quot;/&gt;&lt;wsp:rsid wsp:val=&quot;00130A25&quot;/&gt;&lt;wsp:rsid wsp:val=&quot;00131683&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D74&quot;/&gt;&lt;wsp:rsid wsp:val=&quot;00132E7E&quot;/&gt;&lt;wsp:rsid wsp:val=&quot;0013334C&quot;/&gt;&lt;wsp:rsid wsp:val=&quot;0013344F&quot;/&gt;&lt;wsp:rsid wsp:val=&quot;001334EF&quot;/&gt;&lt;wsp:rsid wsp:val=&quot;0013359C&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A97&quot;/&gt;&lt;wsp:rsid wsp:val=&quot;00140365&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4E6&quot;/&gt;&lt;wsp:rsid wsp:val=&quot;0014155A&quot;/&gt;&lt;wsp:rsid wsp:val=&quot;001418FE&quot;/&gt;&lt;wsp:rsid wsp:val=&quot;00141BF7&quot;/&gt;&lt;wsp:rsid wsp:val=&quot;00141E1D&quot;/&gt;&lt;wsp:rsid wsp:val=&quot;00141E46&quot;/&gt;&lt;wsp:rsid wsp:val=&quot;0014206B&quot;/&gt;&lt;wsp:rsid wsp:val=&quot;00142093&quot;/&gt;&lt;wsp:rsid wsp:val=&quot;001421FC&quot;/&gt;&lt;wsp:rsid wsp:val=&quot;001425AC&quot;/&gt;&lt;wsp:rsid wsp:val=&quot;00142E42&quot;/&gt;&lt;wsp:rsid wsp:val=&quot;001433C9&quot;/&gt;&lt;wsp:rsid wsp:val=&quot;0014371C&quot;/&gt;&lt;wsp:rsid wsp:val=&quot;00143E78&quot;/&gt;&lt;wsp:rsid wsp:val=&quot;00143FFE&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4F&quot;/&gt;&lt;wsp:rsid wsp:val=&quot;00146BC8&quot;/&gt;&lt;wsp:rsid wsp:val=&quot;001473A6&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09&quot;/&gt;&lt;wsp:rsid wsp:val=&quot;00151805&quot;/&gt;&lt;wsp:rsid wsp:val=&quot;0015181D&quot;/&gt;&lt;wsp:rsid wsp:val=&quot;001518AA&quot;/&gt;&lt;wsp:rsid wsp:val=&quot;00152066&quot;/&gt;&lt;wsp:rsid wsp:val=&quot;001526D8&quot;/&gt;&lt;wsp:rsid wsp:val=&quot;0015289B&quot;/&gt;&lt;wsp:rsid wsp:val=&quot;001528BF&quot;/&gt;&lt;wsp:rsid wsp:val=&quot;00152A3B&quot;/&gt;&lt;wsp:rsid wsp:val=&quot;00153021&quot;/&gt;&lt;wsp:rsid wsp:val=&quot;001531FD&quot;/&gt;&lt;wsp:rsid wsp:val=&quot;0015347E&quot;/&gt;&lt;wsp:rsid wsp:val=&quot;00153578&quot;/&gt;&lt;wsp:rsid wsp:val=&quot;00153769&quot;/&gt;&lt;wsp:rsid wsp:val=&quot;00153A48&quot;/&gt;&lt;wsp:rsid wsp:val=&quot;00153A6B&quot;/&gt;&lt;wsp:rsid wsp:val=&quot;00153EEF&quot;/&gt;&lt;wsp:rsid wsp:val=&quot;00153F29&quot;/&gt;&lt;wsp:rsid wsp:val=&quot;001544AB&quot;/&gt;&lt;wsp:rsid wsp:val=&quot;00154B50&quot;/&gt;&lt;wsp:rsid wsp:val=&quot;00154DA3&quot;/&gt;&lt;wsp:rsid wsp:val=&quot;00155839&quot;/&gt;&lt;wsp:rsid wsp:val=&quot;00155B92&quot;/&gt;&lt;wsp:rsid wsp:val=&quot;00155F19&quot;/&gt;&lt;wsp:rsid wsp:val=&quot;00155F7A&quot;/&gt;&lt;wsp:rsid wsp:val=&quot;00156260&quot;/&gt;&lt;wsp:rsid wsp:val=&quot;0015674F&quot;/&gt;&lt;wsp:rsid wsp:val=&quot;0015685D&quot;/&gt;&lt;wsp:rsid wsp:val=&quot;0015698B&quot;/&gt;&lt;wsp:rsid wsp:val=&quot;0015722A&quot;/&gt;&lt;wsp:rsid wsp:val=&quot;0016019C&quot;/&gt;&lt;wsp:rsid wsp:val=&quot;00160674&quot;/&gt;&lt;wsp:rsid wsp:val=&quot;00160786&quot;/&gt;&lt;wsp:rsid wsp:val=&quot;00160D15&quot;/&gt;&lt;wsp:rsid wsp:val=&quot;00160D2A&quot;/&gt;&lt;wsp:rsid wsp:val=&quot;0016117C&quot;/&gt;&lt;wsp:rsid wsp:val=&quot;00161372&quot;/&gt;&lt;wsp:rsid wsp:val=&quot;001613AD&quot;/&gt;&lt;wsp:rsid wsp:val=&quot;001616AF&quot;/&gt;&lt;wsp:rsid wsp:val=&quot;001618A3&quot;/&gt;&lt;wsp:rsid wsp:val=&quot;0016223A&quot;/&gt;&lt;wsp:rsid wsp:val=&quot;00162262&quot;/&gt;&lt;wsp:rsid wsp:val=&quot;00162BD5&quot;/&gt;&lt;wsp:rsid wsp:val=&quot;00162CF1&quot;/&gt;&lt;wsp:rsid wsp:val=&quot;00162D45&quot;/&gt;&lt;wsp:rsid wsp:val=&quot;00162F82&quot;/&gt;&lt;wsp:rsid wsp:val=&quot;001630E4&quot;/&gt;&lt;wsp:rsid wsp:val=&quot;001634E7&quot;/&gt;&lt;wsp:rsid wsp:val=&quot;001639BC&quot;/&gt;&lt;wsp:rsid wsp:val=&quot;00163AFC&quot;/&gt;&lt;wsp:rsid wsp:val=&quot;001644CC&quot;/&gt;&lt;wsp:rsid wsp:val=&quot;00164646&quot;/&gt;&lt;wsp:rsid wsp:val=&quot;001647FA&quot;/&gt;&lt;wsp:rsid wsp:val=&quot;001649D4&quot;/&gt;&lt;wsp:rsid wsp:val=&quot;00165137&quot;/&gt;&lt;wsp:rsid wsp:val=&quot;001651AA&quot;/&gt;&lt;wsp:rsid wsp:val=&quot;00165219&quot;/&gt;&lt;wsp:rsid wsp:val=&quot;0016564B&quot;/&gt;&lt;wsp:rsid wsp:val=&quot;0016634F&quot;/&gt;&lt;wsp:rsid wsp:val=&quot;00166994&quot;/&gt;&lt;wsp:rsid wsp:val=&quot;001669F9&quot;/&gt;&lt;wsp:rsid wsp:val=&quot;00166A5A&quot;/&gt;&lt;wsp:rsid wsp:val=&quot;0016700E&quot;/&gt;&lt;wsp:rsid wsp:val=&quot;0016711A&quot;/&gt;&lt;wsp:rsid wsp:val=&quot;0016764C&quot;/&gt;&lt;wsp:rsid wsp:val=&quot;00167709&quot;/&gt;&lt;wsp:rsid wsp:val=&quot;001678ED&quot;/&gt;&lt;wsp:rsid wsp:val=&quot;00170248&quot;/&gt;&lt;wsp:rsid wsp:val=&quot;00170397&quot;/&gt;&lt;wsp:rsid wsp:val=&quot;001706E4&quot;/&gt;&lt;wsp:rsid wsp:val=&quot;001708D0&quot;/&gt;&lt;wsp:rsid wsp:val=&quot;00171717&quot;/&gt;&lt;wsp:rsid wsp:val=&quot;00171944&quot;/&gt;&lt;wsp:rsid wsp:val=&quot;00171D7E&quot;/&gt;&lt;wsp:rsid wsp:val=&quot;00171F14&quot;/&gt;&lt;wsp:rsid wsp:val=&quot;0017226B&quot;/&gt;&lt;wsp:rsid wsp:val=&quot;001727AC&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A00&quot;/&gt;&lt;wsp:rsid wsp:val=&quot;0017402B&quot;/&gt;&lt;wsp:rsid wsp:val=&quot;00174DDB&quot;/&gt;&lt;wsp:rsid wsp:val=&quot;00174F2F&quot;/&gt;&lt;wsp:rsid wsp:val=&quot;00175283&quot;/&gt;&lt;wsp:rsid wsp:val=&quot;001752EC&quot;/&gt;&lt;wsp:rsid wsp:val=&quot;0017535F&quot;/&gt;&lt;wsp:rsid wsp:val=&quot;00175965&quot;/&gt;&lt;wsp:rsid wsp:val=&quot;00175B5A&quot;/&gt;&lt;wsp:rsid wsp:val=&quot;00175E60&quot;/&gt;&lt;wsp:rsid wsp:val=&quot;0017608C&quot;/&gt;&lt;wsp:rsid wsp:val=&quot;00176414&quot;/&gt;&lt;wsp:rsid wsp:val=&quot;00176577&quot;/&gt;&lt;wsp:rsid wsp:val=&quot;0017671F&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DC7&quot;/&gt;&lt;wsp:rsid wsp:val=&quot;00180E60&quot;/&gt;&lt;wsp:rsid wsp:val=&quot;001817BA&quot;/&gt;&lt;wsp:rsid wsp:val=&quot;00181B3A&quot;/&gt;&lt;wsp:rsid wsp:val=&quot;00182050&quot;/&gt;&lt;wsp:rsid wsp:val=&quot;001820B2&quot;/&gt;&lt;wsp:rsid wsp:val=&quot;001821E9&quot;/&gt;&lt;wsp:rsid wsp:val=&quot;00182608&quot;/&gt;&lt;wsp:rsid wsp:val=&quot;00182E75&quot;/&gt;&lt;wsp:rsid wsp:val=&quot;001835F4&quot;/&gt;&lt;wsp:rsid wsp:val=&quot;001836DF&quot;/&gt;&lt;wsp:rsid wsp:val=&quot;0018397F&quot;/&gt;&lt;wsp:rsid wsp:val=&quot;00183CC6&quot;/&gt;&lt;wsp:rsid wsp:val=&quot;00183D8A&quot;/&gt;&lt;wsp:rsid wsp:val=&quot;00183E8B&quot;/&gt;&lt;wsp:rsid wsp:val=&quot;00183F11&quot;/&gt;&lt;wsp:rsid wsp:val=&quot;001840F5&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9022C&quot;/&gt;&lt;wsp:rsid wsp:val=&quot;00190307&quot;/&gt;&lt;wsp:rsid wsp:val=&quot;00190927&quot;/&gt;&lt;wsp:rsid wsp:val=&quot;00190BD5&quot;/&gt;&lt;wsp:rsid wsp:val=&quot;00191727&quot;/&gt;&lt;wsp:rsid wsp:val=&quot;00191A2B&quot;/&gt;&lt;wsp:rsid wsp:val=&quot;00191EBF&quot;/&gt;&lt;wsp:rsid wsp:val=&quot;00192573&quot;/&gt;&lt;wsp:rsid wsp:val=&quot;001925E5&quot;/&gt;&lt;wsp:rsid wsp:val=&quot;00192A10&quot;/&gt;&lt;wsp:rsid wsp:val=&quot;00192D98&quot;/&gt;&lt;wsp:rsid wsp:val=&quot;00193747&quot;/&gt;&lt;wsp:rsid wsp:val=&quot;00193987&quot;/&gt;&lt;wsp:rsid wsp:val=&quot;00193A83&quot;/&gt;&lt;wsp:rsid wsp:val=&quot;0019409A&quot;/&gt;&lt;wsp:rsid wsp:val=&quot;001952F2&quot;/&gt;&lt;wsp:rsid wsp:val=&quot;001956BE&quot;/&gt;&lt;wsp:rsid wsp:val=&quot;0019573B&quot;/&gt;&lt;wsp:rsid wsp:val=&quot;0019592C&quot;/&gt;&lt;wsp:rsid wsp:val=&quot;00196085&quot;/&gt;&lt;wsp:rsid wsp:val=&quot;00196300&quot;/&gt;&lt;wsp:rsid wsp:val=&quot;00196A48&quot;/&gt;&lt;wsp:rsid wsp:val=&quot;00196B90&quot;/&gt;&lt;wsp:rsid wsp:val=&quot;00196FF4&quot;/&gt;&lt;wsp:rsid wsp:val=&quot;0019734F&quot;/&gt;&lt;wsp:rsid wsp:val=&quot;001976E2&quot;/&gt;&lt;wsp:rsid wsp:val=&quot;001A0303&quot;/&gt;&lt;wsp:rsid wsp:val=&quot;001A032E&quot;/&gt;&lt;wsp:rsid wsp:val=&quot;001A0421&quot;/&gt;&lt;wsp:rsid wsp:val=&quot;001A067A&quot;/&gt;&lt;wsp:rsid wsp:val=&quot;001A06FC&quot;/&gt;&lt;wsp:rsid wsp:val=&quot;001A09C6&quot;/&gt;&lt;wsp:rsid wsp:val=&quot;001A0A1E&quot;/&gt;&lt;wsp:rsid wsp:val=&quot;001A0CA5&quot;/&gt;&lt;wsp:rsid wsp:val=&quot;001A12DF&quot;/&gt;&lt;wsp:rsid wsp:val=&quot;001A1336&quot;/&gt;&lt;wsp:rsid wsp:val=&quot;001A23F1&quot;/&gt;&lt;wsp:rsid wsp:val=&quot;001A258A&quot;/&gt;&lt;wsp:rsid wsp:val=&quot;001A2939&quot;/&gt;&lt;wsp:rsid wsp:val=&quot;001A2B48&quot;/&gt;&lt;wsp:rsid wsp:val=&quot;001A2FD5&quot;/&gt;&lt;wsp:rsid wsp:val=&quot;001A3037&quot;/&gt;&lt;wsp:rsid wsp:val=&quot;001A30B0&quot;/&gt;&lt;wsp:rsid wsp:val=&quot;001A30FB&quot;/&gt;&lt;wsp:rsid wsp:val=&quot;001A32C6&quot;/&gt;&lt;wsp:rsid wsp:val=&quot;001A35B2&quot;/&gt;&lt;wsp:rsid wsp:val=&quot;001A36CF&quot;/&gt;&lt;wsp:rsid wsp:val=&quot;001A3974&quot;/&gt;&lt;wsp:rsid wsp:val=&quot;001A3F0F&quot;/&gt;&lt;wsp:rsid wsp:val=&quot;001A3FA5&quot;/&gt;&lt;wsp:rsid wsp:val=&quot;001A413A&quot;/&gt;&lt;wsp:rsid wsp:val=&quot;001A4156&quot;/&gt;&lt;wsp:rsid wsp:val=&quot;001A43B8&quot;/&gt;&lt;wsp:rsid wsp:val=&quot;001A43BA&quot;/&gt;&lt;wsp:rsid wsp:val=&quot;001A4EDF&quot;/&gt;&lt;wsp:rsid wsp:val=&quot;001A5174&quot;/&gt;&lt;wsp:rsid wsp:val=&quot;001A5C6E&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BCF&quot;/&gt;&lt;wsp:rsid wsp:val=&quot;001B1C7B&quot;/&gt;&lt;wsp:rsid wsp:val=&quot;001B1F17&quot;/&gt;&lt;wsp:rsid wsp:val=&quot;001B1F29&quot;/&gt;&lt;wsp:rsid wsp:val=&quot;001B2085&quot;/&gt;&lt;wsp:rsid wsp:val=&quot;001B26EE&quot;/&gt;&lt;wsp:rsid wsp:val=&quot;001B2993&quot;/&gt;&lt;wsp:rsid wsp:val=&quot;001B2DF5&quot;/&gt;&lt;wsp:rsid wsp:val=&quot;001B32E7&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986&quot;/&gt;&lt;wsp:rsid wsp:val=&quot;001B5F67&quot;/&gt;&lt;wsp:rsid wsp:val=&quot;001B6306&quot;/&gt;&lt;wsp:rsid wsp:val=&quot;001B6488&quot;/&gt;&lt;wsp:rsid wsp:val=&quot;001B6C77&quot;/&gt;&lt;wsp:rsid wsp:val=&quot;001B6D91&quot;/&gt;&lt;wsp:rsid wsp:val=&quot;001B70CF&quot;/&gt;&lt;wsp:rsid wsp:val=&quot;001B716B&quot;/&gt;&lt;wsp:rsid wsp:val=&quot;001B748B&quot;/&gt;&lt;wsp:rsid wsp:val=&quot;001B7CD0&quot;/&gt;&lt;wsp:rsid wsp:val=&quot;001C002C&quot;/&gt;&lt;wsp:rsid wsp:val=&quot;001C0085&quot;/&gt;&lt;wsp:rsid wsp:val=&quot;001C02DA&quot;/&gt;&lt;wsp:rsid wsp:val=&quot;001C04E1&quot;/&gt;&lt;wsp:rsid wsp:val=&quot;001C063F&quot;/&gt;&lt;wsp:rsid wsp:val=&quot;001C0883&quot;/&gt;&lt;wsp:rsid wsp:val=&quot;001C0CD4&quot;/&gt;&lt;wsp:rsid wsp:val=&quot;001C1163&quot;/&gt;&lt;wsp:rsid wsp:val=&quot;001C16A9&quot;/&gt;&lt;wsp:rsid wsp:val=&quot;001C17D4&quot;/&gt;&lt;wsp:rsid wsp:val=&quot;001C1CEA&quot;/&gt;&lt;wsp:rsid wsp:val=&quot;001C1E52&quot;/&gt;&lt;wsp:rsid wsp:val=&quot;001C1E53&quot;/&gt;&lt;wsp:rsid wsp:val=&quot;001C211D&quot;/&gt;&lt;wsp:rsid wsp:val=&quot;001C2582&quot;/&gt;&lt;wsp:rsid wsp:val=&quot;001C2E60&quot;/&gt;&lt;wsp:rsid wsp:val=&quot;001C3474&quot;/&gt;&lt;wsp:rsid wsp:val=&quot;001C3572&quot;/&gt;&lt;wsp:rsid wsp:val=&quot;001C399B&quot;/&gt;&lt;wsp:rsid wsp:val=&quot;001C3B46&quot;/&gt;&lt;wsp:rsid wsp:val=&quot;001C3DC6&quot;/&gt;&lt;wsp:rsid wsp:val=&quot;001C3EAE&quot;/&gt;&lt;wsp:rsid wsp:val=&quot;001C424C&quot;/&gt;&lt;wsp:rsid wsp:val=&quot;001C457D&quot;/&gt;&lt;wsp:rsid wsp:val=&quot;001C4F5F&quot;/&gt;&lt;wsp:rsid wsp:val=&quot;001C518A&quot;/&gt;&lt;wsp:rsid wsp:val=&quot;001C5566&quot;/&gt;&lt;wsp:rsid wsp:val=&quot;001C5796&quot;/&gt;&lt;wsp:rsid wsp:val=&quot;001C589B&quot;/&gt;&lt;wsp:rsid wsp:val=&quot;001C58A6&quot;/&gt;&lt;wsp:rsid wsp:val=&quot;001C5F88&quot;/&gt;&lt;wsp:rsid wsp:val=&quot;001C619C&quot;/&gt;&lt;wsp:rsid wsp:val=&quot;001C70E7&quot;/&gt;&lt;wsp:rsid wsp:val=&quot;001C7185&quot;/&gt;&lt;wsp:rsid wsp:val=&quot;001C76FC&quot;/&gt;&lt;wsp:rsid wsp:val=&quot;001C7AB6&quot;/&gt;&lt;wsp:rsid wsp:val=&quot;001C7F47&quot;/&gt;&lt;wsp:rsid wsp:val=&quot;001D006C&quot;/&gt;&lt;wsp:rsid wsp:val=&quot;001D017C&quot;/&gt;&lt;wsp:rsid wsp:val=&quot;001D0447&quot;/&gt;&lt;wsp:rsid wsp:val=&quot;001D0578&quot;/&gt;&lt;wsp:rsid wsp:val=&quot;001D0593&quot;/&gt;&lt;wsp:rsid wsp:val=&quot;001D0C3F&quot;/&gt;&lt;wsp:rsid wsp:val=&quot;001D1258&quot;/&gt;&lt;wsp:rsid wsp:val=&quot;001D13B0&quot;/&gt;&lt;wsp:rsid wsp:val=&quot;001D19F8&quot;/&gt;&lt;wsp:rsid wsp:val=&quot;001D1CFF&quot;/&gt;&lt;wsp:rsid wsp:val=&quot;001D2B3C&quot;/&gt;&lt;wsp:rsid wsp:val=&quot;001D2BB2&quot;/&gt;&lt;wsp:rsid wsp:val=&quot;001D2C75&quot;/&gt;&lt;wsp:rsid wsp:val=&quot;001D2E6C&quot;/&gt;&lt;wsp:rsid wsp:val=&quot;001D2ECD&quot;/&gt;&lt;wsp:rsid wsp:val=&quot;001D329E&quot;/&gt;&lt;wsp:rsid wsp:val=&quot;001D3555&quot;/&gt;&lt;wsp:rsid wsp:val=&quot;001D3A25&quot;/&gt;&lt;wsp:rsid wsp:val=&quot;001D3C68&quot;/&gt;&lt;wsp:rsid wsp:val=&quot;001D4315&quot;/&gt;&lt;wsp:rsid wsp:val=&quot;001D43C0&quot;/&gt;&lt;wsp:rsid wsp:val=&quot;001D46EB&quot;/&gt;&lt;wsp:rsid wsp:val=&quot;001D492D&quot;/&gt;&lt;wsp:rsid wsp:val=&quot;001D4969&quot;/&gt;&lt;wsp:rsid wsp:val=&quot;001D4AF0&quot;/&gt;&lt;wsp:rsid wsp:val=&quot;001D4F24&quot;/&gt;&lt;wsp:rsid wsp:val=&quot;001D506F&quot;/&gt;&lt;wsp:rsid wsp:val=&quot;001D53DC&quot;/&gt;&lt;wsp:rsid wsp:val=&quot;001D57BC&quot;/&gt;&lt;wsp:rsid wsp:val=&quot;001D6581&quot;/&gt;&lt;wsp:rsid wsp:val=&quot;001D6AEA&quot;/&gt;&lt;wsp:rsid wsp:val=&quot;001D6CC4&quot;/&gt;&lt;wsp:rsid wsp:val=&quot;001D6E61&quot;/&gt;&lt;wsp:rsid wsp:val=&quot;001D6F30&quot;/&gt;&lt;wsp:rsid wsp:val=&quot;001D6F9A&quot;/&gt;&lt;wsp:rsid wsp:val=&quot;001D7260&quot;/&gt;&lt;wsp:rsid wsp:val=&quot;001D7816&quot;/&gt;&lt;wsp:rsid wsp:val=&quot;001D78B1&quot;/&gt;&lt;wsp:rsid wsp:val=&quot;001D7B96&quot;/&gt;&lt;wsp:rsid wsp:val=&quot;001D7D45&quot;/&gt;&lt;wsp:rsid wsp:val=&quot;001D7F8C&quot;/&gt;&lt;wsp:rsid wsp:val=&quot;001D7FE2&quot;/&gt;&lt;wsp:rsid wsp:val=&quot;001E022E&quot;/&gt;&lt;wsp:rsid wsp:val=&quot;001E09F4&quot;/&gt;&lt;wsp:rsid wsp:val=&quot;001E0A73&quot;/&gt;&lt;wsp:rsid wsp:val=&quot;001E105C&quot;/&gt;&lt;wsp:rsid wsp:val=&quot;001E111F&quot;/&gt;&lt;wsp:rsid wsp:val=&quot;001E1284&quot;/&gt;&lt;wsp:rsid wsp:val=&quot;001E13E0&quot;/&gt;&lt;wsp:rsid wsp:val=&quot;001E1524&quot;/&gt;&lt;wsp:rsid wsp:val=&quot;001E1D3C&quot;/&gt;&lt;wsp:rsid wsp:val=&quot;001E216A&quot;/&gt;&lt;wsp:rsid wsp:val=&quot;001E220A&quot;/&gt;&lt;wsp:rsid wsp:val=&quot;001E251E&quot;/&gt;&lt;wsp:rsid wsp:val=&quot;001E266E&quot;/&gt;&lt;wsp:rsid wsp:val=&quot;001E2EEF&quot;/&gt;&lt;wsp:rsid wsp:val=&quot;001E3099&quot;/&gt;&lt;wsp:rsid wsp:val=&quot;001E3188&quot;/&gt;&lt;wsp:rsid wsp:val=&quot;001E31D1&quot;/&gt;&lt;wsp:rsid wsp:val=&quot;001E32BE&quot;/&gt;&lt;wsp:rsid wsp:val=&quot;001E3350&quot;/&gt;&lt;wsp:rsid wsp:val=&quot;001E33D7&quot;/&gt;&lt;wsp:rsid wsp:val=&quot;001E3A14&quot;/&gt;&lt;wsp:rsid wsp:val=&quot;001E3A45&quot;/&gt;&lt;wsp:rsid wsp:val=&quot;001E420B&quot;/&gt;&lt;wsp:rsid wsp:val=&quot;001E4583&quot;/&gt;&lt;wsp:rsid wsp:val=&quot;001E4704&quot;/&gt;&lt;wsp:rsid wsp:val=&quot;001E474A&quot;/&gt;&lt;wsp:rsid wsp:val=&quot;001E4CE2&quot;/&gt;&lt;wsp:rsid wsp:val=&quot;001E4D9A&quot;/&gt;&lt;wsp:rsid wsp:val=&quot;001E50CB&quot;/&gt;&lt;wsp:rsid wsp:val=&quot;001E5BB2&quot;/&gt;&lt;wsp:rsid wsp:val=&quot;001E5D1F&quot;/&gt;&lt;wsp:rsid wsp:val=&quot;001E636D&quot;/&gt;&lt;wsp:rsid wsp:val=&quot;001E6446&quot;/&gt;&lt;wsp:rsid wsp:val=&quot;001E684F&quot;/&gt;&lt;wsp:rsid wsp:val=&quot;001E689D&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3B&quot;/&gt;&lt;wsp:rsid wsp:val=&quot;001F0546&quot;/&gt;&lt;wsp:rsid wsp:val=&quot;001F0BCC&quot;/&gt;&lt;wsp:rsid wsp:val=&quot;001F0DDF&quot;/&gt;&lt;wsp:rsid wsp:val=&quot;001F125F&quot;/&gt;&lt;wsp:rsid wsp:val=&quot;001F1509&quot;/&gt;&lt;wsp:rsid wsp:val=&quot;001F15CC&quot;/&gt;&lt;wsp:rsid wsp:val=&quot;001F16BF&quot;/&gt;&lt;wsp:rsid wsp:val=&quot;001F16FD&quot;/&gt;&lt;wsp:rsid wsp:val=&quot;001F17CF&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1A4&quot;/&gt;&lt;wsp:rsid wsp:val=&quot;001F5323&quot;/&gt;&lt;wsp:rsid wsp:val=&quot;001F53A2&quot;/&gt;&lt;wsp:rsid wsp:val=&quot;001F55C8&quot;/&gt;&lt;wsp:rsid wsp:val=&quot;001F5AF6&quot;/&gt;&lt;wsp:rsid wsp:val=&quot;001F5C95&quot;/&gt;&lt;wsp:rsid wsp:val=&quot;001F5C9E&quot;/&gt;&lt;wsp:rsid wsp:val=&quot;001F5D53&quot;/&gt;&lt;wsp:rsid wsp:val=&quot;001F5E73&quot;/&gt;&lt;wsp:rsid wsp:val=&quot;001F5ED8&quot;/&gt;&lt;wsp:rsid wsp:val=&quot;001F5F10&quot;/&gt;&lt;wsp:rsid wsp:val=&quot;001F6192&quot;/&gt;&lt;wsp:rsid wsp:val=&quot;001F6408&quot;/&gt;&lt;wsp:rsid wsp:val=&quot;001F644E&quot;/&gt;&lt;wsp:rsid wsp:val=&quot;001F6AB8&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1B7E&quot;/&gt;&lt;wsp:rsid wsp:val=&quot;00201C4B&quot;/&gt;&lt;wsp:rsid wsp:val=&quot;00201C7E&quot;/&gt;&lt;wsp:rsid wsp:val=&quot;00201D85&quot;/&gt;&lt;wsp:rsid wsp:val=&quot;00202201&quot;/&gt;&lt;wsp:rsid wsp:val=&quot;00202D2E&quot;/&gt;&lt;wsp:rsid wsp:val=&quot;00203159&quot;/&gt;&lt;wsp:rsid wsp:val=&quot;00203A6E&quot;/&gt;&lt;wsp:rsid wsp:val=&quot;00203F00&quot;/&gt;&lt;wsp:rsid wsp:val=&quot;00203F5C&quot;/&gt;&lt;wsp:rsid wsp:val=&quot;002047DE&quot;/&gt;&lt;wsp:rsid wsp:val=&quot;0020492D&quot;/&gt;&lt;wsp:rsid wsp:val=&quot;00204A5A&quot;/&gt;&lt;wsp:rsid wsp:val=&quot;00204C12&quot;/&gt;&lt;wsp:rsid wsp:val=&quot;00204D22&quot;/&gt;&lt;wsp:rsid wsp:val=&quot;00204F33&quot;/&gt;&lt;wsp:rsid wsp:val=&quot;00205635&quot;/&gt;&lt;wsp:rsid wsp:val=&quot;002056B8&quot;/&gt;&lt;wsp:rsid wsp:val=&quot;002058DC&quot;/&gt;&lt;wsp:rsid wsp:val=&quot;00205AB2&quot;/&gt;&lt;wsp:rsid wsp:val=&quot;00205CB2&quot;/&gt;&lt;wsp:rsid wsp:val=&quot;0020610B&quot;/&gt;&lt;wsp:rsid wsp:val=&quot;00206133&quot;/&gt;&lt;wsp:rsid wsp:val=&quot;002063A7&quot;/&gt;&lt;wsp:rsid wsp:val=&quot;0020674D&quot;/&gt;&lt;wsp:rsid wsp:val=&quot;00206799&quot;/&gt;&lt;wsp:rsid wsp:val=&quot;00206E5A&quot;/&gt;&lt;wsp:rsid wsp:val=&quot;00207441&quot;/&gt;&lt;wsp:rsid wsp:val=&quot;0020749B&quot;/&gt;&lt;wsp:rsid wsp:val=&quot;00207613&quot;/&gt;&lt;wsp:rsid wsp:val=&quot;00207847&quot;/&gt;&lt;wsp:rsid wsp:val=&quot;00207AF9&quot;/&gt;&lt;wsp:rsid wsp:val=&quot;00207BB9&quot;/&gt;&lt;wsp:rsid wsp:val=&quot;00207EB6&quot;/&gt;&lt;wsp:rsid wsp:val=&quot;00210018&quot;/&gt;&lt;wsp:rsid wsp:val=&quot;00210174&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789&quot;/&gt;&lt;wsp:rsid wsp:val=&quot;00211D31&quot;/&gt;&lt;wsp:rsid wsp:val=&quot;00211DD9&quot;/&gt;&lt;wsp:rsid wsp:val=&quot;0021213F&quot;/&gt;&lt;wsp:rsid wsp:val=&quot;002125B4&quot;/&gt;&lt;wsp:rsid wsp:val=&quot;002126FB&quot;/&gt;&lt;wsp:rsid wsp:val=&quot;00212816&quot;/&gt;&lt;wsp:rsid wsp:val=&quot;00212D30&quot;/&gt;&lt;wsp:rsid wsp:val=&quot;002130BD&quot;/&gt;&lt;wsp:rsid wsp:val=&quot;002134D8&quot;/&gt;&lt;wsp:rsid wsp:val=&quot;002134FD&quot;/&gt;&lt;wsp:rsid wsp:val=&quot;00213706&quot;/&gt;&lt;wsp:rsid wsp:val=&quot;00213851&quot;/&gt;&lt;wsp:rsid wsp:val=&quot;00213FF2&quot;/&gt;&lt;wsp:rsid wsp:val=&quot;00214416&quot;/&gt;&lt;wsp:rsid wsp:val=&quot;00214E0D&quot;/&gt;&lt;wsp:rsid wsp:val=&quot;0021521A&quot;/&gt;&lt;wsp:rsid wsp:val=&quot;0021586D&quot;/&gt;&lt;wsp:rsid wsp:val=&quot;002161EE&quot;/&gt;&lt;wsp:rsid wsp:val=&quot;002162EA&quot;/&gt;&lt;wsp:rsid wsp:val=&quot;002165F9&quot;/&gt;&lt;wsp:rsid wsp:val=&quot;00216685&quot;/&gt;&lt;wsp:rsid wsp:val=&quot;00216796&quot;/&gt;&lt;wsp:rsid wsp:val=&quot;00216B17&quot;/&gt;&lt;wsp:rsid wsp:val=&quot;00216BBF&quot;/&gt;&lt;wsp:rsid wsp:val=&quot;00216E47&quot;/&gt;&lt;wsp:rsid wsp:val=&quot;00217135&quot;/&gt;&lt;wsp:rsid wsp:val=&quot;0021737B&quot;/&gt;&lt;wsp:rsid wsp:val=&quot;00217577&quot;/&gt;&lt;wsp:rsid wsp:val=&quot;00217CE8&quot;/&gt;&lt;wsp:rsid wsp:val=&quot;0022000C&quot;/&gt;&lt;wsp:rsid wsp:val=&quot;002202EC&quot;/&gt;&lt;wsp:rsid wsp:val=&quot;002204ED&quot;/&gt;&lt;wsp:rsid wsp:val=&quot;00220E92&quot;/&gt;&lt;wsp:rsid wsp:val=&quot;002211DD&quot;/&gt;&lt;wsp:rsid wsp:val=&quot;0022135D&quot;/&gt;&lt;wsp:rsid wsp:val=&quot;00221B93&quot;/&gt;&lt;wsp:rsid wsp:val=&quot;002222A4&quot;/&gt;&lt;wsp:rsid wsp:val=&quot;002225CD&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8A&quot;/&gt;&lt;wsp:rsid wsp:val=&quot;002241C9&quot;/&gt;&lt;wsp:rsid wsp:val=&quot;00224A9B&quot;/&gt;&lt;wsp:rsid wsp:val=&quot;00224C25&quot;/&gt;&lt;wsp:rsid wsp:val=&quot;00225161&quot;/&gt;&lt;wsp:rsid wsp:val=&quot;00225709&quot;/&gt;&lt;wsp:rsid wsp:val=&quot;00225BC3&quot;/&gt;&lt;wsp:rsid wsp:val=&quot;00225BEB&quot;/&gt;&lt;wsp:rsid wsp:val=&quot;0022657F&quot;/&gt;&lt;wsp:rsid wsp:val=&quot;002269A7&quot;/&gt;&lt;wsp:rsid wsp:val=&quot;00226BD3&quot;/&gt;&lt;wsp:rsid wsp:val=&quot;00226CCA&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806&quot;/&gt;&lt;wsp:rsid wsp:val=&quot;00230944&quot;/&gt;&lt;wsp:rsid wsp:val=&quot;00230AD3&quot;/&gt;&lt;wsp:rsid wsp:val=&quot;00230BB1&quot;/&gt;&lt;wsp:rsid wsp:val=&quot;00230D7B&quot;/&gt;&lt;wsp:rsid wsp:val=&quot;0023101D&quot;/&gt;&lt;wsp:rsid wsp:val=&quot;002313B5&quot;/&gt;&lt;wsp:rsid wsp:val=&quot;002314EE&quot;/&gt;&lt;wsp:rsid wsp:val=&quot;00231740&quot;/&gt;&lt;wsp:rsid wsp:val=&quot;00231929&quot;/&gt;&lt;wsp:rsid wsp:val=&quot;00231D67&quot;/&gt;&lt;wsp:rsid wsp:val=&quot;00232191&quot;/&gt;&lt;wsp:rsid wsp:val=&quot;002326A1&quot;/&gt;&lt;wsp:rsid wsp:val=&quot;00232E9D&quot;/&gt;&lt;wsp:rsid wsp:val=&quot;0023302F&quot;/&gt;&lt;wsp:rsid wsp:val=&quot;0023311D&quot;/&gt;&lt;wsp:rsid wsp:val=&quot;0023399C&quot;/&gt;&lt;wsp:rsid wsp:val=&quot;00233B04&quot;/&gt;&lt;wsp:rsid wsp:val=&quot;002341D4&quot;/&gt;&lt;wsp:rsid wsp:val=&quot;002344C8&quot;/&gt;&lt;wsp:rsid wsp:val=&quot;00234692&quot;/&gt;&lt;wsp:rsid wsp:val=&quot;002346B0&quot;/&gt;&lt;wsp:rsid wsp:val=&quot;002349C5&quot;/&gt;&lt;wsp:rsid wsp:val=&quot;00234E0D&quot;/&gt;&lt;wsp:rsid wsp:val=&quot;00235581&quot;/&gt;&lt;wsp:rsid wsp:val=&quot;00235698&quot;/&gt;&lt;wsp:rsid wsp:val=&quot;00235724&quot;/&gt;&lt;wsp:rsid wsp:val=&quot;0023577D&quot;/&gt;&lt;wsp:rsid wsp:val=&quot;00235A15&quot;/&gt;&lt;wsp:rsid wsp:val=&quot;00236400&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9A7&quot;/&gt;&lt;wsp:rsid wsp:val=&quot;00240A69&quot;/&gt;&lt;wsp:rsid wsp:val=&quot;00240B7D&quot;/&gt;&lt;wsp:rsid wsp:val=&quot;00240F76&quot;/&gt;&lt;wsp:rsid wsp:val=&quot;0024103F&quot;/&gt;&lt;wsp:rsid wsp:val=&quot;00241C7B&quot;/&gt;&lt;wsp:rsid wsp:val=&quot;00241CAE&quot;/&gt;&lt;wsp:rsid wsp:val=&quot;002421F2&quot;/&gt;&lt;wsp:rsid wsp:val=&quot;00242B2A&quot;/&gt;&lt;wsp:rsid wsp:val=&quot;00242CAE&quot;/&gt;&lt;wsp:rsid wsp:val=&quot;00243ACD&quot;/&gt;&lt;wsp:rsid wsp:val=&quot;00243DCC&quot;/&gt;&lt;wsp:rsid wsp:val=&quot;00243ED0&quot;/&gt;&lt;wsp:rsid wsp:val=&quot;002443C2&quot;/&gt;&lt;wsp:rsid wsp:val=&quot;00244606&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C52&quot;/&gt;&lt;wsp:rsid wsp:val=&quot;00246C98&quot;/&gt;&lt;wsp:rsid wsp:val=&quot;00246EB6&quot;/&gt;&lt;wsp:rsid wsp:val=&quot;00246F1F&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2A9&quot;/&gt;&lt;wsp:rsid wsp:val=&quot;0025169E&quot;/&gt;&lt;wsp:rsid wsp:val=&quot;00251929&quot;/&gt;&lt;wsp:rsid wsp:val=&quot;00251F5E&quot;/&gt;&lt;wsp:rsid wsp:val=&quot;002520A6&quot;/&gt;&lt;wsp:rsid wsp:val=&quot;002521CC&quot;/&gt;&lt;wsp:rsid wsp:val=&quot;002522FF&quot;/&gt;&lt;wsp:rsid wsp:val=&quot;00252719&quot;/&gt;&lt;wsp:rsid wsp:val=&quot;00252A05&quot;/&gt;&lt;wsp:rsid wsp:val=&quot;00252A61&quot;/&gt;&lt;wsp:rsid wsp:val=&quot;0025308E&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B17&quot;/&gt;&lt;wsp:rsid wsp:val=&quot;00255BAF&quot;/&gt;&lt;wsp:rsid wsp:val=&quot;00255C71&quot;/&gt;&lt;wsp:rsid wsp:val=&quot;00255C73&quot;/&gt;&lt;wsp:rsid wsp:val=&quot;00255D42&quot;/&gt;&lt;wsp:rsid wsp:val=&quot;00256F02&quot;/&gt;&lt;wsp:rsid wsp:val=&quot;002571C8&quot;/&gt;&lt;wsp:rsid wsp:val=&quot;002572F1&quot;/&gt;&lt;wsp:rsid wsp:val=&quot;0025779C&quot;/&gt;&lt;wsp:rsid wsp:val=&quot;00257A62&quot;/&gt;&lt;wsp:rsid wsp:val=&quot;00257CB5&quot;/&gt;&lt;wsp:rsid wsp:val=&quot;00260156&quot;/&gt;&lt;wsp:rsid wsp:val=&quot;0026037C&quot;/&gt;&lt;wsp:rsid wsp:val=&quot;0026075E&quot;/&gt;&lt;wsp:rsid wsp:val=&quot;00260FAD&quot;/&gt;&lt;wsp:rsid wsp:val=&quot;002612A1&quot;/&gt;&lt;wsp:rsid wsp:val=&quot;00261559&quot;/&gt;&lt;wsp:rsid wsp:val=&quot;00261A63&quot;/&gt;&lt;wsp:rsid wsp:val=&quot;00261BCF&quot;/&gt;&lt;wsp:rsid wsp:val=&quot;00261D05&quot;/&gt;&lt;wsp:rsid wsp:val=&quot;002622E3&quot;/&gt;&lt;wsp:rsid wsp:val=&quot;002623AC&quot;/&gt;&lt;wsp:rsid wsp:val=&quot;002623DA&quot;/&gt;&lt;wsp:rsid wsp:val=&quot;00262524&quot;/&gt;&lt;wsp:rsid wsp:val=&quot;00262979&quot;/&gt;&lt;wsp:rsid wsp:val=&quot;00262A27&quot;/&gt;&lt;wsp:rsid wsp:val=&quot;00262BAD&quot;/&gt;&lt;wsp:rsid wsp:val=&quot;00262CEB&quot;/&gt;&lt;wsp:rsid wsp:val=&quot;00262E69&quot;/&gt;&lt;wsp:rsid wsp:val=&quot;00263038&quot;/&gt;&lt;wsp:rsid wsp:val=&quot;00263B02&quot;/&gt;&lt;wsp:rsid wsp:val=&quot;00263D8E&quot;/&gt;&lt;wsp:rsid wsp:val=&quot;00263DD9&quot;/&gt;&lt;wsp:rsid wsp:val=&quot;002643C7&quot;/&gt;&lt;wsp:rsid wsp:val=&quot;0026455A&quot;/&gt;&lt;wsp:rsid wsp:val=&quot;0026468A&quot;/&gt;&lt;wsp:rsid wsp:val=&quot;00264C28&quot;/&gt;&lt;wsp:rsid wsp:val=&quot;00264F6D&quot;/&gt;&lt;wsp:rsid wsp:val=&quot;0026509A&quot;/&gt;&lt;wsp:rsid wsp:val=&quot;002651FC&quot;/&gt;&lt;wsp:rsid wsp:val=&quot;00265571&quot;/&gt;&lt;wsp:rsid wsp:val=&quot;00265701&quot;/&gt;&lt;wsp:rsid wsp:val=&quot;00265C3B&quot;/&gt;&lt;wsp:rsid wsp:val=&quot;00265D41&quot;/&gt;&lt;wsp:rsid wsp:val=&quot;00265E9A&quot;/&gt;&lt;wsp:rsid wsp:val=&quot;00266012&quot;/&gt;&lt;wsp:rsid wsp:val=&quot;00266210&quot;/&gt;&lt;wsp:rsid wsp:val=&quot;00266427&quot;/&gt;&lt;wsp:rsid wsp:val=&quot;00267026&quot;/&gt;&lt;wsp:rsid wsp:val=&quot;002670B0&quot;/&gt;&lt;wsp:rsid wsp:val=&quot;0026716C&quot;/&gt;&lt;wsp:rsid wsp:val=&quot;00267959&quot;/&gt;&lt;wsp:rsid wsp:val=&quot;00267D2F&quot;/&gt;&lt;wsp:rsid wsp:val=&quot;00270C63&quot;/&gt;&lt;wsp:rsid wsp:val=&quot;00270C70&quot;/&gt;&lt;wsp:rsid wsp:val=&quot;00270C98&quot;/&gt;&lt;wsp:rsid wsp:val=&quot;00270E57&quot;/&gt;&lt;wsp:rsid wsp:val=&quot;0027149E&quot;/&gt;&lt;wsp:rsid wsp:val=&quot;00271738&quot;/&gt;&lt;wsp:rsid wsp:val=&quot;0027193C&quot;/&gt;&lt;wsp:rsid wsp:val=&quot;00271A6C&quot;/&gt;&lt;wsp:rsid wsp:val=&quot;00271B1E&quot;/&gt;&lt;wsp:rsid wsp:val=&quot;00271EEF&quot;/&gt;&lt;wsp:rsid wsp:val=&quot;0027242C&quot;/&gt;&lt;wsp:rsid wsp:val=&quot;00272474&quot;/&gt;&lt;wsp:rsid wsp:val=&quot;0027249B&quot;/&gt;&lt;wsp:rsid wsp:val=&quot;0027280D&quot;/&gt;&lt;wsp:rsid wsp:val=&quot;00272D06&quot;/&gt;&lt;wsp:rsid wsp:val=&quot;00272FEB&quot;/&gt;&lt;wsp:rsid wsp:val=&quot;0027309D&quot;/&gt;&lt;wsp:rsid wsp:val=&quot;00273759&quot;/&gt;&lt;wsp:rsid wsp:val=&quot;002738C9&quot;/&gt;&lt;wsp:rsid wsp:val=&quot;00273B2D&quot;/&gt;&lt;wsp:rsid wsp:val=&quot;00273C14&quot;/&gt;&lt;wsp:rsid wsp:val=&quot;00273C3F&quot;/&gt;&lt;wsp:rsid wsp:val=&quot;00273CFB&quot;/&gt;&lt;wsp:rsid wsp:val=&quot;00274391&quot;/&gt;&lt;wsp:rsid wsp:val=&quot;002749C8&quot;/&gt;&lt;wsp:rsid wsp:val=&quot;00274D08&quot;/&gt;&lt;wsp:rsid wsp:val=&quot;00275435&quot;/&gt;&lt;wsp:rsid wsp:val=&quot;00275464&quot;/&gt;&lt;wsp:rsid wsp:val=&quot;0027568B&quot;/&gt;&lt;wsp:rsid wsp:val=&quot;002756D5&quot;/&gt;&lt;wsp:rsid wsp:val=&quot;002758B1&quot;/&gt;&lt;wsp:rsid wsp:val=&quot;00276001&quot;/&gt;&lt;wsp:rsid wsp:val=&quot;00276457&quot;/&gt;&lt;wsp:rsid wsp:val=&quot;002764FB&quot;/&gt;&lt;wsp:rsid wsp:val=&quot;00276995&quot;/&gt;&lt;wsp:rsid wsp:val=&quot;00276BEE&quot;/&gt;&lt;wsp:rsid wsp:val=&quot;00276EFA&quot;/&gt;&lt;wsp:rsid wsp:val=&quot;00277E66&quot;/&gt;&lt;wsp:rsid wsp:val=&quot;002801E2&quot;/&gt;&lt;wsp:rsid wsp:val=&quot;0028052D&quot;/&gt;&lt;wsp:rsid wsp:val=&quot;00280684&quot;/&gt;&lt;wsp:rsid wsp:val=&quot;00280706&quot;/&gt;&lt;wsp:rsid wsp:val=&quot;0028073A&quot;/&gt;&lt;wsp:rsid wsp:val=&quot;002807D6&quot;/&gt;&lt;wsp:rsid wsp:val=&quot;00280851&quot;/&gt;&lt;wsp:rsid wsp:val=&quot;00280960&quot;/&gt;&lt;wsp:rsid wsp:val=&quot;00280D6E&quot;/&gt;&lt;wsp:rsid wsp:val=&quot;00281166&quot;/&gt;&lt;wsp:rsid wsp:val=&quot;00281B68&quot;/&gt;&lt;wsp:rsid wsp:val=&quot;002825CE&quot;/&gt;&lt;wsp:rsid wsp:val=&quot;002826D0&quot;/&gt;&lt;wsp:rsid wsp:val=&quot;00282753&quot;/&gt;&lt;wsp:rsid wsp:val=&quot;002829E8&quot;/&gt;&lt;wsp:rsid wsp:val=&quot;00282FCB&quot;/&gt;&lt;wsp:rsid wsp:val=&quot;0028316F&quot;/&gt;&lt;wsp:rsid wsp:val=&quot;00283181&quot;/&gt;&lt;wsp:rsid wsp:val=&quot;002832C5&quot;/&gt;&lt;wsp:rsid wsp:val=&quot;002835A5&quot;/&gt;&lt;wsp:rsid wsp:val=&quot;002836DC&quot;/&gt;&lt;wsp:rsid wsp:val=&quot;00283D6B&quot;/&gt;&lt;wsp:rsid wsp:val=&quot;00284BE8&quot;/&gt;&lt;wsp:rsid wsp:val=&quot;00284E7F&quot;/&gt;&lt;wsp:rsid wsp:val=&quot;002850A8&quot;/&gt;&lt;wsp:rsid wsp:val=&quot;002851CC&quot;/&gt;&lt;wsp:rsid wsp:val=&quot;00285520&quot;/&gt;&lt;wsp:rsid wsp:val=&quot;00285894&quot;/&gt;&lt;wsp:rsid wsp:val=&quot;00285E28&quot;/&gt;&lt;wsp:rsid wsp:val=&quot;00286432&quot;/&gt;&lt;wsp:rsid wsp:val=&quot;00286487&quot;/&gt;&lt;wsp:rsid wsp:val=&quot;00286631&quot;/&gt;&lt;wsp:rsid wsp:val=&quot;00286B14&quot;/&gt;&lt;wsp:rsid wsp:val=&quot;00286B1F&quot;/&gt;&lt;wsp:rsid wsp:val=&quot;00286DD8&quot;/&gt;&lt;wsp:rsid wsp:val=&quot;00286ED5&quot;/&gt;&lt;wsp:rsid wsp:val=&quot;00286F76&quot;/&gt;&lt;wsp:rsid wsp:val=&quot;00287376&quot;/&gt;&lt;wsp:rsid wsp:val=&quot;002875DB&quot;/&gt;&lt;wsp:rsid wsp:val=&quot;002877DE&quot;/&gt;&lt;wsp:rsid wsp:val=&quot;00287C28&quot;/&gt;&lt;wsp:rsid wsp:val=&quot;00287EA3&quot;/&gt;&lt;wsp:rsid wsp:val=&quot;00290006&quot;/&gt;&lt;wsp:rsid wsp:val=&quot;00290254&quot;/&gt;&lt;wsp:rsid wsp:val=&quot;00290745&quot;/&gt;&lt;wsp:rsid wsp:val=&quot;0029111B&quot;/&gt;&lt;wsp:rsid wsp:val=&quot;0029178D&quot;/&gt;&lt;wsp:rsid wsp:val=&quot;0029178F&quot;/&gt;&lt;wsp:rsid wsp:val=&quot;00291B01&quot;/&gt;&lt;wsp:rsid wsp:val=&quot;0029230A&quot;/&gt;&lt;wsp:rsid wsp:val=&quot;00292491&quot;/&gt;&lt;wsp:rsid wsp:val=&quot;0029267A&quot;/&gt;&lt;wsp:rsid wsp:val=&quot;002928BD&quot;/&gt;&lt;wsp:rsid wsp:val=&quot;00293504&quot;/&gt;&lt;wsp:rsid wsp:val=&quot;002935D3&quot;/&gt;&lt;wsp:rsid wsp:val=&quot;002943A9&quot;/&gt;&lt;wsp:rsid wsp:val=&quot;002944CA&quot;/&gt;&lt;wsp:rsid wsp:val=&quot;00294722&quot;/&gt;&lt;wsp:rsid wsp:val=&quot;00294AB1&quot;/&gt;&lt;wsp:rsid wsp:val=&quot;00294E70&quot;/&gt;&lt;wsp:rsid wsp:val=&quot;00295018&quot;/&gt;&lt;wsp:rsid wsp:val=&quot;00295226&quot;/&gt;&lt;wsp:rsid wsp:val=&quot;0029548C&quot;/&gt;&lt;wsp:rsid wsp:val=&quot;00295539&quot;/&gt;&lt;wsp:rsid wsp:val=&quot;00295F1C&quot;/&gt;&lt;wsp:rsid wsp:val=&quot;00295FB1&quot;/&gt;&lt;wsp:rsid wsp:val=&quot;0029636B&quot;/&gt;&lt;wsp:rsid wsp:val=&quot;002963EC&quot;/&gt;&lt;wsp:rsid wsp:val=&quot;002965C5&quot;/&gt;&lt;wsp:rsid wsp:val=&quot;00296AE3&quot;/&gt;&lt;wsp:rsid wsp:val=&quot;00296E40&quot;/&gt;&lt;wsp:rsid wsp:val=&quot;00296FD8&quot;/&gt;&lt;wsp:rsid wsp:val=&quot;0029743A&quot;/&gt;&lt;wsp:rsid wsp:val=&quot;00297499&quot;/&gt;&lt;wsp:rsid wsp:val=&quot;002974AA&quot;/&gt;&lt;wsp:rsid wsp:val=&quot;00297F46&quot;/&gt;&lt;wsp:rsid wsp:val=&quot;002A0028&quot;/&gt;&lt;wsp:rsid wsp:val=&quot;002A0155&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B65&quot;/&gt;&lt;wsp:rsid wsp:val=&quot;002A3CF2&quot;/&gt;&lt;wsp:rsid wsp:val=&quot;002A3EB8&quot;/&gt;&lt;wsp:rsid wsp:val=&quot;002A4102&quot;/&gt;&lt;wsp:rsid wsp:val=&quot;002A4625&quot;/&gt;&lt;wsp:rsid wsp:val=&quot;002A4918&quot;/&gt;&lt;wsp:rsid wsp:val=&quot;002A49F0&quot;/&gt;&lt;wsp:rsid wsp:val=&quot;002A4E20&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1DBA&quot;/&gt;&lt;wsp:rsid wsp:val=&quot;002B21D6&quot;/&gt;&lt;wsp:rsid wsp:val=&quot;002B23AE&quot;/&gt;&lt;wsp:rsid wsp:val=&quot;002B2C92&quot;/&gt;&lt;wsp:rsid wsp:val=&quot;002B2F3E&quot;/&gt;&lt;wsp:rsid wsp:val=&quot;002B2F85&quot;/&gt;&lt;wsp:rsid wsp:val=&quot;002B3081&quot;/&gt;&lt;wsp:rsid wsp:val=&quot;002B318B&quot;/&gt;&lt;wsp:rsid wsp:val=&quot;002B32BC&quot;/&gt;&lt;wsp:rsid wsp:val=&quot;002B340B&quot;/&gt;&lt;wsp:rsid wsp:val=&quot;002B347A&quot;/&gt;&lt;wsp:rsid wsp:val=&quot;002B34AE&quot;/&gt;&lt;wsp:rsid wsp:val=&quot;002B3BA5&quot;/&gt;&lt;wsp:rsid wsp:val=&quot;002B3D90&quot;/&gt;&lt;wsp:rsid wsp:val=&quot;002B497C&quot;/&gt;&lt;wsp:rsid wsp:val=&quot;002B4C37&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C2C&quot;/&gt;&lt;wsp:rsid wsp:val=&quot;002B7095&quot;/&gt;&lt;wsp:rsid wsp:val=&quot;002B776C&quot;/&gt;&lt;wsp:rsid wsp:val=&quot;002C021C&quot;/&gt;&lt;wsp:rsid wsp:val=&quot;002C026F&quot;/&gt;&lt;wsp:rsid wsp:val=&quot;002C04C2&quot;/&gt;&lt;wsp:rsid wsp:val=&quot;002C0818&quot;/&gt;&lt;wsp:rsid wsp:val=&quot;002C0AC9&quot;/&gt;&lt;wsp:rsid wsp:val=&quot;002C0DD0&quot;/&gt;&lt;wsp:rsid wsp:val=&quot;002C0E0A&quot;/&gt;&lt;wsp:rsid wsp:val=&quot;002C1368&quot;/&gt;&lt;wsp:rsid wsp:val=&quot;002C1654&quot;/&gt;&lt;wsp:rsid wsp:val=&quot;002C1DF1&quot;/&gt;&lt;wsp:rsid wsp:val=&quot;002C203A&quot;/&gt;&lt;wsp:rsid wsp:val=&quot;002C2502&quot;/&gt;&lt;wsp:rsid wsp:val=&quot;002C2CF2&quot;/&gt;&lt;wsp:rsid wsp:val=&quot;002C2E8A&quot;/&gt;&lt;wsp:rsid wsp:val=&quot;002C2FCD&quot;/&gt;&lt;wsp:rsid wsp:val=&quot;002C3289&quot;/&gt;&lt;wsp:rsid wsp:val=&quot;002C33D3&quot;/&gt;&lt;wsp:rsid wsp:val=&quot;002C36D3&quot;/&gt;&lt;wsp:rsid wsp:val=&quot;002C3AE4&quot;/&gt;&lt;wsp:rsid wsp:val=&quot;002C3C99&quot;/&gt;&lt;wsp:rsid wsp:val=&quot;002C3DBF&quot;/&gt;&lt;wsp:rsid wsp:val=&quot;002C3E10&quot;/&gt;&lt;wsp:rsid wsp:val=&quot;002C3E89&quot;/&gt;&lt;wsp:rsid wsp:val=&quot;002C451B&quot;/&gt;&lt;wsp:rsid wsp:val=&quot;002C4602&quot;/&gt;&lt;wsp:rsid wsp:val=&quot;002C4DFD&quot;/&gt;&lt;wsp:rsid wsp:val=&quot;002C5533&quot;/&gt;&lt;wsp:rsid wsp:val=&quot;002C55C7&quot;/&gt;&lt;wsp:rsid wsp:val=&quot;002C5620&quot;/&gt;&lt;wsp:rsid wsp:val=&quot;002C5A6B&quot;/&gt;&lt;wsp:rsid wsp:val=&quot;002C5D7C&quot;/&gt;&lt;wsp:rsid wsp:val=&quot;002C61E0&quot;/&gt;&lt;wsp:rsid wsp:val=&quot;002C6F88&quot;/&gt;&lt;wsp:rsid wsp:val=&quot;002C7014&quot;/&gt;&lt;wsp:rsid wsp:val=&quot;002C782F&quot;/&gt;&lt;wsp:rsid wsp:val=&quot;002C7B03&quot;/&gt;&lt;wsp:rsid wsp:val=&quot;002C7B0D&quot;/&gt;&lt;wsp:rsid wsp:val=&quot;002C7BC3&quot;/&gt;&lt;wsp:rsid wsp:val=&quot;002C7D31&quot;/&gt;&lt;wsp:rsid wsp:val=&quot;002C7D95&quot;/&gt;&lt;wsp:rsid wsp:val=&quot;002C7EC6&quot;/&gt;&lt;wsp:rsid wsp:val=&quot;002D001E&quot;/&gt;&lt;wsp:rsid wsp:val=&quot;002D0199&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B4E&quot;/&gt;&lt;wsp:rsid wsp:val=&quot;002D2C1A&quot;/&gt;&lt;wsp:rsid wsp:val=&quot;002D3968&quot;/&gt;&lt;wsp:rsid wsp:val=&quot;002D425A&quot;/&gt;&lt;wsp:rsid wsp:val=&quot;002D426D&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72F&quot;/&gt;&lt;wsp:rsid wsp:val=&quot;002D7833&quot;/&gt;&lt;wsp:rsid wsp:val=&quot;002E018E&quot;/&gt;&lt;wsp:rsid wsp:val=&quot;002E03E6&quot;/&gt;&lt;wsp:rsid wsp:val=&quot;002E04F0&quot;/&gt;&lt;wsp:rsid wsp:val=&quot;002E0661&quot;/&gt;&lt;wsp:rsid wsp:val=&quot;002E086B&quot;/&gt;&lt;wsp:rsid wsp:val=&quot;002E0D41&quot;/&gt;&lt;wsp:rsid wsp:val=&quot;002E0E94&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484C&quot;/&gt;&lt;wsp:rsid wsp:val=&quot;002E4B7B&quot;/&gt;&lt;wsp:rsid wsp:val=&quot;002E4C0E&quot;/&gt;&lt;wsp:rsid wsp:val=&quot;002E501A&quot;/&gt;&lt;wsp:rsid wsp:val=&quot;002E550C&quot;/&gt;&lt;wsp:rsid wsp:val=&quot;002E58E1&quot;/&gt;&lt;wsp:rsid wsp:val=&quot;002E5BDD&quot;/&gt;&lt;wsp:rsid wsp:val=&quot;002E5C56&quot;/&gt;&lt;wsp:rsid wsp:val=&quot;002E679D&quot;/&gt;&lt;wsp:rsid wsp:val=&quot;002E6D8A&quot;/&gt;&lt;wsp:rsid wsp:val=&quot;002E7321&quot;/&gt;&lt;wsp:rsid wsp:val=&quot;002E7894&quot;/&gt;&lt;wsp:rsid wsp:val=&quot;002E7C45&quot;/&gt;&lt;wsp:rsid wsp:val=&quot;002F0045&quot;/&gt;&lt;wsp:rsid wsp:val=&quot;002F00F0&quot;/&gt;&lt;wsp:rsid wsp:val=&quot;002F025B&quot;/&gt;&lt;wsp:rsid wsp:val=&quot;002F0675&quot;/&gt;&lt;wsp:rsid wsp:val=&quot;002F0684&quot;/&gt;&lt;wsp:rsid wsp:val=&quot;002F0ADB&quot;/&gt;&lt;wsp:rsid wsp:val=&quot;002F13AA&quot;/&gt;&lt;wsp:rsid wsp:val=&quot;002F15C7&quot;/&gt;&lt;wsp:rsid wsp:val=&quot;002F1BBA&quot;/&gt;&lt;wsp:rsid wsp:val=&quot;002F23FC&quot;/&gt;&lt;wsp:rsid wsp:val=&quot;002F2AE0&quot;/&gt;&lt;wsp:rsid wsp:val=&quot;002F2B32&quot;/&gt;&lt;wsp:rsid wsp:val=&quot;002F378C&quot;/&gt;&lt;wsp:rsid wsp:val=&quot;002F3AAA&quot;/&gt;&lt;wsp:rsid wsp:val=&quot;002F3F16&quot;/&gt;&lt;wsp:rsid wsp:val=&quot;002F413F&quot;/&gt;&lt;wsp:rsid wsp:val=&quot;002F41C1&quot;/&gt;&lt;wsp:rsid wsp:val=&quot;002F44AD&quot;/&gt;&lt;wsp:rsid wsp:val=&quot;002F45D3&quot;/&gt;&lt;wsp:rsid wsp:val=&quot;002F4934&quot;/&gt;&lt;wsp:rsid wsp:val=&quot;002F4936&quot;/&gt;&lt;wsp:rsid wsp:val=&quot;002F4A52&quot;/&gt;&lt;wsp:rsid wsp:val=&quot;002F4CF5&quot;/&gt;&lt;wsp:rsid wsp:val=&quot;002F4FC5&quot;/&gt;&lt;wsp:rsid wsp:val=&quot;002F511A&quot;/&gt;&lt;wsp:rsid wsp:val=&quot;002F5422&quot;/&gt;&lt;wsp:rsid wsp:val=&quot;002F5634&quot;/&gt;&lt;wsp:rsid wsp:val=&quot;002F5F14&quot;/&gt;&lt;wsp:rsid wsp:val=&quot;002F5FDA&quot;/&gt;&lt;wsp:rsid wsp:val=&quot;002F619C&quot;/&gt;&lt;wsp:rsid wsp:val=&quot;002F622F&quot;/&gt;&lt;wsp:rsid wsp:val=&quot;002F6319&quot;/&gt;&lt;wsp:rsid wsp:val=&quot;002F67E2&quot;/&gt;&lt;wsp:rsid wsp:val=&quot;002F6BDA&quot;/&gt;&lt;wsp:rsid wsp:val=&quot;002F6C02&quot;/&gt;&lt;wsp:rsid wsp:val=&quot;002F6EA2&quot;/&gt;&lt;wsp:rsid wsp:val=&quot;002F7055&quot;/&gt;&lt;wsp:rsid wsp:val=&quot;002F722D&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30&quot;/&gt;&lt;wsp:rsid wsp:val=&quot;003004CC&quot;/&gt;&lt;wsp:rsid wsp:val=&quot;0030066E&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549&quot;/&gt;&lt;wsp:rsid wsp:val=&quot;00304AC5&quot;/&gt;&lt;wsp:rsid wsp:val=&quot;00304FCA&quot;/&gt;&lt;wsp:rsid wsp:val=&quot;00305372&quot;/&gt;&lt;wsp:rsid wsp:val=&quot;003054BD&quot;/&gt;&lt;wsp:rsid wsp:val=&quot;0030555B&quot;/&gt;&lt;wsp:rsid wsp:val=&quot;0030621C&quot;/&gt;&lt;wsp:rsid wsp:val=&quot;00306306&quot;/&gt;&lt;wsp:rsid wsp:val=&quot;003065FB&quot;/&gt;&lt;wsp:rsid wsp:val=&quot;00306C47&quot;/&gt;&lt;wsp:rsid wsp:val=&quot;00306D00&quot;/&gt;&lt;wsp:rsid wsp:val=&quot;003076A5&quot;/&gt;&lt;wsp:rsid wsp:val=&quot;00307B27&quot;/&gt;&lt;wsp:rsid wsp:val=&quot;00307F28&quot;/&gt;&lt;wsp:rsid wsp:val=&quot;003101DC&quot;/&gt;&lt;wsp:rsid wsp:val=&quot;0031035A&quot;/&gt;&lt;wsp:rsid wsp:val=&quot;00310CC6&quot;/&gt;&lt;wsp:rsid wsp:val=&quot;00311642&quot;/&gt;&lt;wsp:rsid wsp:val=&quot;00311761&quot;/&gt;&lt;wsp:rsid wsp:val=&quot;003117E1&quot;/&gt;&lt;wsp:rsid wsp:val=&quot;00311941&quot;/&gt;&lt;wsp:rsid wsp:val=&quot;00312064&quot;/&gt;&lt;wsp:rsid wsp:val=&quot;003121B8&quot;/&gt;&lt;wsp:rsid wsp:val=&quot;0031328B&quot;/&gt;&lt;wsp:rsid wsp:val=&quot;003137A0&quot;/&gt;&lt;wsp:rsid wsp:val=&quot;003137ED&quot;/&gt;&lt;wsp:rsid wsp:val=&quot;00313C4F&quot;/&gt;&lt;wsp:rsid wsp:val=&quot;0031403D&quot;/&gt;&lt;wsp:rsid wsp:val=&quot;00314176&quot;/&gt;&lt;wsp:rsid wsp:val=&quot;003141C2&quot;/&gt;&lt;wsp:rsid wsp:val=&quot;00314629&quot;/&gt;&lt;wsp:rsid wsp:val=&quot;0031477C&quot;/&gt;&lt;wsp:rsid wsp:val=&quot;003150EA&quot;/&gt;&lt;wsp:rsid wsp:val=&quot;0031599D&quot;/&gt;&lt;wsp:rsid wsp:val=&quot;00315C4C&quot;/&gt;&lt;wsp:rsid wsp:val=&quot;00315F72&quot;/&gt;&lt;wsp:rsid wsp:val=&quot;00316072&quot;/&gt;&lt;wsp:rsid wsp:val=&quot;003160FB&quot;/&gt;&lt;wsp:rsid wsp:val=&quot;00316265&quot;/&gt;&lt;wsp:rsid wsp:val=&quot;00316C58&quot;/&gt;&lt;wsp:rsid wsp:val=&quot;00316E46&quot;/&gt;&lt;wsp:rsid wsp:val=&quot;00317050&quot;/&gt;&lt;wsp:rsid wsp:val=&quot;00317368&quot;/&gt;&lt;wsp:rsid wsp:val=&quot;00317884&quot;/&gt;&lt;wsp:rsid wsp:val=&quot;003200D5&quot;/&gt;&lt;wsp:rsid wsp:val=&quot;00320312&quot;/&gt;&lt;wsp:rsid wsp:val=&quot;003203F1&quot;/&gt;&lt;wsp:rsid wsp:val=&quot;00320B1B&quot;/&gt;&lt;wsp:rsid wsp:val=&quot;00320F24&quot;/&gt;&lt;wsp:rsid wsp:val=&quot;003216F4&quot;/&gt;&lt;wsp:rsid wsp:val=&quot;0032172E&quot;/&gt;&lt;wsp:rsid wsp:val=&quot;00321822&quot;/&gt;&lt;wsp:rsid wsp:val=&quot;00321B02&quot;/&gt;&lt;wsp:rsid wsp:val=&quot;00321ECD&quot;/&gt;&lt;wsp:rsid wsp:val=&quot;00322021&quot;/&gt;&lt;wsp:rsid wsp:val=&quot;003222E4&quot;/&gt;&lt;wsp:rsid wsp:val=&quot;00322722&quot;/&gt;&lt;wsp:rsid wsp:val=&quot;00322929&quot;/&gt;&lt;wsp:rsid wsp:val=&quot;00322A6A&quot;/&gt;&lt;wsp:rsid wsp:val=&quot;00322BC3&quot;/&gt;&lt;wsp:rsid wsp:val=&quot;00322E3B&quot;/&gt;&lt;wsp:rsid wsp:val=&quot;00323F98&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8C4&quot;/&gt;&lt;wsp:rsid wsp:val=&quot;00330C30&quot;/&gt;&lt;wsp:rsid wsp:val=&quot;00330DE8&quot;/&gt;&lt;wsp:rsid wsp:val=&quot;00331086&quot;/&gt;&lt;wsp:rsid wsp:val=&quot;00331572&quot;/&gt;&lt;wsp:rsid wsp:val=&quot;003317E8&quot;/&gt;&lt;wsp:rsid wsp:val=&quot;00331B93&quot;/&gt;&lt;wsp:rsid wsp:val=&quot;00331BCC&quot;/&gt;&lt;wsp:rsid wsp:val=&quot;003321C3&quot;/&gt;&lt;wsp:rsid wsp:val=&quot;00332962&quot;/&gt;&lt;wsp:rsid wsp:val=&quot;00333A53&quot;/&gt;&lt;wsp:rsid wsp:val=&quot;00333D73&quot;/&gt;&lt;wsp:rsid wsp:val=&quot;00333FB4&quot;/&gt;&lt;wsp:rsid wsp:val=&quot;00334799&quot;/&gt;&lt;wsp:rsid wsp:val=&quot;00335250&quot;/&gt;&lt;wsp:rsid wsp:val=&quot;0033588B&quot;/&gt;&lt;wsp:rsid wsp:val=&quot;0033592C&quot;/&gt;&lt;wsp:rsid wsp:val=&quot;00335E2A&quot;/&gt;&lt;wsp:rsid wsp:val=&quot;00336225&quot;/&gt;&lt;wsp:rsid wsp:val=&quot;00336780&quot;/&gt;&lt;wsp:rsid wsp:val=&quot;003367C5&quot;/&gt;&lt;wsp:rsid wsp:val=&quot;003370D3&quot;/&gt;&lt;wsp:rsid wsp:val=&quot;00337793&quot;/&gt;&lt;wsp:rsid wsp:val=&quot;003378A3&quot;/&gt;&lt;wsp:rsid wsp:val=&quot;00337A57&quot;/&gt;&lt;wsp:rsid wsp:val=&quot;00337C71&quot;/&gt;&lt;wsp:rsid wsp:val=&quot;00337D68&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86&quot;/&gt;&lt;wsp:rsid wsp:val=&quot;00342BD6&quot;/&gt;&lt;wsp:rsid wsp:val=&quot;0034305B&quot;/&gt;&lt;wsp:rsid wsp:val=&quot;003430E0&quot;/&gt;&lt;wsp:rsid wsp:val=&quot;00343187&quot;/&gt;&lt;wsp:rsid wsp:val=&quot;00343236&quot;/&gt;&lt;wsp:rsid wsp:val=&quot;00343752&quot;/&gt;&lt;wsp:rsid wsp:val=&quot;003438EB&quot;/&gt;&lt;wsp:rsid wsp:val=&quot;00343C24&quot;/&gt;&lt;wsp:rsid wsp:val=&quot;00343DA5&quot;/&gt;&lt;wsp:rsid wsp:val=&quot;00344725&quot;/&gt;&lt;wsp:rsid wsp:val=&quot;00344CAE&quot;/&gt;&lt;wsp:rsid wsp:val=&quot;0034511B&quot;/&gt;&lt;wsp:rsid wsp:val=&quot;00345127&quot;/&gt;&lt;wsp:rsid wsp:val=&quot;00345243&quot;/&gt;&lt;wsp:rsid wsp:val=&quot;003454A2&quot;/&gt;&lt;wsp:rsid wsp:val=&quot;00345D23&quot;/&gt;&lt;wsp:rsid wsp:val=&quot;00345F46&quot;/&gt;&lt;wsp:rsid wsp:val=&quot;003460F4&quot;/&gt;&lt;wsp:rsid wsp:val=&quot;003460F6&quot;/&gt;&lt;wsp:rsid wsp:val=&quot;0034666E&quot;/&gt;&lt;wsp:rsid wsp:val=&quot;00346A3C&quot;/&gt;&lt;wsp:rsid wsp:val=&quot;003471DC&quot;/&gt;&lt;wsp:rsid wsp:val=&quot;0034745C&quot;/&gt;&lt;wsp:rsid wsp:val=&quot;00347F2E&quot;/&gt;&lt;wsp:rsid wsp:val=&quot;0035016E&quot;/&gt;&lt;wsp:rsid wsp:val=&quot;00350186&quot;/&gt;&lt;wsp:rsid wsp:val=&quot;0035025F&quot;/&gt;&lt;wsp:rsid wsp:val=&quot;003503F4&quot;/&gt;&lt;wsp:rsid wsp:val=&quot;0035041A&quot;/&gt;&lt;wsp:rsid wsp:val=&quot;0035058D&quot;/&gt;&lt;wsp:rsid wsp:val=&quot;003505AD&quot;/&gt;&lt;wsp:rsid wsp:val=&quot;00350631&quot;/&gt;&lt;wsp:rsid wsp:val=&quot;0035180B&quot;/&gt;&lt;wsp:rsid wsp:val=&quot;00351C98&quot;/&gt;&lt;wsp:rsid wsp:val=&quot;00351EAA&quot;/&gt;&lt;wsp:rsid wsp:val=&quot;0035216E&quot;/&gt;&lt;wsp:rsid wsp:val=&quot;003522C9&quot;/&gt;&lt;wsp:rsid wsp:val=&quot;0035265C&quot;/&gt;&lt;wsp:rsid wsp:val=&quot;00352759&quot;/&gt;&lt;wsp:rsid wsp:val=&quot;0035276D&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4DF&quot;/&gt;&lt;wsp:rsid wsp:val=&quot;00353591&quot;/&gt;&lt;wsp:rsid wsp:val=&quot;003536C6&quot;/&gt;&lt;wsp:rsid wsp:val=&quot;003539B2&quot;/&gt;&lt;wsp:rsid wsp:val=&quot;00353EE1&quot;/&gt;&lt;wsp:rsid wsp:val=&quot;00353F9F&quot;/&gt;&lt;wsp:rsid wsp:val=&quot;0035414B&quot;/&gt;&lt;wsp:rsid wsp:val=&quot;0035414E&quot;/&gt;&lt;wsp:rsid wsp:val=&quot;0035496D&quot;/&gt;&lt;wsp:rsid wsp:val=&quot;003552C6&quot;/&gt;&lt;wsp:rsid wsp:val=&quot;00355A83&quot;/&gt;&lt;wsp:rsid wsp:val=&quot;00355DD6&quot;/&gt;&lt;wsp:rsid wsp:val=&quot;003560B8&quot;/&gt;&lt;wsp:rsid wsp:val=&quot;003562D7&quot;/&gt;&lt;wsp:rsid wsp:val=&quot;00356353&quot;/&gt;&lt;wsp:rsid wsp:val=&quot;003567C9&quot;/&gt;&lt;wsp:rsid wsp:val=&quot;00356895&quot;/&gt;&lt;wsp:rsid wsp:val=&quot;00356B3C&quot;/&gt;&lt;wsp:rsid wsp:val=&quot;00356CEC&quot;/&gt;&lt;wsp:rsid wsp:val=&quot;00356E93&quot;/&gt;&lt;wsp:rsid wsp:val=&quot;003572DE&quot;/&gt;&lt;wsp:rsid wsp:val=&quot;00357659&quot;/&gt;&lt;wsp:rsid wsp:val=&quot;00357712&quot;/&gt;&lt;wsp:rsid wsp:val=&quot;00357D8A&quot;/&gt;&lt;wsp:rsid wsp:val=&quot;003600B8&quot;/&gt;&lt;wsp:rsid wsp:val=&quot;0036012E&quot;/&gt;&lt;wsp:rsid wsp:val=&quot;003603DD&quot;/&gt;&lt;wsp:rsid wsp:val=&quot;003604BF&quot;/&gt;&lt;wsp:rsid wsp:val=&quot;003604DB&quot;/&gt;&lt;wsp:rsid wsp:val=&quot;0036056F&quot;/&gt;&lt;wsp:rsid wsp:val=&quot;00360624&quot;/&gt;&lt;wsp:rsid wsp:val=&quot;00361477&quot;/&gt;&lt;wsp:rsid wsp:val=&quot;00361711&quot;/&gt;&lt;wsp:rsid wsp:val=&quot;003617B5&quot;/&gt;&lt;wsp:rsid wsp:val=&quot;0036185C&quot;/&gt;&lt;wsp:rsid wsp:val=&quot;003621A7&quot;/&gt;&lt;wsp:rsid wsp:val=&quot;0036262C&quot;/&gt;&lt;wsp:rsid wsp:val=&quot;00362A2B&quot;/&gt;&lt;wsp:rsid wsp:val=&quot;00362C5A&quot;/&gt;&lt;wsp:rsid wsp:val=&quot;00362EE7&quot;/&gt;&lt;wsp:rsid wsp:val=&quot;00363984&quot;/&gt;&lt;wsp:rsid wsp:val=&quot;00363E62&quot;/&gt;&lt;wsp:rsid wsp:val=&quot;00363EE9&quot;/&gt;&lt;wsp:rsid wsp:val=&quot;003643FD&quot;/&gt;&lt;wsp:rsid wsp:val=&quot;00364A63&quot;/&gt;&lt;wsp:rsid wsp:val=&quot;003654DA&quot;/&gt;&lt;wsp:rsid wsp:val=&quot;0036636F&quot;/&gt;&lt;wsp:rsid wsp:val=&quot;00366687&quot;/&gt;&lt;wsp:rsid wsp:val=&quot;00366AD7&quot;/&gt;&lt;wsp:rsid wsp:val=&quot;00367D2F&quot;/&gt;&lt;wsp:rsid wsp:val=&quot;003700A7&quot;/&gt;&lt;wsp:rsid wsp:val=&quot;00370285&quot;/&gt;&lt;wsp:rsid wsp:val=&quot;003704EE&quot;/&gt;&lt;wsp:rsid wsp:val=&quot;00370585&quot;/&gt;&lt;wsp:rsid wsp:val=&quot;00370880&quot;/&gt;&lt;wsp:rsid wsp:val=&quot;00370915&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8C&quot;/&gt;&lt;wsp:rsid wsp:val=&quot;003723D0&quot;/&gt;&lt;wsp:rsid wsp:val=&quot;003724A1&quot;/&gt;&lt;wsp:rsid wsp:val=&quot;003724BC&quot;/&gt;&lt;wsp:rsid wsp:val=&quot;00372A6B&quot;/&gt;&lt;wsp:rsid wsp:val=&quot;00372FD7&quot;/&gt;&lt;wsp:rsid wsp:val=&quot;00373750&quot;/&gt;&lt;wsp:rsid wsp:val=&quot;00373E10&quot;/&gt;&lt;wsp:rsid wsp:val=&quot;00373F2C&quot;/&gt;&lt;wsp:rsid wsp:val=&quot;0037406C&quot;/&gt;&lt;wsp:rsid wsp:val=&quot;003741D2&quot;/&gt;&lt;wsp:rsid wsp:val=&quot;003744CB&quot;/&gt;&lt;wsp:rsid wsp:val=&quot;00374804&quot;/&gt;&lt;wsp:rsid wsp:val=&quot;00374C90&quot;/&gt;&lt;wsp:rsid wsp:val=&quot;00374F06&quot;/&gt;&lt;wsp:rsid wsp:val=&quot;00374F99&quot;/&gt;&lt;wsp:rsid wsp:val=&quot;00375FFC&quot;/&gt;&lt;wsp:rsid wsp:val=&quot;0037626F&quot;/&gt;&lt;wsp:rsid wsp:val=&quot;003764FA&quot;/&gt;&lt;wsp:rsid wsp:val=&quot;0037664D&quot;/&gt;&lt;wsp:rsid wsp:val=&quot;00376778&quot;/&gt;&lt;wsp:rsid wsp:val=&quot;003769B8&quot;/&gt;&lt;wsp:rsid wsp:val=&quot;00376CD6&quot;/&gt;&lt;wsp:rsid wsp:val=&quot;00376E52&quot;/&gt;&lt;wsp:rsid wsp:val=&quot;0037709A&quot;/&gt;&lt;wsp:rsid wsp:val=&quot;003770D3&quot;/&gt;&lt;wsp:rsid wsp:val=&quot;00377146&quot;/&gt;&lt;wsp:rsid wsp:val=&quot;00377397&quot;/&gt;&lt;wsp:rsid wsp:val=&quot;003774FD&quot;/&gt;&lt;wsp:rsid wsp:val=&quot;003775BD&quot;/&gt;&lt;wsp:rsid wsp:val=&quot;003802CD&quot;/&gt;&lt;wsp:rsid wsp:val=&quot;0038084F&quot;/&gt;&lt;wsp:rsid wsp:val=&quot;00380892&quot;/&gt;&lt;wsp:rsid wsp:val=&quot;00381079&quot;/&gt;&lt;wsp:rsid wsp:val=&quot;00381202&quot;/&gt;&lt;wsp:rsid wsp:val=&quot;0038162E&quot;/&gt;&lt;wsp:rsid wsp:val=&quot;00381685&quot;/&gt;&lt;wsp:rsid wsp:val=&quot;00381918&quot;/&gt;&lt;wsp:rsid wsp:val=&quot;003821E7&quot;/&gt;&lt;wsp:rsid wsp:val=&quot;0038227A&quot;/&gt;&lt;wsp:rsid wsp:val=&quot;0038245B&quot;/&gt;&lt;wsp:rsid wsp:val=&quot;003827B3&quot;/&gt;&lt;wsp:rsid wsp:val=&quot;00382903&quot;/&gt;&lt;wsp:rsid wsp:val=&quot;003829F6&quot;/&gt;&lt;wsp:rsid wsp:val=&quot;00383483&quot;/&gt;&lt;wsp:rsid wsp:val=&quot;00383D4B&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675&quot;/&gt;&lt;wsp:rsid wsp:val=&quot;00387771&quot;/&gt;&lt;wsp:rsid wsp:val=&quot;00387B2B&quot;/&gt;&lt;wsp:rsid wsp:val=&quot;003904B1&quot;/&gt;&lt;wsp:rsid wsp:val=&quot;0039051D&quot;/&gt;&lt;wsp:rsid wsp:val=&quot;003907D2&quot;/&gt;&lt;wsp:rsid wsp:val=&quot;00390837&quot;/&gt;&lt;wsp:rsid wsp:val=&quot;00390B8F&quot;/&gt;&lt;wsp:rsid wsp:val=&quot;00390C56&quot;/&gt;&lt;wsp:rsid wsp:val=&quot;00390DD0&quot;/&gt;&lt;wsp:rsid wsp:val=&quot;00390E89&quot;/&gt;&lt;wsp:rsid wsp:val=&quot;0039122C&quot;/&gt;&lt;wsp:rsid wsp:val=&quot;0039124D&quot;/&gt;&lt;wsp:rsid wsp:val=&quot;003914C2&quot;/&gt;&lt;wsp:rsid wsp:val=&quot;00391A92&quot;/&gt;&lt;wsp:rsid wsp:val=&quot;003926BE&quot;/&gt;&lt;wsp:rsid wsp:val=&quot;00392C9B&quot;/&gt;&lt;wsp:rsid wsp:val=&quot;00392DB8&quot;/&gt;&lt;wsp:rsid wsp:val=&quot;00392E8F&quot;/&gt;&lt;wsp:rsid wsp:val=&quot;00393798&quot;/&gt;&lt;wsp:rsid wsp:val=&quot;0039383E&quot;/&gt;&lt;wsp:rsid wsp:val=&quot;00393B78&quot;/&gt;&lt;wsp:rsid wsp:val=&quot;00393E7D&quot;/&gt;&lt;wsp:rsid wsp:val=&quot;003941AC&quot;/&gt;&lt;wsp:rsid wsp:val=&quot;00394775&quot;/&gt;&lt;wsp:rsid wsp:val=&quot;00394928&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464&quot;/&gt;&lt;wsp:rsid wsp:val=&quot;00397514&quot;/&gt;&lt;wsp:rsid wsp:val=&quot;00397817&quot;/&gt;&lt;wsp:rsid wsp:val=&quot;0039782A&quot;/&gt;&lt;wsp:rsid wsp:val=&quot;003978B8&quot;/&gt;&lt;wsp:rsid wsp:val=&quot;00397A0D&quot;/&gt;&lt;wsp:rsid wsp:val=&quot;00397B96&quot;/&gt;&lt;wsp:rsid wsp:val=&quot;00397C4E&quot;/&gt;&lt;wsp:rsid wsp:val=&quot;00397C89&quot;/&gt;&lt;wsp:rsid wsp:val=&quot;00397DD1&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88B&quot;/&gt;&lt;wsp:rsid wsp:val=&quot;003A2BBA&quot;/&gt;&lt;wsp:rsid wsp:val=&quot;003A2D39&quot;/&gt;&lt;wsp:rsid wsp:val=&quot;003A2EBA&quot;/&gt;&lt;wsp:rsid wsp:val=&quot;003A2FE7&quot;/&gt;&lt;wsp:rsid wsp:val=&quot;003A392F&quot;/&gt;&lt;wsp:rsid wsp:val=&quot;003A3A27&quot;/&gt;&lt;wsp:rsid wsp:val=&quot;003A42BB&quot;/&gt;&lt;wsp:rsid wsp:val=&quot;003A44E3&quot;/&gt;&lt;wsp:rsid wsp:val=&quot;003A45FB&quot;/&gt;&lt;wsp:rsid wsp:val=&quot;003A471D&quot;/&gt;&lt;wsp:rsid wsp:val=&quot;003A48FC&quot;/&gt;&lt;wsp:rsid wsp:val=&quot;003A4E82&quot;/&gt;&lt;wsp:rsid wsp:val=&quot;003A5167&quot;/&gt;&lt;wsp:rsid wsp:val=&quot;003A590E&quot;/&gt;&lt;wsp:rsid wsp:val=&quot;003A5C66&quot;/&gt;&lt;wsp:rsid wsp:val=&quot;003A6330&quot;/&gt;&lt;wsp:rsid wsp:val=&quot;003A67EA&quot;/&gt;&lt;wsp:rsid wsp:val=&quot;003A6A9D&quot;/&gt;&lt;wsp:rsid wsp:val=&quot;003A6BC9&quot;/&gt;&lt;wsp:rsid wsp:val=&quot;003A6F54&quot;/&gt;&lt;wsp:rsid wsp:val=&quot;003A7427&quot;/&gt;&lt;wsp:rsid wsp:val=&quot;003A76A9&quot;/&gt;&lt;wsp:rsid wsp:val=&quot;003A7747&quot;/&gt;&lt;wsp:rsid wsp:val=&quot;003B00CC&quot;/&gt;&lt;wsp:rsid wsp:val=&quot;003B0299&quot;/&gt;&lt;wsp:rsid wsp:val=&quot;003B03CC&quot;/&gt;&lt;wsp:rsid wsp:val=&quot;003B0901&quot;/&gt;&lt;wsp:rsid wsp:val=&quot;003B0B4D&quot;/&gt;&lt;wsp:rsid wsp:val=&quot;003B0F9B&quot;/&gt;&lt;wsp:rsid wsp:val=&quot;003B1046&quot;/&gt;&lt;wsp:rsid wsp:val=&quot;003B1087&quot;/&gt;&lt;wsp:rsid wsp:val=&quot;003B14B8&quot;/&gt;&lt;wsp:rsid wsp:val=&quot;003B1575&quot;/&gt;&lt;wsp:rsid wsp:val=&quot;003B188F&quot;/&gt;&lt;wsp:rsid wsp:val=&quot;003B1CC2&quot;/&gt;&lt;wsp:rsid wsp:val=&quot;003B21B1&quot;/&gt;&lt;wsp:rsid wsp:val=&quot;003B28F1&quot;/&gt;&lt;wsp:rsid wsp:val=&quot;003B2B79&quot;/&gt;&lt;wsp:rsid wsp:val=&quot;003B31F9&quot;/&gt;&lt;wsp:rsid wsp:val=&quot;003B429B&quot;/&gt;&lt;wsp:rsid wsp:val=&quot;003B4482&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5FBD&quot;/&gt;&lt;wsp:rsid wsp:val=&quot;003B6194&quot;/&gt;&lt;wsp:rsid wsp:val=&quot;003B674F&quot;/&gt;&lt;wsp:rsid wsp:val=&quot;003B6F75&quot;/&gt;&lt;wsp:rsid wsp:val=&quot;003B6FCB&quot;/&gt;&lt;wsp:rsid wsp:val=&quot;003B7020&quot;/&gt;&lt;wsp:rsid wsp:val=&quot;003B7271&quot;/&gt;&lt;wsp:rsid wsp:val=&quot;003B7294&quot;/&gt;&lt;wsp:rsid wsp:val=&quot;003B734E&quot;/&gt;&lt;wsp:rsid wsp:val=&quot;003B76FE&quot;/&gt;&lt;wsp:rsid wsp:val=&quot;003C009A&quot;/&gt;&lt;wsp:rsid wsp:val=&quot;003C02B2&quot;/&gt;&lt;wsp:rsid wsp:val=&quot;003C0456&quot;/&gt;&lt;wsp:rsid wsp:val=&quot;003C07D7&quot;/&gt;&lt;wsp:rsid wsp:val=&quot;003C0985&quot;/&gt;&lt;wsp:rsid wsp:val=&quot;003C0D37&quot;/&gt;&lt;wsp:rsid wsp:val=&quot;003C16F5&quot;/&gt;&lt;wsp:rsid wsp:val=&quot;003C1EC9&quot;/&gt;&lt;wsp:rsid wsp:val=&quot;003C2B4A&quot;/&gt;&lt;wsp:rsid wsp:val=&quot;003C2C9D&quot;/&gt;&lt;wsp:rsid wsp:val=&quot;003C3204&quot;/&gt;&lt;wsp:rsid wsp:val=&quot;003C3B73&quot;/&gt;&lt;wsp:rsid wsp:val=&quot;003C3D8B&quot;/&gt;&lt;wsp:rsid wsp:val=&quot;003C3EB2&quot;/&gt;&lt;wsp:rsid wsp:val=&quot;003C4250&quot;/&gt;&lt;wsp:rsid wsp:val=&quot;003C4952&quot;/&gt;&lt;wsp:rsid wsp:val=&quot;003C4D16&quot;/&gt;&lt;wsp:rsid wsp:val=&quot;003C4D7A&quot;/&gt;&lt;wsp:rsid wsp:val=&quot;003C4D8C&quot;/&gt;&lt;wsp:rsid wsp:val=&quot;003C4F25&quot;/&gt;&lt;wsp:rsid wsp:val=&quot;003C6580&quot;/&gt;&lt;wsp:rsid wsp:val=&quot;003C7459&quot;/&gt;&lt;wsp:rsid wsp:val=&quot;003C78C0&quot;/&gt;&lt;wsp:rsid wsp:val=&quot;003C79A4&quot;/&gt;&lt;wsp:rsid wsp:val=&quot;003C7D16&quot;/&gt;&lt;wsp:rsid wsp:val=&quot;003D04C1&quot;/&gt;&lt;wsp:rsid wsp:val=&quot;003D09DA&quot;/&gt;&lt;wsp:rsid wsp:val=&quot;003D0A97&quot;/&gt;&lt;wsp:rsid wsp:val=&quot;003D0D75&quot;/&gt;&lt;wsp:rsid wsp:val=&quot;003D0E68&quot;/&gt;&lt;wsp:rsid wsp:val=&quot;003D10E7&quot;/&gt;&lt;wsp:rsid wsp:val=&quot;003D124C&quot;/&gt;&lt;wsp:rsid wsp:val=&quot;003D2050&quot;/&gt;&lt;wsp:rsid wsp:val=&quot;003D2339&quot;/&gt;&lt;wsp:rsid wsp:val=&quot;003D26AA&quot;/&gt;&lt;wsp:rsid wsp:val=&quot;003D2802&quot;/&gt;&lt;wsp:rsid wsp:val=&quot;003D29DE&quot;/&gt;&lt;wsp:rsid wsp:val=&quot;003D2A2B&quot;/&gt;&lt;wsp:rsid wsp:val=&quot;003D2AFE&quot;/&gt;&lt;wsp:rsid wsp:val=&quot;003D30C7&quot;/&gt;&lt;wsp:rsid wsp:val=&quot;003D39A6&quot;/&gt;&lt;wsp:rsid wsp:val=&quot;003D3E74&quot;/&gt;&lt;wsp:rsid wsp:val=&quot;003D41AC&quot;/&gt;&lt;wsp:rsid wsp:val=&quot;003D4330&quot;/&gt;&lt;wsp:rsid wsp:val=&quot;003D4350&quot;/&gt;&lt;wsp:rsid wsp:val=&quot;003D4409&quot;/&gt;&lt;wsp:rsid wsp:val=&quot;003D4CA8&quot;/&gt;&lt;wsp:rsid wsp:val=&quot;003D4E60&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C1B&quot;/&gt;&lt;wsp:rsid wsp:val=&quot;003D5E8F&quot;/&gt;&lt;wsp:rsid wsp:val=&quot;003D60D5&quot;/&gt;&lt;wsp:rsid wsp:val=&quot;003D6348&quot;/&gt;&lt;wsp:rsid wsp:val=&quot;003D63BA&quot;/&gt;&lt;wsp:rsid wsp:val=&quot;003D680E&quot;/&gt;&lt;wsp:rsid wsp:val=&quot;003D75D3&quot;/&gt;&lt;wsp:rsid wsp:val=&quot;003D79E8&quot;/&gt;&lt;wsp:rsid wsp:val=&quot;003E01AE&quot;/&gt;&lt;wsp:rsid wsp:val=&quot;003E089F&quot;/&gt;&lt;wsp:rsid wsp:val=&quot;003E0ADB&quot;/&gt;&lt;wsp:rsid wsp:val=&quot;003E0CE4&quot;/&gt;&lt;wsp:rsid wsp:val=&quot;003E1049&quot;/&gt;&lt;wsp:rsid wsp:val=&quot;003E1304&quot;/&gt;&lt;wsp:rsid wsp:val=&quot;003E1748&quot;/&gt;&lt;wsp:rsid wsp:val=&quot;003E1CF4&quot;/&gt;&lt;wsp:rsid wsp:val=&quot;003E240A&quot;/&gt;&lt;wsp:rsid wsp:val=&quot;003E2719&quot;/&gt;&lt;wsp:rsid wsp:val=&quot;003E2BF4&quot;/&gt;&lt;wsp:rsid wsp:val=&quot;003E2E52&quot;/&gt;&lt;wsp:rsid wsp:val=&quot;003E31BF&quot;/&gt;&lt;wsp:rsid wsp:val=&quot;003E34E1&quot;/&gt;&lt;wsp:rsid wsp:val=&quot;003E3524&quot;/&gt;&lt;wsp:rsid wsp:val=&quot;003E3C5B&quot;/&gt;&lt;wsp:rsid wsp:val=&quot;003E3D11&quot;/&gt;&lt;wsp:rsid wsp:val=&quot;003E40B3&quot;/&gt;&lt;wsp:rsid wsp:val=&quot;003E40C9&quot;/&gt;&lt;wsp:rsid wsp:val=&quot;003E4CDB&quot;/&gt;&lt;wsp:rsid wsp:val=&quot;003E4E26&quot;/&gt;&lt;wsp:rsid wsp:val=&quot;003E52EB&quot;/&gt;&lt;wsp:rsid wsp:val=&quot;003E6279&quot;/&gt;&lt;wsp:rsid wsp:val=&quot;003E6592&quot;/&gt;&lt;wsp:rsid wsp:val=&quot;003E6C48&quot;/&gt;&lt;wsp:rsid wsp:val=&quot;003E703E&quot;/&gt;&lt;wsp:rsid wsp:val=&quot;003E73BC&quot;/&gt;&lt;wsp:rsid wsp:val=&quot;003E740A&quot;/&gt;&lt;wsp:rsid wsp:val=&quot;003E7A02&quot;/&gt;&lt;wsp:rsid wsp:val=&quot;003E7A07&quot;/&gt;&lt;wsp:rsid wsp:val=&quot;003E7E69&quot;/&gt;&lt;wsp:rsid wsp:val=&quot;003F0656&quot;/&gt;&lt;wsp:rsid wsp:val=&quot;003F08C9&quot;/&gt;&lt;wsp:rsid wsp:val=&quot;003F0905&quot;/&gt;&lt;wsp:rsid wsp:val=&quot;003F0B44&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2B5E&quot;/&gt;&lt;wsp:rsid wsp:val=&quot;003F3865&quot;/&gt;&lt;wsp:rsid wsp:val=&quot;003F4933&quot;/&gt;&lt;wsp:rsid wsp:val=&quot;003F4977&quot;/&gt;&lt;wsp:rsid wsp:val=&quot;003F4E1C&quot;/&gt;&lt;wsp:rsid wsp:val=&quot;003F4E39&quot;/&gt;&lt;wsp:rsid wsp:val=&quot;003F536B&quot;/&gt;&lt;wsp:rsid wsp:val=&quot;003F586D&quot;/&gt;&lt;wsp:rsid wsp:val=&quot;003F60EF&quot;/&gt;&lt;wsp:rsid wsp:val=&quot;003F6131&quot;/&gt;&lt;wsp:rsid wsp:val=&quot;003F62B4&quot;/&gt;&lt;wsp:rsid wsp:val=&quot;003F63ED&quot;/&gt;&lt;wsp:rsid wsp:val=&quot;003F6853&quot;/&gt;&lt;wsp:rsid wsp:val=&quot;003F6930&quot;/&gt;&lt;wsp:rsid wsp:val=&quot;003F6F1A&quot;/&gt;&lt;wsp:rsid wsp:val=&quot;003F6F25&quot;/&gt;&lt;wsp:rsid wsp:val=&quot;003F73A0&quot;/&gt;&lt;wsp:rsid wsp:val=&quot;003F75DD&quot;/&gt;&lt;wsp:rsid wsp:val=&quot;003F7DFF&quot;/&gt;&lt;wsp:rsid wsp:val=&quot;00400094&quot;/&gt;&lt;wsp:rsid wsp:val=&quot;004000BE&quot;/&gt;&lt;wsp:rsid wsp:val=&quot;00400147&quot;/&gt;&lt;wsp:rsid wsp:val=&quot;0040015E&quot;/&gt;&lt;wsp:rsid wsp:val=&quot;00400427&quot;/&gt;&lt;wsp:rsid wsp:val=&quot;004010CF&quot;/&gt;&lt;wsp:rsid wsp:val=&quot;004012FA&quot;/&gt;&lt;wsp:rsid wsp:val=&quot;00401612&quot;/&gt;&lt;wsp:rsid wsp:val=&quot;004017C6&quot;/&gt;&lt;wsp:rsid wsp:val=&quot;004024AB&quot;/&gt;&lt;wsp:rsid wsp:val=&quot;00402F2C&quot;/&gt;&lt;wsp:rsid wsp:val=&quot;0040303D&quot;/&gt;&lt;wsp:rsid wsp:val=&quot;0040379F&quot;/&gt;&lt;wsp:rsid wsp:val=&quot;00403805&quot;/&gt;&lt;wsp:rsid wsp:val=&quot;00403824&quot;/&gt;&lt;wsp:rsid wsp:val=&quot;00403F25&quot;/&gt;&lt;wsp:rsid wsp:val=&quot;004041D2&quot;/&gt;&lt;wsp:rsid wsp:val=&quot;00404370&quot;/&gt;&lt;wsp:rsid wsp:val=&quot;0040495B&quot;/&gt;&lt;wsp:rsid wsp:val=&quot;00404AE9&quot;/&gt;&lt;wsp:rsid wsp:val=&quot;00405194&quot;/&gt;&lt;wsp:rsid wsp:val=&quot;00405476&quot;/&gt;&lt;wsp:rsid wsp:val=&quot;00405898&quot;/&gt;&lt;wsp:rsid wsp:val=&quot;00405D95&quot;/&gt;&lt;wsp:rsid wsp:val=&quot;00405F90&quot;/&gt;&lt;wsp:rsid wsp:val=&quot;00406064&quot;/&gt;&lt;wsp:rsid wsp:val=&quot;00406108&quot;/&gt;&lt;wsp:rsid wsp:val=&quot;00406412&quot;/&gt;&lt;wsp:rsid wsp:val=&quot;00406B1A&quot;/&gt;&lt;wsp:rsid wsp:val=&quot;00406F4B&quot;/&gt;&lt;wsp:rsid wsp:val=&quot;00406FBD&quot;/&gt;&lt;wsp:rsid wsp:val=&quot;00407023&quot;/&gt;&lt;wsp:rsid wsp:val=&quot;00407186&quot;/&gt;&lt;wsp:rsid wsp:val=&quot;004073B0&quot;/&gt;&lt;wsp:rsid wsp:val=&quot;00407612&quot;/&gt;&lt;wsp:rsid wsp:val=&quot;00407A66&quot;/&gt;&lt;wsp:rsid wsp:val=&quot;00407C9E&quot;/&gt;&lt;wsp:rsid wsp:val=&quot;0041029D&quot;/&gt;&lt;wsp:rsid wsp:val=&quot;004103F7&quot;/&gt;&lt;wsp:rsid wsp:val=&quot;00410C05&quot;/&gt;&lt;wsp:rsid wsp:val=&quot;00411230&quot;/&gt;&lt;wsp:rsid wsp:val=&quot;004118C9&quot;/&gt;&lt;wsp:rsid wsp:val=&quot;0041195D&quot;/&gt;&lt;wsp:rsid wsp:val=&quot;00412045&quot;/&gt;&lt;wsp:rsid wsp:val=&quot;0041209A&quot;/&gt;&lt;wsp:rsid wsp:val=&quot;00412697&quot;/&gt;&lt;wsp:rsid wsp:val=&quot;004127C5&quot;/&gt;&lt;wsp:rsid wsp:val=&quot;00412E2A&quot;/&gt;&lt;wsp:rsid wsp:val=&quot;00412F8D&quot;/&gt;&lt;wsp:rsid wsp:val=&quot;00413369&quot;/&gt;&lt;wsp:rsid wsp:val=&quot;00413E02&quot;/&gt;&lt;wsp:rsid wsp:val=&quot;00413FF2&quot;/&gt;&lt;wsp:rsid wsp:val=&quot;004140E7&quot;/&gt;&lt;wsp:rsid wsp:val=&quot;00414129&quot;/&gt;&lt;wsp:rsid wsp:val=&quot;004145AE&quot;/&gt;&lt;wsp:rsid wsp:val=&quot;00414EF6&quot;/&gt;&lt;wsp:rsid wsp:val=&quot;0041577E&quot;/&gt;&lt;wsp:rsid wsp:val=&quot;004157F6&quot;/&gt;&lt;wsp:rsid wsp:val=&quot;004159D3&quot;/&gt;&lt;wsp:rsid wsp:val=&quot;00415A14&quot;/&gt;&lt;wsp:rsid wsp:val=&quot;00415A76&quot;/&gt;&lt;wsp:rsid wsp:val=&quot;00415B30&quot;/&gt;&lt;wsp:rsid wsp:val=&quot;0041616C&quot;/&gt;&lt;wsp:rsid wsp:val=&quot;0041620F&quot;/&gt;&lt;wsp:rsid wsp:val=&quot;0041653E&quot;/&gt;&lt;wsp:rsid wsp:val=&quot;00416845&quot;/&gt;&lt;wsp:rsid wsp:val=&quot;00416A66&quot;/&gt;&lt;wsp:rsid wsp:val=&quot;00416DCB&quot;/&gt;&lt;wsp:rsid wsp:val=&quot;00417678&quot;/&gt;&lt;wsp:rsid wsp:val=&quot;0041769B&quot;/&gt;&lt;wsp:rsid wsp:val=&quot;00417706&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EC5&quot;/&gt;&lt;wsp:rsid wsp:val=&quot;004222BF&quot;/&gt;&lt;wsp:rsid wsp:val=&quot;00422399&quot;/&gt;&lt;wsp:rsid wsp:val=&quot;00422531&quot;/&gt;&lt;wsp:rsid wsp:val=&quot;004225E8&quot;/&gt;&lt;wsp:rsid wsp:val=&quot;004228B8&quot;/&gt;&lt;wsp:rsid wsp:val=&quot;00422A01&quot;/&gt;&lt;wsp:rsid wsp:val=&quot;00422C78&quot;/&gt;&lt;wsp:rsid wsp:val=&quot;00422DB5&quot;/&gt;&lt;wsp:rsid wsp:val=&quot;0042307B&quot;/&gt;&lt;wsp:rsid wsp:val=&quot;00423326&quot;/&gt;&lt;wsp:rsid wsp:val=&quot;00423E24&quot;/&gt;&lt;wsp:rsid wsp:val=&quot;00423FC4&quot;/&gt;&lt;wsp:rsid wsp:val=&quot;00424C34&quot;/&gt;&lt;wsp:rsid wsp:val=&quot;004252AA&quot;/&gt;&lt;wsp:rsid wsp:val=&quot;00425476&quot;/&gt;&lt;wsp:rsid wsp:val=&quot;00425771&quot;/&gt;&lt;wsp:rsid wsp:val=&quot;00425B4E&quot;/&gt;&lt;wsp:rsid wsp:val=&quot;00425C97&quot;/&gt;&lt;wsp:rsid wsp:val=&quot;00425FFD&quot;/&gt;&lt;wsp:rsid wsp:val=&quot;00426227&quot;/&gt;&lt;wsp:rsid wsp:val=&quot;004262F8&quot;/&gt;&lt;wsp:rsid wsp:val=&quot;00426363&quot;/&gt;&lt;wsp:rsid wsp:val=&quot;00426442&quot;/&gt;&lt;wsp:rsid wsp:val=&quot;0042654A&quot;/&gt;&lt;wsp:rsid wsp:val=&quot;0042661D&quot;/&gt;&lt;wsp:rsid wsp:val=&quot;00426A93&quot;/&gt;&lt;wsp:rsid wsp:val=&quot;00426DFA&quot;/&gt;&lt;wsp:rsid wsp:val=&quot;00427300&quot;/&gt;&lt;wsp:rsid wsp:val=&quot;004276E3&quot;/&gt;&lt;wsp:rsid wsp:val=&quot;004279ED&quot;/&gt;&lt;wsp:rsid wsp:val=&quot;00427DD2&quot;/&gt;&lt;wsp:rsid wsp:val=&quot;00427E67&quot;/&gt;&lt;wsp:rsid wsp:val=&quot;00427ECD&quot;/&gt;&lt;wsp:rsid wsp:val=&quot;00430178&quot;/&gt;&lt;wsp:rsid wsp:val=&quot;00430495&quot;/&gt;&lt;wsp:rsid wsp:val=&quot;00430680&quot;/&gt;&lt;wsp:rsid wsp:val=&quot;00430720&quot;/&gt;&lt;wsp:rsid wsp:val=&quot;00430773&quot;/&gt;&lt;wsp:rsid wsp:val=&quot;00430A72&quot;/&gt;&lt;wsp:rsid wsp:val=&quot;00430FB9&quot;/&gt;&lt;wsp:rsid wsp:val=&quot;004314E7&quot;/&gt;&lt;wsp:rsid wsp:val=&quot;0043189C&quot;/&gt;&lt;wsp:rsid wsp:val=&quot;00431CB1&quot;/&gt;&lt;wsp:rsid wsp:val=&quot;00431DB5&quot;/&gt;&lt;wsp:rsid wsp:val=&quot;00432230&quot;/&gt;&lt;wsp:rsid wsp:val=&quot;004326CF&quot;/&gt;&lt;wsp:rsid wsp:val=&quot;0043270B&quot;/&gt;&lt;wsp:rsid wsp:val=&quot;00432780&quot;/&gt;&lt;wsp:rsid wsp:val=&quot;00432D99&quot;/&gt;&lt;wsp:rsid wsp:val=&quot;00432DB9&quot;/&gt;&lt;wsp:rsid wsp:val=&quot;00432DF0&quot;/&gt;&lt;wsp:rsid wsp:val=&quot;00432E64&quot;/&gt;&lt;wsp:rsid wsp:val=&quot;00432F8F&quot;/&gt;&lt;wsp:rsid wsp:val=&quot;00432F9E&quot;/&gt;&lt;wsp:rsid wsp:val=&quot;004330CC&quot;/&gt;&lt;wsp:rsid wsp:val=&quot;00433106&quot;/&gt;&lt;wsp:rsid wsp:val=&quot;004338F7&quot;/&gt;&lt;wsp:rsid wsp:val=&quot;00433C6F&quot;/&gt;&lt;wsp:rsid wsp:val=&quot;00433CD4&quot;/&gt;&lt;wsp:rsid wsp:val=&quot;00433D17&quot;/&gt;&lt;wsp:rsid wsp:val=&quot;0043417D&quot;/&gt;&lt;wsp:rsid wsp:val=&quot;0043441F&quot;/&gt;&lt;wsp:rsid wsp:val=&quot;00434583&quot;/&gt;&lt;wsp:rsid wsp:val=&quot;00434754&quot;/&gt;&lt;wsp:rsid wsp:val=&quot;0043480E&quot;/&gt;&lt;wsp:rsid wsp:val=&quot;00434A45&quot;/&gt;&lt;wsp:rsid wsp:val=&quot;00434D46&quot;/&gt;&lt;wsp:rsid wsp:val=&quot;00435041&quot;/&gt;&lt;wsp:rsid wsp:val=&quot;00435248&quot;/&gt;&lt;wsp:rsid wsp:val=&quot;004353C1&quot;/&gt;&lt;wsp:rsid wsp:val=&quot;0043542F&quot;/&gt;&lt;wsp:rsid wsp:val=&quot;004355EB&quot;/&gt;&lt;wsp:rsid wsp:val=&quot;00435602&quot;/&gt;&lt;wsp:rsid wsp:val=&quot;004356FA&quot;/&gt;&lt;wsp:rsid wsp:val=&quot;00435CCF&quot;/&gt;&lt;wsp:rsid wsp:val=&quot;004364D4&quot;/&gt;&lt;wsp:rsid wsp:val=&quot;00436A3B&quot;/&gt;&lt;wsp:rsid wsp:val=&quot;00436CA7&quot;/&gt;&lt;wsp:rsid wsp:val=&quot;00436CDA&quot;/&gt;&lt;wsp:rsid wsp:val=&quot;00436D26&quot;/&gt;&lt;wsp:rsid wsp:val=&quot;00437027&quot;/&gt;&lt;wsp:rsid wsp:val=&quot;004370C7&quot;/&gt;&lt;wsp:rsid wsp:val=&quot;004371AB&quot;/&gt;&lt;wsp:rsid wsp:val=&quot;004402A7&quot;/&gt;&lt;wsp:rsid wsp:val=&quot;004402C5&quot;/&gt;&lt;wsp:rsid wsp:val=&quot;0044035D&quot;/&gt;&lt;wsp:rsid wsp:val=&quot;00440AB6&quot;/&gt;&lt;wsp:rsid wsp:val=&quot;00440EA5&quot;/&gt;&lt;wsp:rsid wsp:val=&quot;0044131C&quot;/&gt;&lt;wsp:rsid wsp:val=&quot;0044142F&quot;/&gt;&lt;wsp:rsid wsp:val=&quot;004423B8&quot;/&gt;&lt;wsp:rsid wsp:val=&quot;004425C2&quot;/&gt;&lt;wsp:rsid wsp:val=&quot;00442824&quot;/&gt;&lt;wsp:rsid wsp:val=&quot;0044289C&quot;/&gt;&lt;wsp:rsid wsp:val=&quot;00442942&quot;/&gt;&lt;wsp:rsid wsp:val=&quot;00442DCF&quot;/&gt;&lt;wsp:rsid wsp:val=&quot;00442FFB&quot;/&gt;&lt;wsp:rsid wsp:val=&quot;004430FD&quot;/&gt;&lt;wsp:rsid wsp:val=&quot;0044335B&quot;/&gt;&lt;wsp:rsid wsp:val=&quot;004442A7&quot;/&gt;&lt;wsp:rsid wsp:val=&quot;00444901&quot;/&gt;&lt;wsp:rsid wsp:val=&quot;00444934&quot;/&gt;&lt;wsp:rsid wsp:val=&quot;00444F5E&quot;/&gt;&lt;wsp:rsid wsp:val=&quot;0044540F&quot;/&gt;&lt;wsp:rsid wsp:val=&quot;00445494&quot;/&gt;&lt;wsp:rsid wsp:val=&quot;00445513&quot;/&gt;&lt;wsp:rsid wsp:val=&quot;00445907&quot;/&gt;&lt;wsp:rsid wsp:val=&quot;00445CFF&quot;/&gt;&lt;wsp:rsid wsp:val=&quot;00445E2C&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82A&quot;/&gt;&lt;wsp:rsid wsp:val=&quot;00450778&quot;/&gt;&lt;wsp:rsid wsp:val=&quot;00450D3B&quot;/&gt;&lt;wsp:rsid wsp:val=&quot;004518D5&quot;/&gt;&lt;wsp:rsid wsp:val=&quot;004519BF&quot;/&gt;&lt;wsp:rsid wsp:val=&quot;00451A5C&quot;/&gt;&lt;wsp:rsid wsp:val=&quot;00451B06&quot;/&gt;&lt;wsp:rsid wsp:val=&quot;00451BEB&quot;/&gt;&lt;wsp:rsid wsp:val=&quot;00451C54&quot;/&gt;&lt;wsp:rsid wsp:val=&quot;004525E6&quot;/&gt;&lt;wsp:rsid wsp:val=&quot;004527C0&quot;/&gt;&lt;wsp:rsid wsp:val=&quot;00453871&quot;/&gt;&lt;wsp:rsid wsp:val=&quot;00453BC3&quot;/&gt;&lt;wsp:rsid wsp:val=&quot;00453DEF&quot;/&gt;&lt;wsp:rsid wsp:val=&quot;00453E84&quot;/&gt;&lt;wsp:rsid wsp:val=&quot;00453F94&quot;/&gt;&lt;wsp:rsid wsp:val=&quot;004543E4&quot;/&gt;&lt;wsp:rsid wsp:val=&quot;004548E5&quot;/&gt;&lt;wsp:rsid wsp:val=&quot;00454CF7&quot;/&gt;&lt;wsp:rsid wsp:val=&quot;00454F08&quot;/&gt;&lt;wsp:rsid wsp:val=&quot;00455105&quot;/&gt;&lt;wsp:rsid wsp:val=&quot;00455440&quot;/&gt;&lt;wsp:rsid wsp:val=&quot;00455838&quot;/&gt;&lt;wsp:rsid wsp:val=&quot;00455C09&quot;/&gt;&lt;wsp:rsid wsp:val=&quot;00456114&quot;/&gt;&lt;wsp:rsid wsp:val=&quot;0045675A&quot;/&gt;&lt;wsp:rsid wsp:val=&quot;00456971&quot;/&gt;&lt;wsp:rsid wsp:val=&quot;00456B9B&quot;/&gt;&lt;wsp:rsid wsp:val=&quot;00456C51&quot;/&gt;&lt;wsp:rsid wsp:val=&quot;0045742D&quot;/&gt;&lt;wsp:rsid wsp:val=&quot;00457983&quot;/&gt;&lt;wsp:rsid wsp:val=&quot;00457C5E&quot;/&gt;&lt;wsp:rsid wsp:val=&quot;00457CAA&quot;/&gt;&lt;wsp:rsid wsp:val=&quot;00457FB9&quot;/&gt;&lt;wsp:rsid wsp:val=&quot;0046026D&quot;/&gt;&lt;wsp:rsid wsp:val=&quot;0046027A&quot;/&gt;&lt;wsp:rsid wsp:val=&quot;004605CC&quot;/&gt;&lt;wsp:rsid wsp:val=&quot;0046072D&quot;/&gt;&lt;wsp:rsid wsp:val=&quot;00460894&quot;/&gt;&lt;wsp:rsid wsp:val=&quot;00460921&quot;/&gt;&lt;wsp:rsid wsp:val=&quot;00460958&quot;/&gt;&lt;wsp:rsid wsp:val=&quot;00460B63&quot;/&gt;&lt;wsp:rsid wsp:val=&quot;0046110A&quot;/&gt;&lt;wsp:rsid wsp:val=&quot;004612C8&quot;/&gt;&lt;wsp:rsid wsp:val=&quot;004614A1&quot;/&gt;&lt;wsp:rsid wsp:val=&quot;004614BB&quot;/&gt;&lt;wsp:rsid wsp:val=&quot;004615C7&quot;/&gt;&lt;wsp:rsid wsp:val=&quot;0046164D&quot;/&gt;&lt;wsp:rsid wsp:val=&quot;004616E5&quot;/&gt;&lt;wsp:rsid wsp:val=&quot;004616FF&quot;/&gt;&lt;wsp:rsid wsp:val=&quot;004617A0&quot;/&gt;&lt;wsp:rsid wsp:val=&quot;0046194F&quot;/&gt;&lt;wsp:rsid wsp:val=&quot;00461C00&quot;/&gt;&lt;wsp:rsid wsp:val=&quot;00461F05&quot;/&gt;&lt;wsp:rsid wsp:val=&quot;004622A1&quot;/&gt;&lt;wsp:rsid wsp:val=&quot;004622D0&quot;/&gt;&lt;wsp:rsid wsp:val=&quot;00462420&quot;/&gt;&lt;wsp:rsid wsp:val=&quot;0046267C&quot;/&gt;&lt;wsp:rsid wsp:val=&quot;004629F2&quot;/&gt;&lt;wsp:rsid wsp:val=&quot;00462A9C&quot;/&gt;&lt;wsp:rsid wsp:val=&quot;00462B09&quot;/&gt;&lt;wsp:rsid wsp:val=&quot;00462B29&quot;/&gt;&lt;wsp:rsid wsp:val=&quot;00462FC4&quot;/&gt;&lt;wsp:rsid wsp:val=&quot;00463139&quot;/&gt;&lt;wsp:rsid wsp:val=&quot;00463448&quot;/&gt;&lt;wsp:rsid wsp:val=&quot;0046348F&quot;/&gt;&lt;wsp:rsid wsp:val=&quot;00463940&quot;/&gt;&lt;wsp:rsid wsp:val=&quot;00464130&quot;/&gt;&lt;wsp:rsid wsp:val=&quot;0046434B&quot;/&gt;&lt;wsp:rsid wsp:val=&quot;00464513&quot;/&gt;&lt;wsp:rsid wsp:val=&quot;00464919&quot;/&gt;&lt;wsp:rsid wsp:val=&quot;00464EE0&quot;/&gt;&lt;wsp:rsid wsp:val=&quot;00465461&quot;/&gt;&lt;wsp:rsid wsp:val=&quot;00465467&quot;/&gt;&lt;wsp:rsid wsp:val=&quot;00465573&quot;/&gt;&lt;wsp:rsid wsp:val=&quot;0046567F&quot;/&gt;&lt;wsp:rsid wsp:val=&quot;004658C3&quot;/&gt;&lt;wsp:rsid wsp:val=&quot;00465CE5&quot;/&gt;&lt;wsp:rsid wsp:val=&quot;00465EB3&quot;/&gt;&lt;wsp:rsid wsp:val=&quot;0046645E&quot;/&gt;&lt;wsp:rsid wsp:val=&quot;0046698E&quot;/&gt;&lt;wsp:rsid wsp:val=&quot;004671AF&quot;/&gt;&lt;wsp:rsid wsp:val=&quot;00467838&quot;/&gt;&lt;wsp:rsid wsp:val=&quot;0047010B&quot;/&gt;&lt;wsp:rsid wsp:val=&quot;0047041E&quot;/&gt;&lt;wsp:rsid wsp:val=&quot;00470750&quot;/&gt;&lt;wsp:rsid wsp:val=&quot;00470893&quot;/&gt;&lt;wsp:rsid wsp:val=&quot;00470E35&quot;/&gt;&lt;wsp:rsid wsp:val=&quot;0047166D&quot;/&gt;&lt;wsp:rsid wsp:val=&quot;00471856&quot;/&gt;&lt;wsp:rsid wsp:val=&quot;004719A1&quot;/&gt;&lt;wsp:rsid wsp:val=&quot;00471CEC&quot;/&gt;&lt;wsp:rsid wsp:val=&quot;00471DB0&quot;/&gt;&lt;wsp:rsid wsp:val=&quot;00471F3B&quot;/&gt;&lt;wsp:rsid wsp:val=&quot;00471FAB&quot;/&gt;&lt;wsp:rsid wsp:val=&quot;00472ACB&quot;/&gt;&lt;wsp:rsid wsp:val=&quot;004734A1&quot;/&gt;&lt;wsp:rsid wsp:val=&quot;00473F5F&quot;/&gt;&lt;wsp:rsid wsp:val=&quot;0047410D&quot;/&gt;&lt;wsp:rsid wsp:val=&quot;004742E4&quot;/&gt;&lt;wsp:rsid wsp:val=&quot;004743DE&quot;/&gt;&lt;wsp:rsid wsp:val=&quot;00474591&quot;/&gt;&lt;wsp:rsid wsp:val=&quot;00474FB4&quot;/&gt;&lt;wsp:rsid wsp:val=&quot;00475131&quot;/&gt;&lt;wsp:rsid wsp:val=&quot;00475139&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5CE&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77B0B&quot;/&gt;&lt;wsp:rsid wsp:val=&quot;004803A9&quot;/&gt;&lt;wsp:rsid wsp:val=&quot;004804A6&quot;/&gt;&lt;wsp:rsid wsp:val=&quot;004807D5&quot;/&gt;&lt;wsp:rsid wsp:val=&quot;00480B03&quot;/&gt;&lt;wsp:rsid wsp:val=&quot;00480B53&quot;/&gt;&lt;wsp:rsid wsp:val=&quot;00480D77&quot;/&gt;&lt;wsp:rsid wsp:val=&quot;00480E5E&quot;/&gt;&lt;wsp:rsid wsp:val=&quot;004810EC&quot;/&gt;&lt;wsp:rsid wsp:val=&quot;004814F6&quot;/&gt;&lt;wsp:rsid wsp:val=&quot;00481607&quot;/&gt;&lt;wsp:rsid wsp:val=&quot;004821B4&quot;/&gt;&lt;wsp:rsid wsp:val=&quot;00482389&quot;/&gt;&lt;wsp:rsid wsp:val=&quot;004824F5&quot;/&gt;&lt;wsp:rsid wsp:val=&quot;00482943&quot;/&gt;&lt;wsp:rsid wsp:val=&quot;00482ADC&quot;/&gt;&lt;wsp:rsid wsp:val=&quot;00482B0E&quot;/&gt;&lt;wsp:rsid wsp:val=&quot;00482B1F&quot;/&gt;&lt;wsp:rsid wsp:val=&quot;00482BAD&quot;/&gt;&lt;wsp:rsid wsp:val=&quot;00482CDD&quot;/&gt;&lt;wsp:rsid wsp:val=&quot;00483D11&quot;/&gt;&lt;wsp:rsid wsp:val=&quot;00483D20&quot;/&gt;&lt;wsp:rsid wsp:val=&quot;00483FA7&quot;/&gt;&lt;wsp:rsid wsp:val=&quot;0048406D&quot;/&gt;&lt;wsp:rsid wsp:val=&quot;0048410E&quot;/&gt;&lt;wsp:rsid wsp:val=&quot;00484454&quot;/&gt;&lt;wsp:rsid wsp:val=&quot;004847D3&quot;/&gt;&lt;wsp:rsid wsp:val=&quot;00484C46&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BB8&quot;/&gt;&lt;wsp:rsid wsp:val=&quot;00487F28&quot;/&gt;&lt;wsp:rsid wsp:val=&quot;0049005F&quot;/&gt;&lt;wsp:rsid wsp:val=&quot;00490649&quot;/&gt;&lt;wsp:rsid wsp:val=&quot;0049093B&quot;/&gt;&lt;wsp:rsid wsp:val=&quot;00490E94&quot;/&gt;&lt;wsp:rsid wsp:val=&quot;00490EE3&quot;/&gt;&lt;wsp:rsid wsp:val=&quot;004912BA&quot;/&gt;&lt;wsp:rsid wsp:val=&quot;0049143D&quot;/&gt;&lt;wsp:rsid wsp:val=&quot;004916E8&quot;/&gt;&lt;wsp:rsid wsp:val=&quot;004918A0&quot;/&gt;&lt;wsp:rsid wsp:val=&quot;0049230F&quot;/&gt;&lt;wsp:rsid wsp:val=&quot;004924E5&quot;/&gt;&lt;wsp:rsid wsp:val=&quot;00492619&quot;/&gt;&lt;wsp:rsid wsp:val=&quot;0049277B&quot;/&gt;&lt;wsp:rsid wsp:val=&quot;00493308&quot;/&gt;&lt;wsp:rsid wsp:val=&quot;0049349F&quot;/&gt;&lt;wsp:rsid wsp:val=&quot;004935A4&quot;/&gt;&lt;wsp:rsid wsp:val=&quot;00493916&quot;/&gt;&lt;wsp:rsid wsp:val=&quot;00493D08&quot;/&gt;&lt;wsp:rsid wsp:val=&quot;00494584&quot;/&gt;&lt;wsp:rsid wsp:val=&quot;00494C34&quot;/&gt;&lt;wsp:rsid wsp:val=&quot;00494E75&quot;/&gt;&lt;wsp:rsid wsp:val=&quot;00495071&quot;/&gt;&lt;wsp:rsid wsp:val=&quot;00495227&quot;/&gt;&lt;wsp:rsid wsp:val=&quot;004961DB&quot;/&gt;&lt;wsp:rsid wsp:val=&quot;00496254&quot;/&gt;&lt;wsp:rsid wsp:val=&quot;00496411&quot;/&gt;&lt;wsp:rsid wsp:val=&quot;0049653E&quot;/&gt;&lt;wsp:rsid wsp:val=&quot;00496BEF&quot;/&gt;&lt;wsp:rsid wsp:val=&quot;004970A1&quot;/&gt;&lt;wsp:rsid wsp:val=&quot;0049792C&quot;/&gt;&lt;wsp:rsid wsp:val=&quot;00497BD3&quot;/&gt;&lt;wsp:rsid wsp:val=&quot;00497F24&quot;/&gt;&lt;wsp:rsid wsp:val=&quot;00497F2F&quot;/&gt;&lt;wsp:rsid wsp:val=&quot;004A01E1&quot;/&gt;&lt;wsp:rsid wsp:val=&quot;004A09A7&quot;/&gt;&lt;wsp:rsid wsp:val=&quot;004A0E00&quot;/&gt;&lt;wsp:rsid wsp:val=&quot;004A15F7&quot;/&gt;&lt;wsp:rsid wsp:val=&quot;004A1600&quot;/&gt;&lt;wsp:rsid wsp:val=&quot;004A1956&quot;/&gt;&lt;wsp:rsid wsp:val=&quot;004A1B20&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F7&quot;/&gt;&lt;wsp:rsid wsp:val=&quot;004A31F1&quot;/&gt;&lt;wsp:rsid wsp:val=&quot;004A366E&quot;/&gt;&lt;wsp:rsid wsp:val=&quot;004A36C0&quot;/&gt;&lt;wsp:rsid wsp:val=&quot;004A36FB&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D91&quot;/&gt;&lt;wsp:rsid wsp:val=&quot;004A4E7E&quot;/&gt;&lt;wsp:rsid wsp:val=&quot;004A4E95&quot;/&gt;&lt;wsp:rsid wsp:val=&quot;004A4FFB&quot;/&gt;&lt;wsp:rsid wsp:val=&quot;004A5270&quot;/&gt;&lt;wsp:rsid wsp:val=&quot;004A5667&quot;/&gt;&lt;wsp:rsid wsp:val=&quot;004A57FC&quot;/&gt;&lt;wsp:rsid wsp:val=&quot;004A5F92&quot;/&gt;&lt;wsp:rsid wsp:val=&quot;004A66D4&quot;/&gt;&lt;wsp:rsid wsp:val=&quot;004A705C&quot;/&gt;&lt;wsp:rsid wsp:val=&quot;004A717D&quot;/&gt;&lt;wsp:rsid wsp:val=&quot;004A7276&quot;/&gt;&lt;wsp:rsid wsp:val=&quot;004A78BC&quot;/&gt;&lt;wsp:rsid wsp:val=&quot;004A7EE7&quot;/&gt;&lt;wsp:rsid wsp:val=&quot;004A7FB0&quot;/&gt;&lt;wsp:rsid wsp:val=&quot;004B02E8&quot;/&gt;&lt;wsp:rsid wsp:val=&quot;004B067B&quot;/&gt;&lt;wsp:rsid wsp:val=&quot;004B06EF&quot;/&gt;&lt;wsp:rsid wsp:val=&quot;004B0706&quot;/&gt;&lt;wsp:rsid wsp:val=&quot;004B0787&quot;/&gt;&lt;wsp:rsid wsp:val=&quot;004B0A36&quot;/&gt;&lt;wsp:rsid wsp:val=&quot;004B1313&quot;/&gt;&lt;wsp:rsid wsp:val=&quot;004B169E&quot;/&gt;&lt;wsp:rsid wsp:val=&quot;004B1B53&quot;/&gt;&lt;wsp:rsid wsp:val=&quot;004B1C42&quot;/&gt;&lt;wsp:rsid wsp:val=&quot;004B1E40&quot;/&gt;&lt;wsp:rsid wsp:val=&quot;004B2700&quot;/&gt;&lt;wsp:rsid wsp:val=&quot;004B2AA0&quot;/&gt;&lt;wsp:rsid wsp:val=&quot;004B2B31&quot;/&gt;&lt;wsp:rsid wsp:val=&quot;004B2C33&quot;/&gt;&lt;wsp:rsid wsp:val=&quot;004B2CDB&quot;/&gt;&lt;wsp:rsid wsp:val=&quot;004B2F70&quot;/&gt;&lt;wsp:rsid wsp:val=&quot;004B385B&quot;/&gt;&lt;wsp:rsid wsp:val=&quot;004B3C3F&quot;/&gt;&lt;wsp:rsid wsp:val=&quot;004B45A2&quot;/&gt;&lt;wsp:rsid wsp:val=&quot;004B4A0F&quot;/&gt;&lt;wsp:rsid wsp:val=&quot;004B4AA2&quot;/&gt;&lt;wsp:rsid wsp:val=&quot;004B4C54&quot;/&gt;&lt;wsp:rsid wsp:val=&quot;004B4C67&quot;/&gt;&lt;wsp:rsid wsp:val=&quot;004B50E0&quot;/&gt;&lt;wsp:rsid wsp:val=&quot;004B515E&quot;/&gt;&lt;wsp:rsid wsp:val=&quot;004B55EC&quot;/&gt;&lt;wsp:rsid wsp:val=&quot;004B5B5B&quot;/&gt;&lt;wsp:rsid wsp:val=&quot;004B5C73&quot;/&gt;&lt;wsp:rsid wsp:val=&quot;004B5E6F&quot;/&gt;&lt;wsp:rsid wsp:val=&quot;004B5FFC&quot;/&gt;&lt;wsp:rsid wsp:val=&quot;004B6301&quot;/&gt;&lt;wsp:rsid wsp:val=&quot;004B6707&quot;/&gt;&lt;wsp:rsid wsp:val=&quot;004B6944&quot;/&gt;&lt;wsp:rsid wsp:val=&quot;004B6E56&quot;/&gt;&lt;wsp:rsid wsp:val=&quot;004B6FFB&quot;/&gt;&lt;wsp:rsid wsp:val=&quot;004B70B6&quot;/&gt;&lt;wsp:rsid wsp:val=&quot;004B7181&quot;/&gt;&lt;wsp:rsid wsp:val=&quot;004B795F&quot;/&gt;&lt;wsp:rsid wsp:val=&quot;004B7BA5&quot;/&gt;&lt;wsp:rsid wsp:val=&quot;004B7FC2&quot;/&gt;&lt;wsp:rsid wsp:val=&quot;004C001B&quot;/&gt;&lt;wsp:rsid wsp:val=&quot;004C0346&quot;/&gt;&lt;wsp:rsid wsp:val=&quot;004C03CC&quot;/&gt;&lt;wsp:rsid wsp:val=&quot;004C0A25&quot;/&gt;&lt;wsp:rsid wsp:val=&quot;004C0AE9&quot;/&gt;&lt;wsp:rsid wsp:val=&quot;004C0B5B&quot;/&gt;&lt;wsp:rsid wsp:val=&quot;004C0C03&quot;/&gt;&lt;wsp:rsid wsp:val=&quot;004C0EE4&quot;/&gt;&lt;wsp:rsid wsp:val=&quot;004C0F99&quot;/&gt;&lt;wsp:rsid wsp:val=&quot;004C130D&quot;/&gt;&lt;wsp:rsid wsp:val=&quot;004C132F&quot;/&gt;&lt;wsp:rsid wsp:val=&quot;004C1624&quot;/&gt;&lt;wsp:rsid wsp:val=&quot;004C171F&quot;/&gt;&lt;wsp:rsid wsp:val=&quot;004C19E0&quot;/&gt;&lt;wsp:rsid wsp:val=&quot;004C2371&quot;/&gt;&lt;wsp:rsid wsp:val=&quot;004C2B6F&quot;/&gt;&lt;wsp:rsid wsp:val=&quot;004C2C4E&quot;/&gt;&lt;wsp:rsid wsp:val=&quot;004C2E6B&quot;/&gt;&lt;wsp:rsid wsp:val=&quot;004C2F01&quot;/&gt;&lt;wsp:rsid wsp:val=&quot;004C2F96&quot;/&gt;&lt;wsp:rsid wsp:val=&quot;004C3472&quot;/&gt;&lt;wsp:rsid wsp:val=&quot;004C34E8&quot;/&gt;&lt;wsp:rsid wsp:val=&quot;004C3A46&quot;/&gt;&lt;wsp:rsid wsp:val=&quot;004C3AD4&quot;/&gt;&lt;wsp:rsid wsp:val=&quot;004C3C51&quot;/&gt;&lt;wsp:rsid wsp:val=&quot;004C3FEE&quot;/&gt;&lt;wsp:rsid wsp:val=&quot;004C40D3&quot;/&gt;&lt;wsp:rsid wsp:val=&quot;004C4384&quot;/&gt;&lt;wsp:rsid wsp:val=&quot;004C47FE&quot;/&gt;&lt;wsp:rsid wsp:val=&quot;004C4957&quot;/&gt;&lt;wsp:rsid wsp:val=&quot;004C4BCE&quot;/&gt;&lt;wsp:rsid wsp:val=&quot;004C4BF3&quot;/&gt;&lt;wsp:rsid wsp:val=&quot;004C4F33&quot;/&gt;&lt;wsp:rsid wsp:val=&quot;004C5203&quot;/&gt;&lt;wsp:rsid wsp:val=&quot;004C521E&quot;/&gt;&lt;wsp:rsid wsp:val=&quot;004C53F2&quot;/&gt;&lt;wsp:rsid wsp:val=&quot;004C5C61&quot;/&gt;&lt;wsp:rsid wsp:val=&quot;004C5EF0&quot;/&gt;&lt;wsp:rsid wsp:val=&quot;004C63D6&quot;/&gt;&lt;wsp:rsid wsp:val=&quot;004C660B&quot;/&gt;&lt;wsp:rsid wsp:val=&quot;004C6627&quot;/&gt;&lt;wsp:rsid wsp:val=&quot;004C670B&quot;/&gt;&lt;wsp:rsid wsp:val=&quot;004C6782&quot;/&gt;&lt;wsp:rsid wsp:val=&quot;004C6915&quot;/&gt;&lt;wsp:rsid wsp:val=&quot;004C6D25&quot;/&gt;&lt;wsp:rsid wsp:val=&quot;004C6EED&quot;/&gt;&lt;wsp:rsid wsp:val=&quot;004C730E&quot;/&gt;&lt;wsp:rsid wsp:val=&quot;004C7739&quot;/&gt;&lt;wsp:rsid wsp:val=&quot;004C7A83&quot;/&gt;&lt;wsp:rsid wsp:val=&quot;004C7BDF&quot;/&gt;&lt;wsp:rsid wsp:val=&quot;004C7EFE&quot;/&gt;&lt;wsp:rsid wsp:val=&quot;004D0200&quot;/&gt;&lt;wsp:rsid wsp:val=&quot;004D0436&quot;/&gt;&lt;wsp:rsid wsp:val=&quot;004D0E08&quot;/&gt;&lt;wsp:rsid wsp:val=&quot;004D0E42&quot;/&gt;&lt;wsp:rsid wsp:val=&quot;004D15E8&quot;/&gt;&lt;wsp:rsid wsp:val=&quot;004D171F&quot;/&gt;&lt;wsp:rsid wsp:val=&quot;004D1A33&quot;/&gt;&lt;wsp:rsid wsp:val=&quot;004D1A71&quot;/&gt;&lt;wsp:rsid wsp:val=&quot;004D1D64&quot;/&gt;&lt;wsp:rsid wsp:val=&quot;004D1DED&quot;/&gt;&lt;wsp:rsid wsp:val=&quot;004D2474&quot;/&gt;&lt;wsp:rsid wsp:val=&quot;004D24F2&quot;/&gt;&lt;wsp:rsid wsp:val=&quot;004D27C4&quot;/&gt;&lt;wsp:rsid wsp:val=&quot;004D2B5A&quot;/&gt;&lt;wsp:rsid wsp:val=&quot;004D2E1A&quot;/&gt;&lt;wsp:rsid wsp:val=&quot;004D2E57&quot;/&gt;&lt;wsp:rsid wsp:val=&quot;004D2FE7&quot;/&gt;&lt;wsp:rsid wsp:val=&quot;004D31C8&quot;/&gt;&lt;wsp:rsid wsp:val=&quot;004D320E&quot;/&gt;&lt;wsp:rsid wsp:val=&quot;004D3251&quot;/&gt;&lt;wsp:rsid wsp:val=&quot;004D3E3B&quot;/&gt;&lt;wsp:rsid wsp:val=&quot;004D409C&quot;/&gt;&lt;wsp:rsid wsp:val=&quot;004D41F7&quot;/&gt;&lt;wsp:rsid wsp:val=&quot;004D45F9&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2E9&quot;/&gt;&lt;wsp:rsid wsp:val=&quot;004D56CA&quot;/&gt;&lt;wsp:rsid wsp:val=&quot;004D58D1&quot;/&gt;&lt;wsp:rsid wsp:val=&quot;004D5ECC&quot;/&gt;&lt;wsp:rsid wsp:val=&quot;004D5F02&quot;/&gt;&lt;wsp:rsid wsp:val=&quot;004D650F&quot;/&gt;&lt;wsp:rsid wsp:val=&quot;004D671B&quot;/&gt;&lt;wsp:rsid wsp:val=&quot;004D68C0&quot;/&gt;&lt;wsp:rsid wsp:val=&quot;004D710C&quot;/&gt;&lt;wsp:rsid wsp:val=&quot;004D7448&quot;/&gt;&lt;wsp:rsid wsp:val=&quot;004E0033&quot;/&gt;&lt;wsp:rsid wsp:val=&quot;004E03BE&quot;/&gt;&lt;wsp:rsid wsp:val=&quot;004E0619&quot;/&gt;&lt;wsp:rsid wsp:val=&quot;004E0BC8&quot;/&gt;&lt;wsp:rsid wsp:val=&quot;004E0CD0&quot;/&gt;&lt;wsp:rsid wsp:val=&quot;004E1260&quot;/&gt;&lt;wsp:rsid wsp:val=&quot;004E17FE&quot;/&gt;&lt;wsp:rsid wsp:val=&quot;004E1A6D&quot;/&gt;&lt;wsp:rsid wsp:val=&quot;004E1CBB&quot;/&gt;&lt;wsp:rsid wsp:val=&quot;004E1D07&quot;/&gt;&lt;wsp:rsid wsp:val=&quot;004E1FC0&quot;/&gt;&lt;wsp:rsid wsp:val=&quot;004E209D&quot;/&gt;&lt;wsp:rsid wsp:val=&quot;004E2155&quot;/&gt;&lt;wsp:rsid wsp:val=&quot;004E21D3&quot;/&gt;&lt;wsp:rsid wsp:val=&quot;004E21E3&quot;/&gt;&lt;wsp:rsid wsp:val=&quot;004E2AFF&quot;/&gt;&lt;wsp:rsid wsp:val=&quot;004E2C41&quot;/&gt;&lt;wsp:rsid wsp:val=&quot;004E2E33&quot;/&gt;&lt;wsp:rsid wsp:val=&quot;004E2F51&quot;/&gt;&lt;wsp:rsid wsp:val=&quot;004E2F60&quot;/&gt;&lt;wsp:rsid wsp:val=&quot;004E3579&quot;/&gt;&lt;wsp:rsid wsp:val=&quot;004E3892&quot;/&gt;&lt;wsp:rsid wsp:val=&quot;004E3FD8&quot;/&gt;&lt;wsp:rsid wsp:val=&quot;004E449B&quot;/&gt;&lt;wsp:rsid wsp:val=&quot;004E471C&quot;/&gt;&lt;wsp:rsid wsp:val=&quot;004E4754&quot;/&gt;&lt;wsp:rsid wsp:val=&quot;004E48A1&quot;/&gt;&lt;wsp:rsid wsp:val=&quot;004E5181&quot;/&gt;&lt;wsp:rsid wsp:val=&quot;004E53AE&quot;/&gt;&lt;wsp:rsid wsp:val=&quot;004E5449&quot;/&gt;&lt;wsp:rsid wsp:val=&quot;004E5C61&quot;/&gt;&lt;wsp:rsid wsp:val=&quot;004E6158&quot;/&gt;&lt;wsp:rsid wsp:val=&quot;004E6184&quot;/&gt;&lt;wsp:rsid wsp:val=&quot;004E6267&quot;/&gt;&lt;wsp:rsid wsp:val=&quot;004E62BC&quot;/&gt;&lt;wsp:rsid wsp:val=&quot;004E63C9&quot;/&gt;&lt;wsp:rsid wsp:val=&quot;004E675B&quot;/&gt;&lt;wsp:rsid wsp:val=&quot;004E6CEA&quot;/&gt;&lt;wsp:rsid wsp:val=&quot;004E6E83&quot;/&gt;&lt;wsp:rsid wsp:val=&quot;004E7537&quot;/&gt;&lt;wsp:rsid wsp:val=&quot;004E7691&quot;/&gt;&lt;wsp:rsid wsp:val=&quot;004E76A5&quot;/&gt;&lt;wsp:rsid wsp:val=&quot;004E7B7F&quot;/&gt;&lt;wsp:rsid wsp:val=&quot;004E7E00&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910&quot;/&gt;&lt;wsp:rsid wsp:val=&quot;004F1A00&quot;/&gt;&lt;wsp:rsid wsp:val=&quot;004F1D32&quot;/&gt;&lt;wsp:rsid wsp:val=&quot;004F2168&quot;/&gt;&lt;wsp:rsid wsp:val=&quot;004F225D&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56F&quot;/&gt;&lt;wsp:rsid wsp:val=&quot;004F4760&quot;/&gt;&lt;wsp:rsid wsp:val=&quot;004F497D&quot;/&gt;&lt;wsp:rsid wsp:val=&quot;004F4C27&quot;/&gt;&lt;wsp:rsid wsp:val=&quot;004F4E53&quot;/&gt;&lt;wsp:rsid wsp:val=&quot;004F4F06&quot;/&gt;&lt;wsp:rsid wsp:val=&quot;004F4F1E&quot;/&gt;&lt;wsp:rsid wsp:val=&quot;004F58AB&quot;/&gt;&lt;wsp:rsid wsp:val=&quot;004F627A&quot;/&gt;&lt;wsp:rsid wsp:val=&quot;004F66FA&quot;/&gt;&lt;wsp:rsid wsp:val=&quot;004F67A9&quot;/&gt;&lt;wsp:rsid wsp:val=&quot;004F6AFE&quot;/&gt;&lt;wsp:rsid wsp:val=&quot;004F6C72&quot;/&gt;&lt;wsp:rsid wsp:val=&quot;004F6F20&quot;/&gt;&lt;wsp:rsid wsp:val=&quot;004F72EA&quot;/&gt;&lt;wsp:rsid wsp:val=&quot;004F7373&quot;/&gt;&lt;wsp:rsid wsp:val=&quot;004F73A5&quot;/&gt;&lt;wsp:rsid wsp:val=&quot;004F74B2&quot;/&gt;&lt;wsp:rsid wsp:val=&quot;004F75B4&quot;/&gt;&lt;wsp:rsid wsp:val=&quot;004F75C6&quot;/&gt;&lt;wsp:rsid wsp:val=&quot;004F76A6&quot;/&gt;&lt;wsp:rsid wsp:val=&quot;004F7799&quot;/&gt;&lt;wsp:rsid wsp:val=&quot;004F782F&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A59&quot;/&gt;&lt;wsp:rsid wsp:val=&quot;00501131&quot;/&gt;&lt;wsp:rsid wsp:val=&quot;005012BB&quot;/&gt;&lt;wsp:rsid wsp:val=&quot;0050132F&quot;/&gt;&lt;wsp:rsid wsp:val=&quot;00501577&quot;/&gt;&lt;wsp:rsid wsp:val=&quot;00501723&quot;/&gt;&lt;wsp:rsid wsp:val=&quot;00501A8C&quot;/&gt;&lt;wsp:rsid wsp:val=&quot;00501F0D&quot;/&gt;&lt;wsp:rsid wsp:val=&quot;00502425&quot;/&gt;&lt;wsp:rsid wsp:val=&quot;005029A2&quot;/&gt;&lt;wsp:rsid wsp:val=&quot;005029FC&quot;/&gt;&lt;wsp:rsid wsp:val=&quot;00502B09&quot;/&gt;&lt;wsp:rsid wsp:val=&quot;00502D19&quot;/&gt;&lt;wsp:rsid wsp:val=&quot;00502FCA&quot;/&gt;&lt;wsp:rsid wsp:val=&quot;005035E7&quot;/&gt;&lt;wsp:rsid wsp:val=&quot;005038A7&quot;/&gt;&lt;wsp:rsid wsp:val=&quot;00503C88&quot;/&gt;&lt;wsp:rsid wsp:val=&quot;00503DCD&quot;/&gt;&lt;wsp:rsid wsp:val=&quot;00503FAD&quot;/&gt;&lt;wsp:rsid wsp:val=&quot;005045B6&quot;/&gt;&lt;wsp:rsid wsp:val=&quot;00504639&quot;/&gt;&lt;wsp:rsid wsp:val=&quot;00504C3F&quot;/&gt;&lt;wsp:rsid wsp:val=&quot;005050F8&quot;/&gt;&lt;wsp:rsid wsp:val=&quot;005057BD&quot;/&gt;&lt;wsp:rsid wsp:val=&quot;00505826&quot;/&gt;&lt;wsp:rsid wsp:val=&quot;00505A2A&quot;/&gt;&lt;wsp:rsid wsp:val=&quot;00505ABD&quot;/&gt;&lt;wsp:rsid wsp:val=&quot;00505E39&quot;/&gt;&lt;wsp:rsid wsp:val=&quot;0050614B&quot;/&gt;&lt;wsp:rsid wsp:val=&quot;0050635E&quot;/&gt;&lt;wsp:rsid wsp:val=&quot;00506571&quot;/&gt;&lt;wsp:rsid wsp:val=&quot;005065FA&quot;/&gt;&lt;wsp:rsid wsp:val=&quot;00506A8D&quot;/&gt;&lt;wsp:rsid wsp:val=&quot;00506C2E&quot;/&gt;&lt;wsp:rsid wsp:val=&quot;00506E46&quot;/&gt;&lt;wsp:rsid wsp:val=&quot;005074C9&quot;/&gt;&lt;wsp:rsid wsp:val=&quot;00507718&quot;/&gt;&lt;wsp:rsid wsp:val=&quot;00507754&quot;/&gt;&lt;wsp:rsid wsp:val=&quot;00507CAF&quot;/&gt;&lt;wsp:rsid wsp:val=&quot;00510374&quot;/&gt;&lt;wsp:rsid wsp:val=&quot;00510444&quot;/&gt;&lt;wsp:rsid wsp:val=&quot;0051085D&quot;/&gt;&lt;wsp:rsid wsp:val=&quot;00510B25&quot;/&gt;&lt;wsp:rsid wsp:val=&quot;0051179B&quot;/&gt;&lt;wsp:rsid wsp:val=&quot;00511E67&quot;/&gt;&lt;wsp:rsid wsp:val=&quot;00511FB2&quot;/&gt;&lt;wsp:rsid wsp:val=&quot;00512747&quot;/&gt;&lt;wsp:rsid wsp:val=&quot;00512B8F&quot;/&gt;&lt;wsp:rsid wsp:val=&quot;00512E1C&quot;/&gt;&lt;wsp:rsid wsp:val=&quot;005136B4&quot;/&gt;&lt;wsp:rsid wsp:val=&quot;00513771&quot;/&gt;&lt;wsp:rsid wsp:val=&quot;00513B9E&quot;/&gt;&lt;wsp:rsid wsp:val=&quot;00513F8F&quot;/&gt;&lt;wsp:rsid wsp:val=&quot;00514455&quot;/&gt;&lt;wsp:rsid wsp:val=&quot;005147E7&quot;/&gt;&lt;wsp:rsid wsp:val=&quot;00514882&quot;/&gt;&lt;wsp:rsid wsp:val=&quot;005149A2&quot;/&gt;&lt;wsp:rsid wsp:val=&quot;00514A5B&quot;/&gt;&lt;wsp:rsid wsp:val=&quot;00514CEE&quot;/&gt;&lt;wsp:rsid wsp:val=&quot;005150A0&quot;/&gt;&lt;wsp:rsid wsp:val=&quot;005150E4&quot;/&gt;&lt;wsp:rsid wsp:val=&quot;00515907&quot;/&gt;&lt;wsp:rsid wsp:val=&quot;00515E2B&quot;/&gt;&lt;wsp:rsid wsp:val=&quot;005161E8&quot;/&gt;&lt;wsp:rsid wsp:val=&quot;00516B96&quot;/&gt;&lt;wsp:rsid wsp:val=&quot;00516DD3&quot;/&gt;&lt;wsp:rsid wsp:val=&quot;005173A4&quot;/&gt;&lt;wsp:rsid wsp:val=&quot;0051770E&quot;/&gt;&lt;wsp:rsid wsp:val=&quot;005179FF&quot;/&gt;&lt;wsp:rsid wsp:val=&quot;00517B28&quot;/&gt;&lt;wsp:rsid wsp:val=&quot;0052001B&quot;/&gt;&lt;wsp:rsid wsp:val=&quot;00520037&quot;/&gt;&lt;wsp:rsid wsp:val=&quot;005205C8&quot;/&gt;&lt;wsp:rsid wsp:val=&quot;00521077&quot;/&gt;&lt;wsp:rsid wsp:val=&quot;00521D65&quot;/&gt;&lt;wsp:rsid wsp:val=&quot;00521F19&quot;/&gt;&lt;wsp:rsid wsp:val=&quot;005221A4&quot;/&gt;&lt;wsp:rsid wsp:val=&quot;00522F19&quot;/&gt;&lt;wsp:rsid wsp:val=&quot;00523366&quot;/&gt;&lt;wsp:rsid wsp:val=&quot;00523E18&quot;/&gt;&lt;wsp:rsid wsp:val=&quot;00523F32&quot;/&gt;&lt;wsp:rsid wsp:val=&quot;0052422C&quot;/&gt;&lt;wsp:rsid wsp:val=&quot;005243F4&quot;/&gt;&lt;wsp:rsid wsp:val=&quot;005244D5&quot;/&gt;&lt;wsp:rsid wsp:val=&quot;0052463E&quot;/&gt;&lt;wsp:rsid wsp:val=&quot;00524729&quot;/&gt;&lt;wsp:rsid wsp:val=&quot;005248C4&quot;/&gt;&lt;wsp:rsid wsp:val=&quot;00524AD1&quot;/&gt;&lt;wsp:rsid wsp:val=&quot;00524C54&quot;/&gt;&lt;wsp:rsid wsp:val=&quot;00524DEC&quot;/&gt;&lt;wsp:rsid wsp:val=&quot;00524E6A&quot;/&gt;&lt;wsp:rsid wsp:val=&quot;005251DA&quot;/&gt;&lt;wsp:rsid wsp:val=&quot;00525407&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69E&quot;/&gt;&lt;wsp:rsid wsp:val=&quot;0053173A&quot;/&gt;&lt;wsp:rsid wsp:val=&quot;00531824&quot;/&gt;&lt;wsp:rsid wsp:val=&quot;00531AF4&quot;/&gt;&lt;wsp:rsid wsp:val=&quot;00531CA9&quot;/&gt;&lt;wsp:rsid wsp:val=&quot;00531F71&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432F&quot;/&gt;&lt;wsp:rsid wsp:val=&quot;005346A4&quot;/&gt;&lt;wsp:rsid wsp:val=&quot;005347FB&quot;/&gt;&lt;wsp:rsid wsp:val=&quot;005349C5&quot;/&gt;&lt;wsp:rsid wsp:val=&quot;005349EB&quot;/&gt;&lt;wsp:rsid wsp:val=&quot;00534AA6&quot;/&gt;&lt;wsp:rsid wsp:val=&quot;00534C83&quot;/&gt;&lt;wsp:rsid wsp:val=&quot;00534DB1&quot;/&gt;&lt;wsp:rsid wsp:val=&quot;00535A27&quot;/&gt;&lt;wsp:rsid wsp:val=&quot;0053637E&quot;/&gt;&lt;wsp:rsid wsp:val=&quot;005365F6&quot;/&gt;&lt;wsp:rsid wsp:val=&quot;00536625&quot;/&gt;&lt;wsp:rsid wsp:val=&quot;00536964&quot;/&gt;&lt;wsp:rsid wsp:val=&quot;00536AEE&quot;/&gt;&lt;wsp:rsid wsp:val=&quot;00536CBA&quot;/&gt;&lt;wsp:rsid wsp:val=&quot;00536D3C&quot;/&gt;&lt;wsp:rsid wsp:val=&quot;00536FCC&quot;/&gt;&lt;wsp:rsid wsp:val=&quot;0053713E&quot;/&gt;&lt;wsp:rsid wsp:val=&quot;00537947&quot;/&gt;&lt;wsp:rsid wsp:val=&quot;00537BE9&quot;/&gt;&lt;wsp:rsid wsp:val=&quot;00537C06&quot;/&gt;&lt;wsp:rsid wsp:val=&quot;00537E22&quot;/&gt;&lt;wsp:rsid wsp:val=&quot;00540147&quot;/&gt;&lt;wsp:rsid wsp:val=&quot;005409E4&quot;/&gt;&lt;wsp:rsid wsp:val=&quot;00540EB6&quot;/&gt;&lt;wsp:rsid wsp:val=&quot;00540FF7&quot;/&gt;&lt;wsp:rsid wsp:val=&quot;0054101A&quot;/&gt;&lt;wsp:rsid wsp:val=&quot;005417A0&quot;/&gt;&lt;wsp:rsid wsp:val=&quot;00541B6E&quot;/&gt;&lt;wsp:rsid wsp:val=&quot;00541E2B&quot;/&gt;&lt;wsp:rsid wsp:val=&quot;005420E7&quot;/&gt;&lt;wsp:rsid wsp:val=&quot;00542DC1&quot;/&gt;&lt;wsp:rsid wsp:val=&quot;00542F2C&quot;/&gt;&lt;wsp:rsid wsp:val=&quot;005436D7&quot;/&gt;&lt;wsp:rsid wsp:val=&quot;00543703&quot;/&gt;&lt;wsp:rsid wsp:val=&quot;005437F5&quot;/&gt;&lt;wsp:rsid wsp:val=&quot;0054386F&quot;/&gt;&lt;wsp:rsid wsp:val=&quot;00543A66&quot;/&gt;&lt;wsp:rsid wsp:val=&quot;00543A83&quot;/&gt;&lt;wsp:rsid wsp:val=&quot;00544220&quot;/&gt;&lt;wsp:rsid wsp:val=&quot;005444D2&quot;/&gt;&lt;wsp:rsid wsp:val=&quot;0054487A&quot;/&gt;&lt;wsp:rsid wsp:val=&quot;005448FC&quot;/&gt;&lt;wsp:rsid wsp:val=&quot;00544C33&quot;/&gt;&lt;wsp:rsid wsp:val=&quot;0054556F&quot;/&gt;&lt;wsp:rsid wsp:val=&quot;005457A9&quot;/&gt;&lt;wsp:rsid wsp:val=&quot;005458F0&quot;/&gt;&lt;wsp:rsid wsp:val=&quot;00545A4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1E79&quot;/&gt;&lt;wsp:rsid wsp:val=&quot;00552038&quot;/&gt;&lt;wsp:rsid wsp:val=&quot;0055233E&quot;/&gt;&lt;wsp:rsid wsp:val=&quot;00552569&quot;/&gt;&lt;wsp:rsid wsp:val=&quot;005526F2&quot;/&gt;&lt;wsp:rsid wsp:val=&quot;00552FF4&quot;/&gt;&lt;wsp:rsid wsp:val=&quot;005531F6&quot;/&gt;&lt;wsp:rsid wsp:val=&quot;00553F00&quot;/&gt;&lt;wsp:rsid wsp:val=&quot;0055410A&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D6F&quot;/&gt;&lt;wsp:rsid wsp:val=&quot;00555DC4&quot;/&gt;&lt;wsp:rsid wsp:val=&quot;00556125&quot;/&gt;&lt;wsp:rsid wsp:val=&quot;005561EA&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CAB&quot;/&gt;&lt;wsp:rsid wsp:val=&quot;00557EB1&quot;/&gt;&lt;wsp:rsid wsp:val=&quot;005603B1&quot;/&gt;&lt;wsp:rsid wsp:val=&quot;0056043E&quot;/&gt;&lt;wsp:rsid wsp:val=&quot;00560AC9&quot;/&gt;&lt;wsp:rsid wsp:val=&quot;00560BEA&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855&quot;/&gt;&lt;wsp:rsid wsp:val=&quot;00563FD2&quot;/&gt;&lt;wsp:rsid wsp:val=&quot;0056434D&quot;/&gt;&lt;wsp:rsid wsp:val=&quot;005643DC&quot;/&gt;&lt;wsp:rsid wsp:val=&quot;0056477B&quot;/&gt;&lt;wsp:rsid wsp:val=&quot;005649E9&quot;/&gt;&lt;wsp:rsid wsp:val=&quot;00564E2D&quot;/&gt;&lt;wsp:rsid wsp:val=&quot;00564F02&quot;/&gt;&lt;wsp:rsid wsp:val=&quot;00565679&quot;/&gt;&lt;wsp:rsid wsp:val=&quot;00565F48&quot;/&gt;&lt;wsp:rsid wsp:val=&quot;0056621A&quot;/&gt;&lt;wsp:rsid wsp:val=&quot;00566AC7&quot;/&gt;&lt;wsp:rsid wsp:val=&quot;0056719E&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767&quot;/&gt;&lt;wsp:rsid wsp:val=&quot;00574886&quot;/&gt;&lt;wsp:rsid wsp:val=&quot;00574B86&quot;/&gt;&lt;wsp:rsid wsp:val=&quot;005753DB&quot;/&gt;&lt;wsp:rsid wsp:val=&quot;005755A4&quot;/&gt;&lt;wsp:rsid wsp:val=&quot;005757AC&quot;/&gt;&lt;wsp:rsid wsp:val=&quot;005758BA&quot;/&gt;&lt;wsp:rsid wsp:val=&quot;00575E27&quot;/&gt;&lt;wsp:rsid wsp:val=&quot;00575EC1&quot;/&gt;&lt;wsp:rsid wsp:val=&quot;00576A37&quot;/&gt;&lt;wsp:rsid wsp:val=&quot;00576FC7&quot;/&gt;&lt;wsp:rsid wsp:val=&quot;00577368&quot;/&gt;&lt;wsp:rsid wsp:val=&quot;005777AC&quot;/&gt;&lt;wsp:rsid wsp:val=&quot;00577AA7&quot;/&gt;&lt;wsp:rsid wsp:val=&quot;00577BB2&quot;/&gt;&lt;wsp:rsid wsp:val=&quot;00577D01&quot;/&gt;&lt;wsp:rsid wsp:val=&quot;00577EB4&quot;/&gt;&lt;wsp:rsid wsp:val=&quot;00577ECB&quot;/&gt;&lt;wsp:rsid wsp:val=&quot;00577F3D&quot;/&gt;&lt;wsp:rsid wsp:val=&quot;005809EB&quot;/&gt;&lt;wsp:rsid wsp:val=&quot;00580E45&quot;/&gt;&lt;wsp:rsid wsp:val=&quot;00581013&quot;/&gt;&lt;wsp:rsid wsp:val=&quot;005815D2&quot;/&gt;&lt;wsp:rsid wsp:val=&quot;005818D4&quot;/&gt;&lt;wsp:rsid wsp:val=&quot;005819D7&quot;/&gt;&lt;wsp:rsid wsp:val=&quot;00581F00&quot;/&gt;&lt;wsp:rsid wsp:val=&quot;00581F40&quot;/&gt;&lt;wsp:rsid wsp:val=&quot;0058282C&quot;/&gt;&lt;wsp:rsid wsp:val=&quot;005829CC&quot;/&gt;&lt;wsp:rsid wsp:val=&quot;00582BCD&quot;/&gt;&lt;wsp:rsid wsp:val=&quot;00582E3D&quot;/&gt;&lt;wsp:rsid wsp:val=&quot;00582F33&quot;/&gt;&lt;wsp:rsid wsp:val=&quot;00583120&quot;/&gt;&lt;wsp:rsid wsp:val=&quot;00583147&quot;/&gt;&lt;wsp:rsid wsp:val=&quot;005834CE&quot;/&gt;&lt;wsp:rsid wsp:val=&quot;005836D0&quot;/&gt;&lt;wsp:rsid wsp:val=&quot;00583C6C&quot;/&gt;&lt;wsp:rsid wsp:val=&quot;00583E78&quot;/&gt;&lt;wsp:rsid wsp:val=&quot;00583F5E&quot;/&gt;&lt;wsp:rsid wsp:val=&quot;00584496&quot;/&gt;&lt;wsp:rsid wsp:val=&quot;00584546&quot;/&gt;&lt;wsp:rsid wsp:val=&quot;00584D31&quot;/&gt;&lt;wsp:rsid wsp:val=&quot;00584DB8&quot;/&gt;&lt;wsp:rsid wsp:val=&quot;005854EF&quot;/&gt;&lt;wsp:rsid wsp:val=&quot;00585821&quot;/&gt;&lt;wsp:rsid wsp:val=&quot;00585932&quot;/&gt;&lt;wsp:rsid wsp:val=&quot;00585C3A&quot;/&gt;&lt;wsp:rsid wsp:val=&quot;0058628A&quot;/&gt;&lt;wsp:rsid wsp:val=&quot;005863AF&quot;/&gt;&lt;wsp:rsid wsp:val=&quot;00586897&quot;/&gt;&lt;wsp:rsid wsp:val=&quot;00586A79&quot;/&gt;&lt;wsp:rsid wsp:val=&quot;00587117&quot;/&gt;&lt;wsp:rsid wsp:val=&quot;005871C3&quot;/&gt;&lt;wsp:rsid wsp:val=&quot;00587203&quot;/&gt;&lt;wsp:rsid wsp:val=&quot;0058759B&quot;/&gt;&lt;wsp:rsid wsp:val=&quot;0058764D&quot;/&gt;&lt;wsp:rsid wsp:val=&quot;005876F1&quot;/&gt;&lt;wsp:rsid wsp:val=&quot;00587B43&quot;/&gt;&lt;wsp:rsid wsp:val=&quot;00590203&quot;/&gt;&lt;wsp:rsid wsp:val=&quot;00590749&quot;/&gt;&lt;wsp:rsid wsp:val=&quot;00590BF6&quot;/&gt;&lt;wsp:rsid wsp:val=&quot;00590F9A&quot;/&gt;&lt;wsp:rsid wsp:val=&quot;00591048&quot;/&gt;&lt;wsp:rsid wsp:val=&quot;0059152A&quot;/&gt;&lt;wsp:rsid wsp:val=&quot;00591777&quot;/&gt;&lt;wsp:rsid wsp:val=&quot;00591B9B&quot;/&gt;&lt;wsp:rsid wsp:val=&quot;00591B9C&quot;/&gt;&lt;wsp:rsid wsp:val=&quot;00592160&quot;/&gt;&lt;wsp:rsid wsp:val=&quot;005923C9&quot;/&gt;&lt;wsp:rsid wsp:val=&quot;005927CA&quot;/&gt;&lt;wsp:rsid wsp:val=&quot;0059284F&quot;/&gt;&lt;wsp:rsid wsp:val=&quot;005929C8&quot;/&gt;&lt;wsp:rsid wsp:val=&quot;00593E31&quot;/&gt;&lt;wsp:rsid wsp:val=&quot;00594131&quot;/&gt;&lt;wsp:rsid wsp:val=&quot;005942B6&quot;/&gt;&lt;wsp:rsid wsp:val=&quot;005943C6&quot;/&gt;&lt;wsp:rsid wsp:val=&quot;0059485A&quot;/&gt;&lt;wsp:rsid wsp:val=&quot;005954F2&quot;/&gt;&lt;wsp:rsid wsp:val=&quot;00595777&quot;/&gt;&lt;wsp:rsid wsp:val=&quot;00595E99&quot;/&gt;&lt;wsp:rsid wsp:val=&quot;00596308&quot;/&gt;&lt;wsp:rsid wsp:val=&quot;005968C4&quot;/&gt;&lt;wsp:rsid wsp:val=&quot;005968F0&quot;/&gt;&lt;wsp:rsid wsp:val=&quot;00596A56&quot;/&gt;&lt;wsp:rsid wsp:val=&quot;00596DA6&quot;/&gt;&lt;wsp:rsid wsp:val=&quot;005970DB&quot;/&gt;&lt;wsp:rsid wsp:val=&quot;0059715B&quot;/&gt;&lt;wsp:rsid wsp:val=&quot;005971C8&quot;/&gt;&lt;wsp:rsid wsp:val=&quot;005973C7&quot;/&gt;&lt;wsp:rsid wsp:val=&quot;00597605&quot;/&gt;&lt;wsp:rsid wsp:val=&quot;00597788&quot;/&gt;&lt;wsp:rsid wsp:val=&quot;00597A36&quot;/&gt;&lt;wsp:rsid wsp:val=&quot;00597E86&quot;/&gt;&lt;wsp:rsid wsp:val=&quot;005A05C6&quot;/&gt;&lt;wsp:rsid wsp:val=&quot;005A05DF&quot;/&gt;&lt;wsp:rsid wsp:val=&quot;005A0652&quot;/&gt;&lt;wsp:rsid wsp:val=&quot;005A0753&quot;/&gt;&lt;wsp:rsid wsp:val=&quot;005A0CB6&quot;/&gt;&lt;wsp:rsid wsp:val=&quot;005A1D03&quot;/&gt;&lt;wsp:rsid wsp:val=&quot;005A2229&quot;/&gt;&lt;wsp:rsid wsp:val=&quot;005A2A35&quot;/&gt;&lt;wsp:rsid wsp:val=&quot;005A320D&quot;/&gt;&lt;wsp:rsid wsp:val=&quot;005A36E3&quot;/&gt;&lt;wsp:rsid wsp:val=&quot;005A3A31&quot;/&gt;&lt;wsp:rsid wsp:val=&quot;005A3B1E&quot;/&gt;&lt;wsp:rsid wsp:val=&quot;005A3ECD&quot;/&gt;&lt;wsp:rsid wsp:val=&quot;005A40D5&quot;/&gt;&lt;wsp:rsid wsp:val=&quot;005A44FD&quot;/&gt;&lt;wsp:rsid wsp:val=&quot;005A4651&quot;/&gt;&lt;wsp:rsid wsp:val=&quot;005A4674&quot;/&gt;&lt;wsp:rsid wsp:val=&quot;005A4999&quot;/&gt;&lt;wsp:rsid wsp:val=&quot;005A4BC1&quot;/&gt;&lt;wsp:rsid wsp:val=&quot;005A4E38&quot;/&gt;&lt;wsp:rsid wsp:val=&quot;005A4E39&quot;/&gt;&lt;wsp:rsid wsp:val=&quot;005A50CE&quot;/&gt;&lt;wsp:rsid wsp:val=&quot;005A53A2&quot;/&gt;&lt;wsp:rsid wsp:val=&quot;005A588D&quot;/&gt;&lt;wsp:rsid wsp:val=&quot;005A59CF&quot;/&gt;&lt;wsp:rsid wsp:val=&quot;005A6441&quot;/&gt;&lt;wsp:rsid wsp:val=&quot;005A6A3A&quot;/&gt;&lt;wsp:rsid wsp:val=&quot;005A6B41&quot;/&gt;&lt;wsp:rsid wsp:val=&quot;005A6FA1&quot;/&gt;&lt;wsp:rsid wsp:val=&quot;005A7EB7&quot;/&gt;&lt;wsp:rsid wsp:val=&quot;005A7F72&quot;/&gt;&lt;wsp:rsid wsp:val=&quot;005B00FD&quot;/&gt;&lt;wsp:rsid wsp:val=&quot;005B0814&quot;/&gt;&lt;wsp:rsid wsp:val=&quot;005B0AD4&quot;/&gt;&lt;wsp:rsid wsp:val=&quot;005B107A&quot;/&gt;&lt;wsp:rsid wsp:val=&quot;005B17EB&quot;/&gt;&lt;wsp:rsid wsp:val=&quot;005B1A2C&quot;/&gt;&lt;wsp:rsid wsp:val=&quot;005B1B01&quot;/&gt;&lt;wsp:rsid wsp:val=&quot;005B1C8E&quot;/&gt;&lt;wsp:rsid wsp:val=&quot;005B1EB5&quot;/&gt;&lt;wsp:rsid wsp:val=&quot;005B2D4D&quot;/&gt;&lt;wsp:rsid wsp:val=&quot;005B2EB8&quot;/&gt;&lt;wsp:rsid wsp:val=&quot;005B3041&quot;/&gt;&lt;wsp:rsid wsp:val=&quot;005B34BD&quot;/&gt;&lt;wsp:rsid wsp:val=&quot;005B355C&quot;/&gt;&lt;wsp:rsid wsp:val=&quot;005B3715&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59D&quot;/&gt;&lt;wsp:rsid wsp:val=&quot;005B59C9&quot;/&gt;&lt;wsp:rsid wsp:val=&quot;005B5A55&quot;/&gt;&lt;wsp:rsid wsp:val=&quot;005B5C26&quot;/&gt;&lt;wsp:rsid wsp:val=&quot;005B6477&quot;/&gt;&lt;wsp:rsid wsp:val=&quot;005B66A9&quot;/&gt;&lt;wsp:rsid wsp:val=&quot;005B66F3&quot;/&gt;&lt;wsp:rsid wsp:val=&quot;005B6FAE&quot;/&gt;&lt;wsp:rsid wsp:val=&quot;005B703E&quot;/&gt;&lt;wsp:rsid wsp:val=&quot;005B70E8&quot;/&gt;&lt;wsp:rsid wsp:val=&quot;005B7389&quot;/&gt;&lt;wsp:rsid wsp:val=&quot;005B7798&quot;/&gt;&lt;wsp:rsid wsp:val=&quot;005B7824&quot;/&gt;&lt;wsp:rsid wsp:val=&quot;005B7BD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14&quot;/&gt;&lt;wsp:rsid wsp:val=&quot;005C132F&quot;/&gt;&lt;wsp:rsid wsp:val=&quot;005C165E&quot;/&gt;&lt;wsp:rsid wsp:val=&quot;005C1752&quot;/&gt;&lt;wsp:rsid wsp:val=&quot;005C2144&quot;/&gt;&lt;wsp:rsid wsp:val=&quot;005C2476&quot;/&gt;&lt;wsp:rsid wsp:val=&quot;005C2687&quot;/&gt;&lt;wsp:rsid wsp:val=&quot;005C2D85&quot;/&gt;&lt;wsp:rsid wsp:val=&quot;005C376D&quot;/&gt;&lt;wsp:rsid wsp:val=&quot;005C3A65&quot;/&gt;&lt;wsp:rsid wsp:val=&quot;005C3CDF&quot;/&gt;&lt;wsp:rsid wsp:val=&quot;005C44FE&quot;/&gt;&lt;wsp:rsid wsp:val=&quot;005C482A&quot;/&gt;&lt;wsp:rsid wsp:val=&quot;005C4B4D&quot;/&gt;&lt;wsp:rsid wsp:val=&quot;005C4DE3&quot;/&gt;&lt;wsp:rsid wsp:val=&quot;005C5183&quot;/&gt;&lt;wsp:rsid wsp:val=&quot;005C5379&quot;/&gt;&lt;wsp:rsid wsp:val=&quot;005C5452&quot;/&gt;&lt;wsp:rsid wsp:val=&quot;005C5656&quot;/&gt;&lt;wsp:rsid wsp:val=&quot;005C5849&quot;/&gt;&lt;wsp:rsid wsp:val=&quot;005C5985&quot;/&gt;&lt;wsp:rsid wsp:val=&quot;005C61E1&quot;/&gt;&lt;wsp:rsid wsp:val=&quot;005C6EAA&quot;/&gt;&lt;wsp:rsid wsp:val=&quot;005C7340&quot;/&gt;&lt;wsp:rsid wsp:val=&quot;005C7A54&quot;/&gt;&lt;wsp:rsid wsp:val=&quot;005C7CAD&quot;/&gt;&lt;wsp:rsid wsp:val=&quot;005C7EF8&quot;/&gt;&lt;wsp:rsid wsp:val=&quot;005C7F92&quot;/&gt;&lt;wsp:rsid wsp:val=&quot;005D005F&quot;/&gt;&lt;wsp:rsid wsp:val=&quot;005D0102&quot;/&gt;&lt;wsp:rsid wsp:val=&quot;005D01D8&quot;/&gt;&lt;wsp:rsid wsp:val=&quot;005D02FA&quot;/&gt;&lt;wsp:rsid wsp:val=&quot;005D047B&quot;/&gt;&lt;wsp:rsid wsp:val=&quot;005D0536&quot;/&gt;&lt;wsp:rsid wsp:val=&quot;005D0790&quot;/&gt;&lt;wsp:rsid wsp:val=&quot;005D0FCE&quot;/&gt;&lt;wsp:rsid wsp:val=&quot;005D1374&quot;/&gt;&lt;wsp:rsid wsp:val=&quot;005D20FC&quot;/&gt;&lt;wsp:rsid wsp:val=&quot;005D228D&quot;/&gt;&lt;wsp:rsid wsp:val=&quot;005D241F&quot;/&gt;&lt;wsp:rsid wsp:val=&quot;005D24A2&quot;/&gt;&lt;wsp:rsid wsp:val=&quot;005D26D7&quot;/&gt;&lt;wsp:rsid wsp:val=&quot;005D2A49&quot;/&gt;&lt;wsp:rsid wsp:val=&quot;005D2B7E&quot;/&gt;&lt;wsp:rsid wsp:val=&quot;005D2EE8&quot;/&gt;&lt;wsp:rsid wsp:val=&quot;005D31D3&quot;/&gt;&lt;wsp:rsid wsp:val=&quot;005D37FF&quot;/&gt;&lt;wsp:rsid wsp:val=&quot;005D38F9&quot;/&gt;&lt;wsp:rsid wsp:val=&quot;005D4261&quot;/&gt;&lt;wsp:rsid wsp:val=&quot;005D4764&quot;/&gt;&lt;wsp:rsid wsp:val=&quot;005D5499&quot;/&gt;&lt;wsp:rsid wsp:val=&quot;005D5511&quot;/&gt;&lt;wsp:rsid wsp:val=&quot;005D576B&quot;/&gt;&lt;wsp:rsid wsp:val=&quot;005D594D&quot;/&gt;&lt;wsp:rsid wsp:val=&quot;005D5E46&quot;/&gt;&lt;wsp:rsid wsp:val=&quot;005D6057&quot;/&gt;&lt;wsp:rsid wsp:val=&quot;005D609E&quot;/&gt;&lt;wsp:rsid wsp:val=&quot;005D64A5&quot;/&gt;&lt;wsp:rsid wsp:val=&quot;005D6929&quot;/&gt;&lt;wsp:rsid wsp:val=&quot;005D6B30&quot;/&gt;&lt;wsp:rsid wsp:val=&quot;005D6E1C&quot;/&gt;&lt;wsp:rsid wsp:val=&quot;005D7741&quot;/&gt;&lt;wsp:rsid wsp:val=&quot;005D7E04&quot;/&gt;&lt;wsp:rsid wsp:val=&quot;005D7FED&quot;/&gt;&lt;wsp:rsid wsp:val=&quot;005E0082&quot;/&gt;&lt;wsp:rsid wsp:val=&quot;005E025B&quot;/&gt;&lt;wsp:rsid wsp:val=&quot;005E0D1D&quot;/&gt;&lt;wsp:rsid wsp:val=&quot;005E1385&quot;/&gt;&lt;wsp:rsid wsp:val=&quot;005E1393&quot;/&gt;&lt;wsp:rsid wsp:val=&quot;005E15AA&quot;/&gt;&lt;wsp:rsid wsp:val=&quot;005E1A58&quot;/&gt;&lt;wsp:rsid wsp:val=&quot;005E1AD0&quot;/&gt;&lt;wsp:rsid wsp:val=&quot;005E1C06&quot;/&gt;&lt;wsp:rsid wsp:val=&quot;005E2E2C&quot;/&gt;&lt;wsp:rsid wsp:val=&quot;005E35FD&quot;/&gt;&lt;wsp:rsid wsp:val=&quot;005E3801&quot;/&gt;&lt;wsp:rsid wsp:val=&quot;005E383F&quot;/&gt;&lt;wsp:rsid wsp:val=&quot;005E3C1D&quot;/&gt;&lt;wsp:rsid wsp:val=&quot;005E48F7&quot;/&gt;&lt;wsp:rsid wsp:val=&quot;005E4AA6&quot;/&gt;&lt;wsp:rsid wsp:val=&quot;005E4F80&quot;/&gt;&lt;wsp:rsid wsp:val=&quot;005E4FBD&quot;/&gt;&lt;wsp:rsid wsp:val=&quot;005E5009&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A47&quot;/&gt;&lt;wsp:rsid wsp:val=&quot;005E7E29&quot;/&gt;&lt;wsp:rsid wsp:val=&quot;005E7F1A&quot;/&gt;&lt;wsp:rsid wsp:val=&quot;005F031E&quot;/&gt;&lt;wsp:rsid wsp:val=&quot;005F0362&quot;/&gt;&lt;wsp:rsid wsp:val=&quot;005F0B4C&quot;/&gt;&lt;wsp:rsid wsp:val=&quot;005F0B53&quot;/&gt;&lt;wsp:rsid wsp:val=&quot;005F0C46&quot;/&gt;&lt;wsp:rsid wsp:val=&quot;005F172A&quot;/&gt;&lt;wsp:rsid wsp:val=&quot;005F1912&quot;/&gt;&lt;wsp:rsid wsp:val=&quot;005F1C6B&quot;/&gt;&lt;wsp:rsid wsp:val=&quot;005F1FE4&quot;/&gt;&lt;wsp:rsid wsp:val=&quot;005F209A&quot;/&gt;&lt;wsp:rsid wsp:val=&quot;005F2405&quot;/&gt;&lt;wsp:rsid wsp:val=&quot;005F2441&quot;/&gt;&lt;wsp:rsid wsp:val=&quot;005F327D&quot;/&gt;&lt;wsp:rsid wsp:val=&quot;005F369B&quot;/&gt;&lt;wsp:rsid wsp:val=&quot;005F3702&quot;/&gt;&lt;wsp:rsid wsp:val=&quot;005F3F7F&quot;/&gt;&lt;wsp:rsid wsp:val=&quot;005F40E5&quot;/&gt;&lt;wsp:rsid wsp:val=&quot;005F4660&quot;/&gt;&lt;wsp:rsid wsp:val=&quot;005F46D9&quot;/&gt;&lt;wsp:rsid wsp:val=&quot;005F4950&quot;/&gt;&lt;wsp:rsid wsp:val=&quot;005F509E&quot;/&gt;&lt;wsp:rsid wsp:val=&quot;005F5526&quot;/&gt;&lt;wsp:rsid wsp:val=&quot;005F5746&quot;/&gt;&lt;wsp:rsid wsp:val=&quot;005F5844&quot;/&gt;&lt;wsp:rsid wsp:val=&quot;005F5BF5&quot;/&gt;&lt;wsp:rsid wsp:val=&quot;005F5F84&quot;/&gt;&lt;wsp:rsid wsp:val=&quot;005F660A&quot;/&gt;&lt;wsp:rsid wsp:val=&quot;005F6680&quot;/&gt;&lt;wsp:rsid wsp:val=&quot;005F6697&quot;/&gt;&lt;wsp:rsid wsp:val=&quot;005F6F9C&quot;/&gt;&lt;wsp:rsid wsp:val=&quot;005F6FFC&quot;/&gt;&lt;wsp:rsid wsp:val=&quot;005F75E0&quot;/&gt;&lt;wsp:rsid wsp:val=&quot;005F7F11&quot;/&gt;&lt;wsp:rsid wsp:val=&quot;006004DE&quot;/&gt;&lt;wsp:rsid wsp:val=&quot;00600B3F&quot;/&gt;&lt;wsp:rsid wsp:val=&quot;00600E1A&quot;/&gt;&lt;wsp:rsid wsp:val=&quot;00601072&quot;/&gt;&lt;wsp:rsid wsp:val=&quot;006012EF&quot;/&gt;&lt;wsp:rsid wsp:val=&quot;0060144E&quot;/&gt;&lt;wsp:rsid wsp:val=&quot;00601754&quot;/&gt;&lt;wsp:rsid wsp:val=&quot;00601D4D&quot;/&gt;&lt;wsp:rsid wsp:val=&quot;00601FCD&quot;/&gt;&lt;wsp:rsid wsp:val=&quot;00602354&quot;/&gt;&lt;wsp:rsid wsp:val=&quot;0060243B&quot;/&gt;&lt;wsp:rsid wsp:val=&quot;0060254B&quot;/&gt;&lt;wsp:rsid wsp:val=&quot;0060268D&quot;/&gt;&lt;wsp:rsid wsp:val=&quot;0060322F&quot;/&gt;&lt;wsp:rsid wsp:val=&quot;006033ED&quot;/&gt;&lt;wsp:rsid wsp:val=&quot;006039C5&quot;/&gt;&lt;wsp:rsid wsp:val=&quot;00603B1B&quot;/&gt;&lt;wsp:rsid wsp:val=&quot;00603DEF&quot;/&gt;&lt;wsp:rsid wsp:val=&quot;00604148&quot;/&gt;&lt;wsp:rsid wsp:val=&quot;006043D7&quot;/&gt;&lt;wsp:rsid wsp:val=&quot;006043E3&quot;/&gt;&lt;wsp:rsid wsp:val=&quot;00604594&quot;/&gt;&lt;wsp:rsid wsp:val=&quot;0060466F&quot;/&gt;&lt;wsp:rsid wsp:val=&quot;00604708&quot;/&gt;&lt;wsp:rsid wsp:val=&quot;00604AAE&quot;/&gt;&lt;wsp:rsid wsp:val=&quot;00604CFF&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7039&quot;/&gt;&lt;wsp:rsid wsp:val=&quot;00607068&quot;/&gt;&lt;wsp:rsid wsp:val=&quot;00607077&quot;/&gt;&lt;wsp:rsid wsp:val=&quot;00607324&quot;/&gt;&lt;wsp:rsid wsp:val=&quot;006074A6&quot;/&gt;&lt;wsp:rsid wsp:val=&quot;006074B1&quot;/&gt;&lt;wsp:rsid wsp:val=&quot;00607858&quot;/&gt;&lt;wsp:rsid wsp:val=&quot;006079D8&quot;/&gt;&lt;wsp:rsid wsp:val=&quot;00607ADE&quot;/&gt;&lt;wsp:rsid wsp:val=&quot;00607E68&quot;/&gt;&lt;wsp:rsid wsp:val=&quot;00607EA3&quot;/&gt;&lt;wsp:rsid wsp:val=&quot;0061005A&quot;/&gt;&lt;wsp:rsid wsp:val=&quot;006102C6&quot;/&gt;&lt;wsp:rsid wsp:val=&quot;006103F0&quot;/&gt;&lt;wsp:rsid wsp:val=&quot;00610C25&quot;/&gt;&lt;wsp:rsid wsp:val=&quot;006113A9&quot;/&gt;&lt;wsp:rsid wsp:val=&quot;00611A0D&quot;/&gt;&lt;wsp:rsid wsp:val=&quot;00612A01&quot;/&gt;&lt;wsp:rsid wsp:val=&quot;00612C73&quot;/&gt;&lt;wsp:rsid wsp:val=&quot;00613036&quot;/&gt;&lt;wsp:rsid wsp:val=&quot;006131E0&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BDB&quot;/&gt;&lt;wsp:rsid wsp:val=&quot;0061626A&quot;/&gt;&lt;wsp:rsid wsp:val=&quot;006163CC&quot;/&gt;&lt;wsp:rsid wsp:val=&quot;00616885&quot;/&gt;&lt;wsp:rsid wsp:val=&quot;0061717F&quot;/&gt;&lt;wsp:rsid wsp:val=&quot;006171DC&quot;/&gt;&lt;wsp:rsid wsp:val=&quot;0061723D&quot;/&gt;&lt;wsp:rsid wsp:val=&quot;006175CF&quot;/&gt;&lt;wsp:rsid wsp:val=&quot;00617AAC&quot;/&gt;&lt;wsp:rsid wsp:val=&quot;00617F13&quot;/&gt;&lt;wsp:rsid wsp:val=&quot;006201A2&quot;/&gt;&lt;wsp:rsid wsp:val=&quot;00620254&quot;/&gt;&lt;wsp:rsid wsp:val=&quot;00620686&quot;/&gt;&lt;wsp:rsid wsp:val=&quot;006209E8&quot;/&gt;&lt;wsp:rsid wsp:val=&quot;00620B86&quot;/&gt;&lt;wsp:rsid wsp:val=&quot;0062155F&quot;/&gt;&lt;wsp:rsid wsp:val=&quot;00621B6A&quot;/&gt;&lt;wsp:rsid wsp:val=&quot;00621C0B&quot;/&gt;&lt;wsp:rsid wsp:val=&quot;00621C72&quot;/&gt;&lt;wsp:rsid wsp:val=&quot;00621CAD&quot;/&gt;&lt;wsp:rsid wsp:val=&quot;0062216C&quot;/&gt;&lt;wsp:rsid wsp:val=&quot;006226CA&quot;/&gt;&lt;wsp:rsid wsp:val=&quot;0062286B&quot;/&gt;&lt;wsp:rsid wsp:val=&quot;00622DF3&quot;/&gt;&lt;wsp:rsid wsp:val=&quot;00623427&quot;/&gt;&lt;wsp:rsid wsp:val=&quot;00623490&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4ED&quot;/&gt;&lt;wsp:rsid wsp:val=&quot;00625B24&quot;/&gt;&lt;wsp:rsid wsp:val=&quot;0062657C&quot;/&gt;&lt;wsp:rsid wsp:val=&quot;006269CB&quot;/&gt;&lt;wsp:rsid wsp:val=&quot;00626C25&quot;/&gt;&lt;wsp:rsid wsp:val=&quot;00626C47&quot;/&gt;&lt;wsp:rsid wsp:val=&quot;00626E64&quot;/&gt;&lt;wsp:rsid wsp:val=&quot;00627BA3&quot;/&gt;&lt;wsp:rsid wsp:val=&quot;00627C39&quot;/&gt;&lt;wsp:rsid wsp:val=&quot;00627E44&quot;/&gt;&lt;wsp:rsid wsp:val=&quot;006300D7&quot;/&gt;&lt;wsp:rsid wsp:val=&quot;0063046A&quot;/&gt;&lt;wsp:rsid wsp:val=&quot;006307B0&quot;/&gt;&lt;wsp:rsid wsp:val=&quot;00630DBB&quot;/&gt;&lt;wsp:rsid wsp:val=&quot;00630E31&quot;/&gt;&lt;wsp:rsid wsp:val=&quot;00631007&quot;/&gt;&lt;wsp:rsid wsp:val=&quot;006317DB&quot;/&gt;&lt;wsp:rsid wsp:val=&quot;00631826&quot;/&gt;&lt;wsp:rsid wsp:val=&quot;00631E8A&quot;/&gt;&lt;wsp:rsid wsp:val=&quot;00631FFA&quot;/&gt;&lt;wsp:rsid wsp:val=&quot;00632507&quot;/&gt;&lt;wsp:rsid wsp:val=&quot;006326BC&quot;/&gt;&lt;wsp:rsid wsp:val=&quot;00632927&quot;/&gt;&lt;wsp:rsid wsp:val=&quot;00632A0E&quot;/&gt;&lt;wsp:rsid wsp:val=&quot;00632A4C&quot;/&gt;&lt;wsp:rsid wsp:val=&quot;00632BF5&quot;/&gt;&lt;wsp:rsid wsp:val=&quot;00633296&quot;/&gt;&lt;wsp:rsid wsp:val=&quot;006338F7&quot;/&gt;&lt;wsp:rsid wsp:val=&quot;00633951&quot;/&gt;&lt;wsp:rsid wsp:val=&quot;00633965&quot;/&gt;&lt;wsp:rsid wsp:val=&quot;00633B5E&quot;/&gt;&lt;wsp:rsid wsp:val=&quot;00633C0A&quot;/&gt;&lt;wsp:rsid wsp:val=&quot;00633D62&quot;/&gt;&lt;wsp:rsid wsp:val=&quot;0063405E&quot;/&gt;&lt;wsp:rsid wsp:val=&quot;006341AD&quot;/&gt;&lt;wsp:rsid wsp:val=&quot;006347F5&quot;/&gt;&lt;wsp:rsid wsp:val=&quot;00635372&quot;/&gt;&lt;wsp:rsid wsp:val=&quot;00635EDC&quot;/&gt;&lt;wsp:rsid wsp:val=&quot;00635F56&quot;/&gt;&lt;wsp:rsid wsp:val=&quot;00636094&quot;/&gt;&lt;wsp:rsid wsp:val=&quot;0063681F&quot;/&gt;&lt;wsp:rsid wsp:val=&quot;0063688F&quot;/&gt;&lt;wsp:rsid wsp:val=&quot;00636A76&quot;/&gt;&lt;wsp:rsid wsp:val=&quot;00636FB3&quot;/&gt;&lt;wsp:rsid wsp:val=&quot;00637395&quot;/&gt;&lt;wsp:rsid wsp:val=&quot;006373B0&quot;/&gt;&lt;wsp:rsid wsp:val=&quot;006373C7&quot;/&gt;&lt;wsp:rsid wsp:val=&quot;006374F0&quot;/&gt;&lt;wsp:rsid wsp:val=&quot;00637E00&quot;/&gt;&lt;wsp:rsid wsp:val=&quot;006401C6&quot;/&gt;&lt;wsp:rsid wsp:val=&quot;00640207&quot;/&gt;&lt;wsp:rsid wsp:val=&quot;00640222&quot;/&gt;&lt;wsp:rsid wsp:val=&quot;00640529&quot;/&gt;&lt;wsp:rsid wsp:val=&quot;006409F3&quot;/&gt;&lt;wsp:rsid wsp:val=&quot;00640C8D&quot;/&gt;&lt;wsp:rsid wsp:val=&quot;00640D97&quot;/&gt;&lt;wsp:rsid wsp:val=&quot;00641061&quot;/&gt;&lt;wsp:rsid wsp:val=&quot;006419ED&quot;/&gt;&lt;wsp:rsid wsp:val=&quot;00641F06&quot;/&gt;&lt;wsp:rsid wsp:val=&quot;00642A0B&quot;/&gt;&lt;wsp:rsid wsp:val=&quot;00642D10&quot;/&gt;&lt;wsp:rsid wsp:val=&quot;00643769&quot;/&gt;&lt;wsp:rsid wsp:val=&quot;006437A9&quot;/&gt;&lt;wsp:rsid wsp:val=&quot;00643973&quot;/&gt;&lt;wsp:rsid wsp:val=&quot;00644177&quot;/&gt;&lt;wsp:rsid wsp:val=&quot;00644200&quot;/&gt;&lt;wsp:rsid wsp:val=&quot;00644203&quot;/&gt;&lt;wsp:rsid wsp:val=&quot;0064428B&quot;/&gt;&lt;wsp:rsid wsp:val=&quot;00644511&quot;/&gt;&lt;wsp:rsid wsp:val=&quot;0064486C&quot;/&gt;&lt;wsp:rsid wsp:val=&quot;00644E60&quot;/&gt;&lt;wsp:rsid wsp:val=&quot;00644F00&quot;/&gt;&lt;wsp:rsid wsp:val=&quot;00645657&quot;/&gt;&lt;wsp:rsid wsp:val=&quot;006457B7&quot;/&gt;&lt;wsp:rsid wsp:val=&quot;00646E2C&quot;/&gt;&lt;wsp:rsid wsp:val=&quot;00647CB3&quot;/&gt;&lt;wsp:rsid wsp:val=&quot;00647D60&quot;/&gt;&lt;wsp:rsid wsp:val=&quot;0065011B&quot;/&gt;&lt;wsp:rsid wsp:val=&quot;00650150&quot;/&gt;&lt;wsp:rsid wsp:val=&quot;00650854&quot;/&gt;&lt;wsp:rsid wsp:val=&quot;00650B51&quot;/&gt;&lt;wsp:rsid wsp:val=&quot;00650CF1&quot;/&gt;&lt;wsp:rsid wsp:val=&quot;00650D1E&quot;/&gt;&lt;wsp:rsid wsp:val=&quot;00650DFE&quot;/&gt;&lt;wsp:rsid wsp:val=&quot;00650EB8&quot;/&gt;&lt;wsp:rsid wsp:val=&quot;00650F7C&quot;/&gt;&lt;wsp:rsid wsp:val=&quot;00650FBE&quot;/&gt;&lt;wsp:rsid wsp:val=&quot;006511BA&quot;/&gt;&lt;wsp:rsid wsp:val=&quot;00651216&quot;/&gt;&lt;wsp:rsid wsp:val=&quot;006513D5&quot;/&gt;&lt;wsp:rsid wsp:val=&quot;006518B1&quot;/&gt;&lt;wsp:rsid wsp:val=&quot;00651AD3&quot;/&gt;&lt;wsp:rsid wsp:val=&quot;00651FA0&quot;/&gt;&lt;wsp:rsid wsp:val=&quot;00652BB4&quot;/&gt;&lt;wsp:rsid wsp:val=&quot;00653273&quot;/&gt;&lt;wsp:rsid wsp:val=&quot;00653B2C&quot;/&gt;&lt;wsp:rsid wsp:val=&quot;00653BEA&quot;/&gt;&lt;wsp:rsid wsp:val=&quot;006542FE&quot;/&gt;&lt;wsp:rsid wsp:val=&quot;00654346&quot;/&gt;&lt;wsp:rsid wsp:val=&quot;0065443C&quot;/&gt;&lt;wsp:rsid wsp:val=&quot;006544F6&quot;/&gt;&lt;wsp:rsid wsp:val=&quot;00654A45&quot;/&gt;&lt;wsp:rsid wsp:val=&quot;00654B42&quot;/&gt;&lt;wsp:rsid wsp:val=&quot;00654C1F&quot;/&gt;&lt;wsp:rsid wsp:val=&quot;00654C81&quot;/&gt;&lt;wsp:rsid wsp:val=&quot;00654F6A&quot;/&gt;&lt;wsp:rsid wsp:val=&quot;00655070&quot;/&gt;&lt;wsp:rsid wsp:val=&quot;00655223&quot;/&gt;&lt;wsp:rsid wsp:val=&quot;00655595&quot;/&gt;&lt;wsp:rsid wsp:val=&quot;00655780&quot;/&gt;&lt;wsp:rsid wsp:val=&quot;0065594D&quot;/&gt;&lt;wsp:rsid wsp:val=&quot;006561FF&quot;/&gt;&lt;wsp:rsid wsp:val=&quot;0065635B&quot;/&gt;&lt;wsp:rsid wsp:val=&quot;00656D6F&quot;/&gt;&lt;wsp:rsid wsp:val=&quot;00656E70&quot;/&gt;&lt;wsp:rsid wsp:val=&quot;00657005&quot;/&gt;&lt;wsp:rsid wsp:val=&quot;006578D9&quot;/&gt;&lt;wsp:rsid wsp:val=&quot;00657999&quot;/&gt;&lt;wsp:rsid wsp:val=&quot;00657F67&quot;/&gt;&lt;wsp:rsid wsp:val=&quot;006601A6&quot;/&gt;&lt;wsp:rsid wsp:val=&quot;006601F9&quot;/&gt;&lt;wsp:rsid wsp:val=&quot;006602D1&quot;/&gt;&lt;wsp:rsid wsp:val=&quot;0066055C&quot;/&gt;&lt;wsp:rsid wsp:val=&quot;006605DC&quot;/&gt;&lt;wsp:rsid wsp:val=&quot;0066096E&quot;/&gt;&lt;wsp:rsid wsp:val=&quot;006612E9&quot;/&gt;&lt;wsp:rsid wsp:val=&quot;00661636&quot;/&gt;&lt;wsp:rsid wsp:val=&quot;00661664&quot;/&gt;&lt;wsp:rsid wsp:val=&quot;00661CC2&quot;/&gt;&lt;wsp:rsid wsp:val=&quot;00661D38&quot;/&gt;&lt;wsp:rsid wsp:val=&quot;00662166&quot;/&gt;&lt;wsp:rsid wsp:val=&quot;00662255&quot;/&gt;&lt;wsp:rsid wsp:val=&quot;00662AF6&quot;/&gt;&lt;wsp:rsid wsp:val=&quot;00662DE9&quot;/&gt;&lt;wsp:rsid wsp:val=&quot;00662FA2&quot;/&gt;&lt;wsp:rsid wsp:val=&quot;006635DC&quot;/&gt;&lt;wsp:rsid wsp:val=&quot;0066376A&quot;/&gt;&lt;wsp:rsid wsp:val=&quot;00663908&quot;/&gt;&lt;wsp:rsid wsp:val=&quot;0066402E&quot;/&gt;&lt;wsp:rsid wsp:val=&quot;00664250&quot;/&gt;&lt;wsp:rsid wsp:val=&quot;006646F4&quot;/&gt;&lt;wsp:rsid wsp:val=&quot;00664BF5&quot;/&gt;&lt;wsp:rsid wsp:val=&quot;00665229&quot;/&gt;&lt;wsp:rsid wsp:val=&quot;00665316&quot;/&gt;&lt;wsp:rsid wsp:val=&quot;006654E8&quot;/&gt;&lt;wsp:rsid wsp:val=&quot;0066568F&quot;/&gt;&lt;wsp:rsid wsp:val=&quot;00665882&quot;/&gt;&lt;wsp:rsid wsp:val=&quot;00665CCE&quot;/&gt;&lt;wsp:rsid wsp:val=&quot;006662D2&quot;/&gt;&lt;wsp:rsid wsp:val=&quot;00666948&quot;/&gt;&lt;wsp:rsid wsp:val=&quot;00666C94&quot;/&gt;&lt;wsp:rsid wsp:val=&quot;0066712F&quot;/&gt;&lt;wsp:rsid wsp:val=&quot;006671FD&quot;/&gt;&lt;wsp:rsid wsp:val=&quot;006672FC&quot;/&gt;&lt;wsp:rsid wsp:val=&quot;0066736D&quot;/&gt;&lt;wsp:rsid wsp:val=&quot;00667A27&quot;/&gt;&lt;wsp:rsid wsp:val=&quot;00670450&quot;/&gt;&lt;wsp:rsid wsp:val=&quot;006704BF&quot;/&gt;&lt;wsp:rsid wsp:val=&quot;00670AD6&quot;/&gt;&lt;wsp:rsid wsp:val=&quot;00670D20&quot;/&gt;&lt;wsp:rsid wsp:val=&quot;00670ECD&quot;/&gt;&lt;wsp:rsid wsp:val=&quot;006710F4&quot;/&gt;&lt;wsp:rsid wsp:val=&quot;00671169&quot;/&gt;&lt;wsp:rsid wsp:val=&quot;006713FE&quot;/&gt;&lt;wsp:rsid wsp:val=&quot;00671773&quot;/&gt;&lt;wsp:rsid wsp:val=&quot;00671C8F&quot;/&gt;&lt;wsp:rsid wsp:val=&quot;006723C8&quot;/&gt;&lt;wsp:rsid wsp:val=&quot;006724CA&quot;/&gt;&lt;wsp:rsid wsp:val=&quot;00672605&quot;/&gt;&lt;wsp:rsid wsp:val=&quot;00672966&quot;/&gt;&lt;wsp:rsid wsp:val=&quot;006729A2&quot;/&gt;&lt;wsp:rsid wsp:val=&quot;00672F44&quot;/&gt;&lt;wsp:rsid wsp:val=&quot;00673201&quot;/&gt;&lt;wsp:rsid wsp:val=&quot;0067330E&quot;/&gt;&lt;wsp:rsid wsp:val=&quot;006735BC&quot;/&gt;&lt;wsp:rsid wsp:val=&quot;006737DD&quot;/&gt;&lt;wsp:rsid wsp:val=&quot;00673BDE&quot;/&gt;&lt;wsp:rsid wsp:val=&quot;00673EB7&quot;/&gt;&lt;wsp:rsid wsp:val=&quot;00673FBF&quot;/&gt;&lt;wsp:rsid wsp:val=&quot;00674460&quot;/&gt;&lt;wsp:rsid wsp:val=&quot;00674474&quot;/&gt;&lt;wsp:rsid wsp:val=&quot;00674E8B&quot;/&gt;&lt;wsp:rsid wsp:val=&quot;0067517B&quot;/&gt;&lt;wsp:rsid wsp:val=&quot;006751EF&quot;/&gt;&lt;wsp:rsid wsp:val=&quot;00675652&quot;/&gt;&lt;wsp:rsid wsp:val=&quot;006757DC&quot;/&gt;&lt;wsp:rsid wsp:val=&quot;0067656D&quot;/&gt;&lt;wsp:rsid wsp:val=&quot;006766AF&quot;/&gt;&lt;wsp:rsid wsp:val=&quot;006767B8&quot;/&gt;&lt;wsp:rsid wsp:val=&quot;00676D77&quot;/&gt;&lt;wsp:rsid wsp:val=&quot;00677370&quot;/&gt;&lt;wsp:rsid wsp:val=&quot;006773A5&quot;/&gt;&lt;wsp:rsid wsp:val=&quot;00677725&quot;/&gt;&lt;wsp:rsid wsp:val=&quot;006777A2&quot;/&gt;&lt;wsp:rsid wsp:val=&quot;006777EC&quot;/&gt;&lt;wsp:rsid wsp:val=&quot;00677F20&quot;/&gt;&lt;wsp:rsid wsp:val=&quot;00677FC7&quot;/&gt;&lt;wsp:rsid wsp:val=&quot;0068013A&quot;/&gt;&lt;wsp:rsid wsp:val=&quot;00680199&quot;/&gt;&lt;wsp:rsid wsp:val=&quot;00680A97&quot;/&gt;&lt;wsp:rsid wsp:val=&quot;00680C05&quot;/&gt;&lt;wsp:rsid wsp:val=&quot;00680F30&quot;/&gt;&lt;wsp:rsid wsp:val=&quot;00680F81&quot;/&gt;&lt;wsp:rsid wsp:val=&quot;0068102D&quot;/&gt;&lt;wsp:rsid wsp:val=&quot;0068139A&quot;/&gt;&lt;wsp:rsid wsp:val=&quot;006819F6&quot;/&gt;&lt;wsp:rsid wsp:val=&quot;00681A9A&quot;/&gt;&lt;wsp:rsid wsp:val=&quot;00681BF2&quot;/&gt;&lt;wsp:rsid wsp:val=&quot;00681CF3&quot;/&gt;&lt;wsp:rsid wsp:val=&quot;0068226B&quot;/&gt;&lt;wsp:rsid wsp:val=&quot;00682318&quot;/&gt;&lt;wsp:rsid wsp:val=&quot;006827C5&quot;/&gt;&lt;wsp:rsid wsp:val=&quot;00682A4A&quot;/&gt;&lt;wsp:rsid wsp:val=&quot;00682ED3&quot;/&gt;&lt;wsp:rsid wsp:val=&quot;00683136&quot;/&gt;&lt;wsp:rsid wsp:val=&quot;00683BF9&quot;/&gt;&lt;wsp:rsid wsp:val=&quot;00683D7F&quot;/&gt;&lt;wsp:rsid wsp:val=&quot;00684035&quot;/&gt;&lt;wsp:rsid wsp:val=&quot;006841F4&quot;/&gt;&lt;wsp:rsid wsp:val=&quot;00684258&quot;/&gt;&lt;wsp:rsid wsp:val=&quot;00684353&quot;/&gt;&lt;wsp:rsid wsp:val=&quot;00685586&quot;/&gt;&lt;wsp:rsid wsp:val=&quot;00685725&quot;/&gt;&lt;wsp:rsid wsp:val=&quot;00685D3B&quot;/&gt;&lt;wsp:rsid wsp:val=&quot;0068623E&quot;/&gt;&lt;wsp:rsid wsp:val=&quot;00686366&quot;/&gt;&lt;wsp:rsid wsp:val=&quot;0068653A&quot;/&gt;&lt;wsp:rsid wsp:val=&quot;0068657C&quot;/&gt;&lt;wsp:rsid wsp:val=&quot;0068673B&quot;/&gt;&lt;wsp:rsid wsp:val=&quot;00686C33&quot;/&gt;&lt;wsp:rsid wsp:val=&quot;0068721F&quot;/&gt;&lt;wsp:rsid wsp:val=&quot;006879C9&quot;/&gt;&lt;wsp:rsid wsp:val=&quot;006879D8&quot;/&gt;&lt;wsp:rsid wsp:val=&quot;00687E2A&quot;/&gt;&lt;wsp:rsid wsp:val=&quot;00690386&quot;/&gt;&lt;wsp:rsid wsp:val=&quot;006904C0&quot;/&gt;&lt;wsp:rsid wsp:val=&quot;00690D12&quot;/&gt;&lt;wsp:rsid wsp:val=&quot;00690F0E&quot;/&gt;&lt;wsp:rsid wsp:val=&quot;006919C5&quot;/&gt;&lt;wsp:rsid wsp:val=&quot;00691D43&quot;/&gt;&lt;wsp:rsid wsp:val=&quot;00692250&quot;/&gt;&lt;wsp:rsid wsp:val=&quot;00692602&quot;/&gt;&lt;wsp:rsid wsp:val=&quot;00692799&quot;/&gt;&lt;wsp:rsid wsp:val=&quot;006927F0&quot;/&gt;&lt;wsp:rsid wsp:val=&quot;00692979&quot;/&gt;&lt;wsp:rsid wsp:val=&quot;00692A0D&quot;/&gt;&lt;wsp:rsid wsp:val=&quot;00693077&quot;/&gt;&lt;wsp:rsid wsp:val=&quot;00693295&quot;/&gt;&lt;wsp:rsid wsp:val=&quot;00693386&quot;/&gt;&lt;wsp:rsid wsp:val=&quot;00693CA1&quot;/&gt;&lt;wsp:rsid wsp:val=&quot;00693CCC&quot;/&gt;&lt;wsp:rsid wsp:val=&quot;006943ED&quot;/&gt;&lt;wsp:rsid wsp:val=&quot;0069447C&quot;/&gt;&lt;wsp:rsid wsp:val=&quot;0069461D&quot;/&gt;&lt;wsp:rsid wsp:val=&quot;006949AD&quot;/&gt;&lt;wsp:rsid wsp:val=&quot;006949CD&quot;/&gt;&lt;wsp:rsid wsp:val=&quot;00694D1C&quot;/&gt;&lt;wsp:rsid wsp:val=&quot;00694D7A&quot;/&gt;&lt;wsp:rsid wsp:val=&quot;00695A99&quot;/&gt;&lt;wsp:rsid wsp:val=&quot;00695E95&quot;/&gt;&lt;wsp:rsid wsp:val=&quot;00696244&quot;/&gt;&lt;wsp:rsid wsp:val=&quot;0069643A&quot;/&gt;&lt;wsp:rsid wsp:val=&quot;006964E5&quot;/&gt;&lt;wsp:rsid wsp:val=&quot;0069675A&quot;/&gt;&lt;wsp:rsid wsp:val=&quot;006969D6&quot;/&gt;&lt;wsp:rsid wsp:val=&quot;0069755C&quot;/&gt;&lt;wsp:rsid wsp:val=&quot;006979DC&quot;/&gt;&lt;wsp:rsid wsp:val=&quot;00697C2C&quot;/&gt;&lt;wsp:rsid wsp:val=&quot;006A05EF&quot;/&gt;&lt;wsp:rsid wsp:val=&quot;006A0942&quot;/&gt;&lt;wsp:rsid wsp:val=&quot;006A18CF&quot;/&gt;&lt;wsp:rsid wsp:val=&quot;006A18DD&quot;/&gt;&lt;wsp:rsid wsp:val=&quot;006A221C&quot;/&gt;&lt;wsp:rsid wsp:val=&quot;006A2347&quot;/&gt;&lt;wsp:rsid wsp:val=&quot;006A23FD&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58B&quot;/&gt;&lt;wsp:rsid wsp:val=&quot;006A3D40&quot;/&gt;&lt;wsp:rsid wsp:val=&quot;006A3F94&quot;/&gt;&lt;wsp:rsid wsp:val=&quot;006A4113&quot;/&gt;&lt;wsp:rsid wsp:val=&quot;006A457C&quot;/&gt;&lt;wsp:rsid wsp:val=&quot;006A4584&quot;/&gt;&lt;wsp:rsid wsp:val=&quot;006A484F&quot;/&gt;&lt;wsp:rsid wsp:val=&quot;006A49B5&quot;/&gt;&lt;wsp:rsid wsp:val=&quot;006A5185&quot;/&gt;&lt;wsp:rsid wsp:val=&quot;006A5A45&quot;/&gt;&lt;wsp:rsid wsp:val=&quot;006A5CA3&quot;/&gt;&lt;wsp:rsid wsp:val=&quot;006A5E26&quot;/&gt;&lt;wsp:rsid wsp:val=&quot;006A6725&quot;/&gt;&lt;wsp:rsid wsp:val=&quot;006A6B69&quot;/&gt;&lt;wsp:rsid wsp:val=&quot;006A6CCF&quot;/&gt;&lt;wsp:rsid wsp:val=&quot;006A6CD8&quot;/&gt;&lt;wsp:rsid wsp:val=&quot;006A7574&quot;/&gt;&lt;wsp:rsid wsp:val=&quot;006A7984&quot;/&gt;&lt;wsp:rsid wsp:val=&quot;006A7BF2&quot;/&gt;&lt;wsp:rsid wsp:val=&quot;006A7C40&quot;/&gt;&lt;wsp:rsid wsp:val=&quot;006A7FDD&quot;/&gt;&lt;wsp:rsid wsp:val=&quot;006B0489&quot;/&gt;&lt;wsp:rsid wsp:val=&quot;006B0A5E&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790&quot;/&gt;&lt;wsp:rsid wsp:val=&quot;006B393F&quot;/&gt;&lt;wsp:rsid wsp:val=&quot;006B3B90&quot;/&gt;&lt;wsp:rsid wsp:val=&quot;006B3E55&quot;/&gt;&lt;wsp:rsid wsp:val=&quot;006B4566&quot;/&gt;&lt;wsp:rsid wsp:val=&quot;006B460F&quot;/&gt;&lt;wsp:rsid wsp:val=&quot;006B4B53&quot;/&gt;&lt;wsp:rsid wsp:val=&quot;006B4D4E&quot;/&gt;&lt;wsp:rsid wsp:val=&quot;006B63A2&quot;/&gt;&lt;wsp:rsid wsp:val=&quot;006B6AD0&quot;/&gt;&lt;wsp:rsid wsp:val=&quot;006B6BA3&quot;/&gt;&lt;wsp:rsid wsp:val=&quot;006B6C95&quot;/&gt;&lt;wsp:rsid wsp:val=&quot;006B725C&quot;/&gt;&lt;wsp:rsid wsp:val=&quot;006B785D&quot;/&gt;&lt;wsp:rsid wsp:val=&quot;006B7864&quot;/&gt;&lt;wsp:rsid wsp:val=&quot;006B789D&quot;/&gt;&lt;wsp:rsid wsp:val=&quot;006B7953&quot;/&gt;&lt;wsp:rsid wsp:val=&quot;006C0079&quot;/&gt;&lt;wsp:rsid wsp:val=&quot;006C02E3&quot;/&gt;&lt;wsp:rsid wsp:val=&quot;006C03B2&quot;/&gt;&lt;wsp:rsid wsp:val=&quot;006C09DD&quot;/&gt;&lt;wsp:rsid wsp:val=&quot;006C0A1A&quot;/&gt;&lt;wsp:rsid wsp:val=&quot;006C10B4&quot;/&gt;&lt;wsp:rsid wsp:val=&quot;006C18F3&quot;/&gt;&lt;wsp:rsid wsp:val=&quot;006C1B3F&quot;/&gt;&lt;wsp:rsid wsp:val=&quot;006C2113&quot;/&gt;&lt;wsp:rsid wsp:val=&quot;006C27DA&quot;/&gt;&lt;wsp:rsid wsp:val=&quot;006C2CDB&quot;/&gt;&lt;wsp:rsid wsp:val=&quot;006C3009&quot;/&gt;&lt;wsp:rsid wsp:val=&quot;006C375B&quot;/&gt;&lt;wsp:rsid wsp:val=&quot;006C377A&quot;/&gt;&lt;wsp:rsid wsp:val=&quot;006C3EF2&quot;/&gt;&lt;wsp:rsid wsp:val=&quot;006C3F40&quot;/&gt;&lt;wsp:rsid wsp:val=&quot;006C44D3&quot;/&gt;&lt;wsp:rsid wsp:val=&quot;006C45C1&quot;/&gt;&lt;wsp:rsid wsp:val=&quot;006C47EE&quot;/&gt;&lt;wsp:rsid wsp:val=&quot;006C4B0F&quot;/&gt;&lt;wsp:rsid wsp:val=&quot;006C4B11&quot;/&gt;&lt;wsp:rsid wsp:val=&quot;006C4D69&quot;/&gt;&lt;wsp:rsid wsp:val=&quot;006C5023&quot;/&gt;&lt;wsp:rsid wsp:val=&quot;006C50C3&quot;/&gt;&lt;wsp:rsid wsp:val=&quot;006C50D3&quot;/&gt;&lt;wsp:rsid wsp:val=&quot;006C5215&quot;/&gt;&lt;wsp:rsid wsp:val=&quot;006C566C&quot;/&gt;&lt;wsp:rsid wsp:val=&quot;006C57EC&quot;/&gt;&lt;wsp:rsid wsp:val=&quot;006C5A4C&quot;/&gt;&lt;wsp:rsid wsp:val=&quot;006C5B51&quot;/&gt;&lt;wsp:rsid wsp:val=&quot;006C5C20&quot;/&gt;&lt;wsp:rsid wsp:val=&quot;006C5FF1&quot;/&gt;&lt;wsp:rsid wsp:val=&quot;006C6253&quot;/&gt;&lt;wsp:rsid wsp:val=&quot;006C6287&quot;/&gt;&lt;wsp:rsid wsp:val=&quot;006C6649&quot;/&gt;&lt;wsp:rsid wsp:val=&quot;006C677C&quot;/&gt;&lt;wsp:rsid wsp:val=&quot;006C6E76&quot;/&gt;&lt;wsp:rsid wsp:val=&quot;006C6E92&quot;/&gt;&lt;wsp:rsid wsp:val=&quot;006C6FF5&quot;/&gt;&lt;wsp:rsid wsp:val=&quot;006C7428&quot;/&gt;&lt;wsp:rsid wsp:val=&quot;006C75C9&quot;/&gt;&lt;wsp:rsid wsp:val=&quot;006D0233&quot;/&gt;&lt;wsp:rsid wsp:val=&quot;006D03CD&quot;/&gt;&lt;wsp:rsid wsp:val=&quot;006D08A7&quot;/&gt;&lt;wsp:rsid wsp:val=&quot;006D0A70&quot;/&gt;&lt;wsp:rsid wsp:val=&quot;006D0AD9&quot;/&gt;&lt;wsp:rsid wsp:val=&quot;006D0B57&quot;/&gt;&lt;wsp:rsid wsp:val=&quot;006D0DED&quot;/&gt;&lt;wsp:rsid wsp:val=&quot;006D19ED&quot;/&gt;&lt;wsp:rsid wsp:val=&quot;006D1A23&quot;/&gt;&lt;wsp:rsid wsp:val=&quot;006D1F1A&quot;/&gt;&lt;wsp:rsid wsp:val=&quot;006D21FF&quot;/&gt;&lt;wsp:rsid wsp:val=&quot;006D2627&quot;/&gt;&lt;wsp:rsid wsp:val=&quot;006D2B11&quot;/&gt;&lt;wsp:rsid wsp:val=&quot;006D31AF&quot;/&gt;&lt;wsp:rsid wsp:val=&quot;006D31DD&quot;/&gt;&lt;wsp:rsid wsp:val=&quot;006D343D&quot;/&gt;&lt;wsp:rsid wsp:val=&quot;006D3D66&quot;/&gt;&lt;wsp:rsid wsp:val=&quot;006D3E35&quot;/&gt;&lt;wsp:rsid wsp:val=&quot;006D409F&quot;/&gt;&lt;wsp:rsid wsp:val=&quot;006D492A&quot;/&gt;&lt;wsp:rsid wsp:val=&quot;006D493C&quot;/&gt;&lt;wsp:rsid wsp:val=&quot;006D4CBD&quot;/&gt;&lt;wsp:rsid wsp:val=&quot;006D4E49&quot;/&gt;&lt;wsp:rsid wsp:val=&quot;006D4F72&quot;/&gt;&lt;wsp:rsid wsp:val=&quot;006D5606&quot;/&gt;&lt;wsp:rsid wsp:val=&quot;006D59BF&quot;/&gt;&lt;wsp:rsid wsp:val=&quot;006D5AE7&quot;/&gt;&lt;wsp:rsid wsp:val=&quot;006D5EC2&quot;/&gt;&lt;wsp:rsid wsp:val=&quot;006D5FEF&quot;/&gt;&lt;wsp:rsid wsp:val=&quot;006D615D&quot;/&gt;&lt;wsp:rsid wsp:val=&quot;006D634C&quot;/&gt;&lt;wsp:rsid wsp:val=&quot;006D65A4&quot;/&gt;&lt;wsp:rsid wsp:val=&quot;006D73E0&quot;/&gt;&lt;wsp:rsid wsp:val=&quot;006D7598&quot;/&gt;&lt;wsp:rsid wsp:val=&quot;006D7650&quot;/&gt;&lt;wsp:rsid wsp:val=&quot;006D7B93&quot;/&gt;&lt;wsp:rsid wsp:val=&quot;006D7D41&quot;/&gt;&lt;wsp:rsid wsp:val=&quot;006D7DAD&quot;/&gt;&lt;wsp:rsid wsp:val=&quot;006E078E&quot;/&gt;&lt;wsp:rsid wsp:val=&quot;006E0ADC&quot;/&gt;&lt;wsp:rsid wsp:val=&quot;006E0B16&quot;/&gt;&lt;wsp:rsid wsp:val=&quot;006E0E60&quot;/&gt;&lt;wsp:rsid wsp:val=&quot;006E0ED0&quot;/&gt;&lt;wsp:rsid wsp:val=&quot;006E176F&quot;/&gt;&lt;wsp:rsid wsp:val=&quot;006E22CC&quot;/&gt;&lt;wsp:rsid wsp:val=&quot;006E2AA6&quot;/&gt;&lt;wsp:rsid wsp:val=&quot;006E3854&quot;/&gt;&lt;wsp:rsid wsp:val=&quot;006E3BA9&quot;/&gt;&lt;wsp:rsid wsp:val=&quot;006E3D3A&quot;/&gt;&lt;wsp:rsid wsp:val=&quot;006E40E5&quot;/&gt;&lt;wsp:rsid wsp:val=&quot;006E4361&quot;/&gt;&lt;wsp:rsid wsp:val=&quot;006E459B&quot;/&gt;&lt;wsp:rsid wsp:val=&quot;006E4917&quot;/&gt;&lt;wsp:rsid wsp:val=&quot;006E5093&quot;/&gt;&lt;wsp:rsid wsp:val=&quot;006E512D&quot;/&gt;&lt;wsp:rsid wsp:val=&quot;006E5151&quot;/&gt;&lt;wsp:rsid wsp:val=&quot;006E54EC&quot;/&gt;&lt;wsp:rsid wsp:val=&quot;006E554E&quot;/&gt;&lt;wsp:rsid wsp:val=&quot;006E55EF&quot;/&gt;&lt;wsp:rsid wsp:val=&quot;006E574E&quot;/&gt;&lt;wsp:rsid wsp:val=&quot;006E5FE9&quot;/&gt;&lt;wsp:rsid wsp:val=&quot;006E6043&quot;/&gt;&lt;wsp:rsid wsp:val=&quot;006E6311&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4E2&quot;/&gt;&lt;wsp:rsid wsp:val=&quot;006F05C2&quot;/&gt;&lt;wsp:rsid wsp:val=&quot;006F090B&quot;/&gt;&lt;wsp:rsid wsp:val=&quot;006F0C12&quot;/&gt;&lt;wsp:rsid wsp:val=&quot;006F0E20&quot;/&gt;&lt;wsp:rsid wsp:val=&quot;006F0EB1&quot;/&gt;&lt;wsp:rsid wsp:val=&quot;006F0F8E&quot;/&gt;&lt;wsp:rsid wsp:val=&quot;006F1008&quot;/&gt;&lt;wsp:rsid wsp:val=&quot;006F13E6&quot;/&gt;&lt;wsp:rsid wsp:val=&quot;006F1D86&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72&quot;/&gt;&lt;wsp:rsid wsp:val=&quot;006F4189&quot;/&gt;&lt;wsp:rsid wsp:val=&quot;006F45CB&quot;/&gt;&lt;wsp:rsid wsp:val=&quot;006F4A19&quot;/&gt;&lt;wsp:rsid wsp:val=&quot;006F557B&quot;/&gt;&lt;wsp:rsid wsp:val=&quot;006F5B41&quot;/&gt;&lt;wsp:rsid wsp:val=&quot;006F6689&quot;/&gt;&lt;wsp:rsid wsp:val=&quot;006F6740&quot;/&gt;&lt;wsp:rsid wsp:val=&quot;006F6C5E&quot;/&gt;&lt;wsp:rsid wsp:val=&quot;006F7181&quot;/&gt;&lt;wsp:rsid wsp:val=&quot;006F73A7&quot;/&gt;&lt;wsp:rsid wsp:val=&quot;006F746D&quot;/&gt;&lt;wsp:rsid wsp:val=&quot;006F7A92&quot;/&gt;&lt;wsp:rsid wsp:val=&quot;006F7C53&quot;/&gt;&lt;wsp:rsid wsp:val=&quot;006F7E42&quot;/&gt;&lt;wsp:rsid wsp:val=&quot;00700042&quot;/&gt;&lt;wsp:rsid wsp:val=&quot;0070023A&quot;/&gt;&lt;wsp:rsid wsp:val=&quot;007003F7&quot;/&gt;&lt;wsp:rsid wsp:val=&quot;0070179E&quot;/&gt;&lt;wsp:rsid wsp:val=&quot;007017EA&quot;/&gt;&lt;wsp:rsid wsp:val=&quot;0070181F&quot;/&gt;&lt;wsp:rsid wsp:val=&quot;0070193E&quot;/&gt;&lt;wsp:rsid wsp:val=&quot;00701B27&quot;/&gt;&lt;wsp:rsid wsp:val=&quot;00701D40&quot;/&gt;&lt;wsp:rsid wsp:val=&quot;00702BFC&quot;/&gt;&lt;wsp:rsid wsp:val=&quot;00702E6B&quot;/&gt;&lt;wsp:rsid wsp:val=&quot;007034BC&quot;/&gt;&lt;wsp:rsid wsp:val=&quot;007035F6&quot;/&gt;&lt;wsp:rsid wsp:val=&quot;007036E5&quot;/&gt;&lt;wsp:rsid wsp:val=&quot;00703D58&quot;/&gt;&lt;wsp:rsid wsp:val=&quot;00704266&quot;/&gt;&lt;wsp:rsid wsp:val=&quot;007043B3&quot;/&gt;&lt;wsp:rsid wsp:val=&quot;007044C2&quot;/&gt;&lt;wsp:rsid wsp:val=&quot;007047A7&quot;/&gt;&lt;wsp:rsid wsp:val=&quot;00704A33&quot;/&gt;&lt;wsp:rsid wsp:val=&quot;00704DEB&quot;/&gt;&lt;wsp:rsid wsp:val=&quot;00705584&quot;/&gt;&lt;wsp:rsid wsp:val=&quot;00705C6C&quot;/&gt;&lt;wsp:rsid wsp:val=&quot;00705E96&quot;/&gt;&lt;wsp:rsid wsp:val=&quot;00706E08&quot;/&gt;&lt;wsp:rsid wsp:val=&quot;00706F3F&quot;/&gt;&lt;wsp:rsid wsp:val=&quot;0070711F&quot;/&gt;&lt;wsp:rsid wsp:val=&quot;0070743B&quot;/&gt;&lt;wsp:rsid wsp:val=&quot;0070796A&quot;/&gt;&lt;wsp:rsid wsp:val=&quot;00707A89&quot;/&gt;&lt;wsp:rsid wsp:val=&quot;007101EE&quot;/&gt;&lt;wsp:rsid wsp:val=&quot;00710839&quot;/&gt;&lt;wsp:rsid wsp:val=&quot;00710905&quot;/&gt;&lt;wsp:rsid wsp:val=&quot;00710994&quot;/&gt;&lt;wsp:rsid wsp:val=&quot;007109CD&quot;/&gt;&lt;wsp:rsid wsp:val=&quot;00710A3E&quot;/&gt;&lt;wsp:rsid wsp:val=&quot;00710BCF&quot;/&gt;&lt;wsp:rsid wsp:val=&quot;00710D33&quot;/&gt;&lt;wsp:rsid wsp:val=&quot;00710E31&quot;/&gt;&lt;wsp:rsid wsp:val=&quot;007110FE&quot;/&gt;&lt;wsp:rsid wsp:val=&quot;00711366&quot;/&gt;&lt;wsp:rsid wsp:val=&quot;00711760&quot;/&gt;&lt;wsp:rsid wsp:val=&quot;0071196B&quot;/&gt;&lt;wsp:rsid wsp:val=&quot;00711A0F&quot;/&gt;&lt;wsp:rsid wsp:val=&quot;00711AE4&quot;/&gt;&lt;wsp:rsid wsp:val=&quot;00711CBA&quot;/&gt;&lt;wsp:rsid wsp:val=&quot;00711D10&quot;/&gt;&lt;wsp:rsid wsp:val=&quot;00711D73&quot;/&gt;&lt;wsp:rsid wsp:val=&quot;00711E0C&quot;/&gt;&lt;wsp:rsid wsp:val=&quot;007128DA&quot;/&gt;&lt;wsp:rsid wsp:val=&quot;00712A0F&quot;/&gt;&lt;wsp:rsid wsp:val=&quot;00712FDB&quot;/&gt;&lt;wsp:rsid wsp:val=&quot;0071374D&quot;/&gt;&lt;wsp:rsid wsp:val=&quot;00714095&quot;/&gt;&lt;wsp:rsid wsp:val=&quot;00714312&quot;/&gt;&lt;wsp:rsid wsp:val=&quot;00714526&quot;/&gt;&lt;wsp:rsid wsp:val=&quot;00714722&quot;/&gt;&lt;wsp:rsid wsp:val=&quot;00714A2D&quot;/&gt;&lt;wsp:rsid wsp:val=&quot;00714D6A&quot;/&gt;&lt;wsp:rsid wsp:val=&quot;00715920&quot;/&gt;&lt;wsp:rsid wsp:val=&quot;00715F49&quot;/&gt;&lt;wsp:rsid wsp:val=&quot;00716037&quot;/&gt;&lt;wsp:rsid wsp:val=&quot;007162F2&quot;/&gt;&lt;wsp:rsid wsp:val=&quot;007163BF&quot;/&gt;&lt;wsp:rsid wsp:val=&quot;0071649C&quot;/&gt;&lt;wsp:rsid wsp:val=&quot;00716528&quot;/&gt;&lt;wsp:rsid wsp:val=&quot;007166E4&quot;/&gt;&lt;wsp:rsid wsp:val=&quot;00716FC0&quot;/&gt;&lt;wsp:rsid wsp:val=&quot;00717267&quot;/&gt;&lt;wsp:rsid wsp:val=&quot;007178EE&quot;/&gt;&lt;wsp:rsid wsp:val=&quot;00717B0A&quot;/&gt;&lt;wsp:rsid wsp:val=&quot;00720759&quot;/&gt;&lt;wsp:rsid wsp:val=&quot;007208FF&quot;/&gt;&lt;wsp:rsid wsp:val=&quot;00720BD4&quot;/&gt;&lt;wsp:rsid wsp:val=&quot;00720D16&quot;/&gt;&lt;wsp:rsid wsp:val=&quot;00720F2A&quot;/&gt;&lt;wsp:rsid wsp:val=&quot;00721011&quot;/&gt;&lt;wsp:rsid wsp:val=&quot;0072116F&quot;/&gt;&lt;wsp:rsid wsp:val=&quot;007215A9&quot;/&gt;&lt;wsp:rsid wsp:val=&quot;007215BF&quot;/&gt;&lt;wsp:rsid wsp:val=&quot;007218A9&quot;/&gt;&lt;wsp:rsid wsp:val=&quot;0072190B&quot;/&gt;&lt;wsp:rsid wsp:val=&quot;00721965&quot;/&gt;&lt;wsp:rsid wsp:val=&quot;00721E1D&quot;/&gt;&lt;wsp:rsid wsp:val=&quot;00721E87&quot;/&gt;&lt;wsp:rsid wsp:val=&quot;00721F9A&quot;/&gt;&lt;wsp:rsid wsp:val=&quot;00722B72&quot;/&gt;&lt;wsp:rsid wsp:val=&quot;00723701&quot;/&gt;&lt;wsp:rsid wsp:val=&quot;00723C7E&quot;/&gt;&lt;wsp:rsid wsp:val=&quot;00723EC3&quot;/&gt;&lt;wsp:rsid wsp:val=&quot;00724426&quot;/&gt;&lt;wsp:rsid wsp:val=&quot;00725068&quot;/&gt;&lt;wsp:rsid wsp:val=&quot;007254B1&quot;/&gt;&lt;wsp:rsid wsp:val=&quot;0072560E&quot;/&gt;&lt;wsp:rsid wsp:val=&quot;007257FE&quot;/&gt;&lt;wsp:rsid wsp:val=&quot;00725CB6&quot;/&gt;&lt;wsp:rsid wsp:val=&quot;00725D75&quot;/&gt;&lt;wsp:rsid wsp:val=&quot;0072602E&quot;/&gt;&lt;wsp:rsid wsp:val=&quot;00726281&quot;/&gt;&lt;wsp:rsid wsp:val=&quot;0072665F&quot;/&gt;&lt;wsp:rsid wsp:val=&quot;007275D0&quot;/&gt;&lt;wsp:rsid wsp:val=&quot;00727E9F&quot;/&gt;&lt;wsp:rsid wsp:val=&quot;00730302&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2E4B&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97A&quot;/&gt;&lt;wsp:rsid wsp:val=&quot;007356D0&quot;/&gt;&lt;wsp:rsid wsp:val=&quot;0073637C&quot;/&gt;&lt;wsp:rsid wsp:val=&quot;007366CA&quot;/&gt;&lt;wsp:rsid wsp:val=&quot;00736D7B&quot;/&gt;&lt;wsp:rsid wsp:val=&quot;007377ED&quot;/&gt;&lt;wsp:rsid wsp:val=&quot;007379C8&quot;/&gt;&lt;wsp:rsid wsp:val=&quot;00740094&quot;/&gt;&lt;wsp:rsid wsp:val=&quot;00740698&quot;/&gt;&lt;wsp:rsid wsp:val=&quot;007406C0&quot;/&gt;&lt;wsp:rsid wsp:val=&quot;0074097D&quot;/&gt;&lt;wsp:rsid wsp:val=&quot;00740AC1&quot;/&gt;&lt;wsp:rsid wsp:val=&quot;00740BBF&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7DB&quot;/&gt;&lt;wsp:rsid wsp:val=&quot;00743867&quot;/&gt;&lt;wsp:rsid wsp:val=&quot;00744055&quot;/&gt;&lt;wsp:rsid wsp:val=&quot;0074460B&quot;/&gt;&lt;wsp:rsid wsp:val=&quot;00744FB1&quot;/&gt;&lt;wsp:rsid wsp:val=&quot;00745307&quot;/&gt;&lt;wsp:rsid wsp:val=&quot;0074576E&quot;/&gt;&lt;wsp:rsid wsp:val=&quot;00745EBB&quot;/&gt;&lt;wsp:rsid wsp:val=&quot;00746167&quot;/&gt;&lt;wsp:rsid wsp:val=&quot;00746199&quot;/&gt;&lt;wsp:rsid wsp:val=&quot;007462A6&quot;/&gt;&lt;wsp:rsid wsp:val=&quot;0074644A&quot;/&gt;&lt;wsp:rsid wsp:val=&quot;007464E7&quot;/&gt;&lt;wsp:rsid wsp:val=&quot;0074723F&quot;/&gt;&lt;wsp:rsid wsp:val=&quot;00747446&quot;/&gt;&lt;wsp:rsid wsp:val=&quot;0074769D&quot;/&gt;&lt;wsp:rsid wsp:val=&quot;00747BD8&quot;/&gt;&lt;wsp:rsid wsp:val=&quot;00747E09&quot;/&gt;&lt;wsp:rsid wsp:val=&quot;00747E4C&quot;/&gt;&lt;wsp:rsid wsp:val=&quot;00747F05&quot;/&gt;&lt;wsp:rsid wsp:val=&quot;007500FC&quot;/&gt;&lt;wsp:rsid wsp:val=&quot;0075038A&quot;/&gt;&lt;wsp:rsid wsp:val=&quot;007509F9&quot;/&gt;&lt;wsp:rsid wsp:val=&quot;00750EF0&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FE7&quot;/&gt;&lt;wsp:rsid wsp:val=&quot;0075312F&quot;/&gt;&lt;wsp:rsid wsp:val=&quot;007536BB&quot;/&gt;&lt;wsp:rsid wsp:val=&quot;00753AFB&quot;/&gt;&lt;wsp:rsid wsp:val=&quot;00753B0F&quot;/&gt;&lt;wsp:rsid wsp:val=&quot;00753B9D&quot;/&gt;&lt;wsp:rsid wsp:val=&quot;00753F01&quot;/&gt;&lt;wsp:rsid wsp:val=&quot;0075412E&quot;/&gt;&lt;wsp:rsid wsp:val=&quot;0075452E&quot;/&gt;&lt;wsp:rsid wsp:val=&quot;00754D64&quot;/&gt;&lt;wsp:rsid wsp:val=&quot;00754EDC&quot;/&gt;&lt;wsp:rsid wsp:val=&quot;00755009&quot;/&gt;&lt;wsp:rsid wsp:val=&quot;0075583A&quot;/&gt;&lt;wsp:rsid wsp:val=&quot;007559EC&quot;/&gt;&lt;wsp:rsid wsp:val=&quot;00755B06&quot;/&gt;&lt;wsp:rsid wsp:val=&quot;00755C07&quot;/&gt;&lt;wsp:rsid wsp:val=&quot;00755E06&quot;/&gt;&lt;wsp:rsid wsp:val=&quot;007564B4&quot;/&gt;&lt;wsp:rsid wsp:val=&quot;007565E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24F&quot;/&gt;&lt;wsp:rsid wsp:val=&quot;007624B9&quot;/&gt;&lt;wsp:rsid wsp:val=&quot;00762924&quot;/&gt;&lt;wsp:rsid wsp:val=&quot;0076295C&quot;/&gt;&lt;wsp:rsid wsp:val=&quot;00762DC1&quot;/&gt;&lt;wsp:rsid wsp:val=&quot;00763055&quot;/&gt;&lt;wsp:rsid wsp:val=&quot;0076375B&quot;/&gt;&lt;wsp:rsid wsp:val=&quot;00763D32&quot;/&gt;&lt;wsp:rsid wsp:val=&quot;00763F7A&quot;/&gt;&lt;wsp:rsid wsp:val=&quot;0076481B&quot;/&gt;&lt;wsp:rsid wsp:val=&quot;00764A37&quot;/&gt;&lt;wsp:rsid wsp:val=&quot;00764CDD&quot;/&gt;&lt;wsp:rsid wsp:val=&quot;00764E4E&quot;/&gt;&lt;wsp:rsid wsp:val=&quot;00764EB8&quot;/&gt;&lt;wsp:rsid wsp:val=&quot;00764F42&quot;/&gt;&lt;wsp:rsid wsp:val=&quot;00765098&quot;/&gt;&lt;wsp:rsid wsp:val=&quot;007657E5&quot;/&gt;&lt;wsp:rsid wsp:val=&quot;0076598E&quot;/&gt;&lt;wsp:rsid wsp:val=&quot;00765E5F&quot;/&gt;&lt;wsp:rsid wsp:val=&quot;00765FDC&quot;/&gt;&lt;wsp:rsid wsp:val=&quot;00766503&quot;/&gt;&lt;wsp:rsid wsp:val=&quot;00766559&quot;/&gt;&lt;wsp:rsid wsp:val=&quot;007667D5&quot;/&gt;&lt;wsp:rsid wsp:val=&quot;00766A87&quot;/&gt;&lt;wsp:rsid wsp:val=&quot;00766B0E&quot;/&gt;&lt;wsp:rsid wsp:val=&quot;00766BFB&quot;/&gt;&lt;wsp:rsid wsp:val=&quot;00766CD1&quot;/&gt;&lt;wsp:rsid wsp:val=&quot;00766DFE&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0ED1&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60&quot;/&gt;&lt;wsp:rsid wsp:val=&quot;007743A1&quot;/&gt;&lt;wsp:rsid wsp:val=&quot;007744EF&quot;/&gt;&lt;wsp:rsid wsp:val=&quot;007750DC&quot;/&gt;&lt;wsp:rsid wsp:val=&quot;00775330&quot;/&gt;&lt;wsp:rsid wsp:val=&quot;00775BAA&quot;/&gt;&lt;wsp:rsid wsp:val=&quot;00775EFD&quot;/&gt;&lt;wsp:rsid wsp:val=&quot;00775F11&quot;/&gt;&lt;wsp:rsid wsp:val=&quot;007762CD&quot;/&gt;&lt;wsp:rsid wsp:val=&quot;007768F2&quot;/&gt;&lt;wsp:rsid wsp:val=&quot;00776A21&quot;/&gt;&lt;wsp:rsid wsp:val=&quot;00776E9E&quot;/&gt;&lt;wsp:rsid wsp:val=&quot;00777053&quot;/&gt;&lt;wsp:rsid wsp:val=&quot;007770F1&quot;/&gt;&lt;wsp:rsid wsp:val=&quot;00777C18&quot;/&gt;&lt;wsp:rsid wsp:val=&quot;00777CD9&quot;/&gt;&lt;wsp:rsid wsp:val=&quot;00777E96&quot;/&gt;&lt;wsp:rsid wsp:val=&quot;00777EE9&quot;/&gt;&lt;wsp:rsid wsp:val=&quot;00780237&quot;/&gt;&lt;wsp:rsid wsp:val=&quot;00780516&quot;/&gt;&lt;wsp:rsid wsp:val=&quot;00780593&quot;/&gt;&lt;wsp:rsid wsp:val=&quot;00780657&quot;/&gt;&lt;wsp:rsid wsp:val=&quot;00780980&quot;/&gt;&lt;wsp:rsid wsp:val=&quot;007809E1&quot;/&gt;&lt;wsp:rsid wsp:val=&quot;00780D72&quot;/&gt;&lt;wsp:rsid wsp:val=&quot;00780E98&quot;/&gt;&lt;wsp:rsid wsp:val=&quot;0078146E&quot;/&gt;&lt;wsp:rsid wsp:val=&quot;00781633&quot;/&gt;&lt;wsp:rsid wsp:val=&quot;0078165E&quot;/&gt;&lt;wsp:rsid wsp:val=&quot;007816FD&quot;/&gt;&lt;wsp:rsid wsp:val=&quot;00781B9A&quot;/&gt;&lt;wsp:rsid wsp:val=&quot;00781DAD&quot;/&gt;&lt;wsp:rsid wsp:val=&quot;00782266&quot;/&gt;&lt;wsp:rsid wsp:val=&quot;007822AB&quot;/&gt;&lt;wsp:rsid wsp:val=&quot;0078243D&quot;/&gt;&lt;wsp:rsid wsp:val=&quot;00782D8A&quot;/&gt;&lt;wsp:rsid wsp:val=&quot;00783315&quot;/&gt;&lt;wsp:rsid wsp:val=&quot;007833C3&quot;/&gt;&lt;wsp:rsid wsp:val=&quot;007833DA&quot;/&gt;&lt;wsp:rsid wsp:val=&quot;007837BE&quot;/&gt;&lt;wsp:rsid wsp:val=&quot;0078380D&quot;/&gt;&lt;wsp:rsid wsp:val=&quot;007842FE&quot;/&gt;&lt;wsp:rsid wsp:val=&quot;00784442&quot;/&gt;&lt;wsp:rsid wsp:val=&quot;00784702&quot;/&gt;&lt;wsp:rsid wsp:val=&quot;00784C31&quot;/&gt;&lt;wsp:rsid wsp:val=&quot;00784EA1&quot;/&gt;&lt;wsp:rsid wsp:val=&quot;00784FC7&quot;/&gt;&lt;wsp:rsid wsp:val=&quot;00785CEB&quot;/&gt;&lt;wsp:rsid wsp:val=&quot;00785E2D&quot;/&gt;&lt;wsp:rsid wsp:val=&quot;007861D1&quot;/&gt;&lt;wsp:rsid wsp:val=&quot;00786272&quot;/&gt;&lt;wsp:rsid wsp:val=&quot;007864B2&quot;/&gt;&lt;wsp:rsid wsp:val=&quot;007864DC&quot;/&gt;&lt;wsp:rsid wsp:val=&quot;00786613&quot;/&gt;&lt;wsp:rsid wsp:val=&quot;00786620&quot;/&gt;&lt;wsp:rsid wsp:val=&quot;007868B7&quot;/&gt;&lt;wsp:rsid wsp:val=&quot;00786BC0&quot;/&gt;&lt;wsp:rsid wsp:val=&quot;0078756D&quot;/&gt;&lt;wsp:rsid wsp:val=&quot;007875C4&quot;/&gt;&lt;wsp:rsid wsp:val=&quot;00787736&quot;/&gt;&lt;wsp:rsid wsp:val=&quot;00787977&quot;/&gt;&lt;wsp:rsid wsp:val=&quot;00787A55&quot;/&gt;&lt;wsp:rsid wsp:val=&quot;00787FF1&quot;/&gt;&lt;wsp:rsid wsp:val=&quot;00790270&quot;/&gt;&lt;wsp:rsid wsp:val=&quot;00790D4A&quot;/&gt;&lt;wsp:rsid wsp:val=&quot;00790E7E&quot;/&gt;&lt;wsp:rsid wsp:val=&quot;00791040&quot;/&gt;&lt;wsp:rsid wsp:val=&quot;007913A8&quot;/&gt;&lt;wsp:rsid wsp:val=&quot;007916D2&quot;/&gt;&lt;wsp:rsid wsp:val=&quot;00791ADE&quot;/&gt;&lt;wsp:rsid wsp:val=&quot;00791BEA&quot;/&gt;&lt;wsp:rsid wsp:val=&quot;00792486&quot;/&gt;&lt;wsp:rsid wsp:val=&quot;00792690&quot;/&gt;&lt;wsp:rsid wsp:val=&quot;007926B7&quot;/&gt;&lt;wsp:rsid wsp:val=&quot;00792A89&quot;/&gt;&lt;wsp:rsid wsp:val=&quot;00792D23&quot;/&gt;&lt;wsp:rsid wsp:val=&quot;00792ECC&quot;/&gt;&lt;wsp:rsid wsp:val=&quot;007939C7&quot;/&gt;&lt;wsp:rsid wsp:val=&quot;00793F70&quot;/&gt;&lt;wsp:rsid wsp:val=&quot;0079400D&quot;/&gt;&lt;wsp:rsid wsp:val=&quot;00794097&quot;/&gt;&lt;wsp:rsid wsp:val=&quot;00794769&quot;/&gt;&lt;wsp:rsid wsp:val=&quot;007947FB&quot;/&gt;&lt;wsp:rsid wsp:val=&quot;00794842&quot;/&gt;&lt;wsp:rsid wsp:val=&quot;0079485D&quot;/&gt;&lt;wsp:rsid wsp:val=&quot;007949EC&quot;/&gt;&lt;wsp:rsid wsp:val=&quot;007954AC&quot;/&gt;&lt;wsp:rsid wsp:val=&quot;0079601B&quot;/&gt;&lt;wsp:rsid wsp:val=&quot;007962E1&quot;/&gt;&lt;wsp:rsid wsp:val=&quot;00796589&quot;/&gt;&lt;wsp:rsid wsp:val=&quot;0079663F&quot;/&gt;&lt;wsp:rsid wsp:val=&quot;0079692D&quot;/&gt;&lt;wsp:rsid wsp:val=&quot;00796F91&quot;/&gt;&lt;wsp:rsid wsp:val=&quot;00797DAA&quot;/&gt;&lt;wsp:rsid wsp:val=&quot;00797FCF&quot;/&gt;&lt;wsp:rsid wsp:val=&quot;007A0616&quot;/&gt;&lt;wsp:rsid wsp:val=&quot;007A091C&quot;/&gt;&lt;wsp:rsid wsp:val=&quot;007A0DAC&quot;/&gt;&lt;wsp:rsid wsp:val=&quot;007A1189&quot;/&gt;&lt;wsp:rsid wsp:val=&quot;007A15BA&quot;/&gt;&lt;wsp:rsid wsp:val=&quot;007A166E&quot;/&gt;&lt;wsp:rsid wsp:val=&quot;007A16BA&quot;/&gt;&lt;wsp:rsid wsp:val=&quot;007A1964&quot;/&gt;&lt;wsp:rsid wsp:val=&quot;007A1B63&quot;/&gt;&lt;wsp:rsid wsp:val=&quot;007A2A53&quot;/&gt;&lt;wsp:rsid wsp:val=&quot;007A2BFF&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84&quot;/&gt;&lt;wsp:rsid wsp:val=&quot;007A4AF1&quot;/&gt;&lt;wsp:rsid wsp:val=&quot;007A5288&quot;/&gt;&lt;wsp:rsid wsp:val=&quot;007A618D&quot;/&gt;&lt;wsp:rsid wsp:val=&quot;007A6333&quot;/&gt;&lt;wsp:rsid wsp:val=&quot;007A6477&quot;/&gt;&lt;wsp:rsid wsp:val=&quot;007A6909&quot;/&gt;&lt;wsp:rsid wsp:val=&quot;007A6D88&quot;/&gt;&lt;wsp:rsid wsp:val=&quot;007A75A3&quot;/&gt;&lt;wsp:rsid wsp:val=&quot;007B0253&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27B&quot;/&gt;&lt;wsp:rsid wsp:val=&quot;007B3476&quot;/&gt;&lt;wsp:rsid wsp:val=&quot;007B389A&quot;/&gt;&lt;wsp:rsid wsp:val=&quot;007B3D55&quot;/&gt;&lt;wsp:rsid wsp:val=&quot;007B4097&quot;/&gt;&lt;wsp:rsid wsp:val=&quot;007B40AD&quot;/&gt;&lt;wsp:rsid wsp:val=&quot;007B448A&quot;/&gt;&lt;wsp:rsid wsp:val=&quot;007B44DC&quot;/&gt;&lt;wsp:rsid wsp:val=&quot;007B4543&quot;/&gt;&lt;wsp:rsid wsp:val=&quot;007B480B&quot;/&gt;&lt;wsp:rsid wsp:val=&quot;007B4937&quot;/&gt;&lt;wsp:rsid wsp:val=&quot;007B51B7&quot;/&gt;&lt;wsp:rsid wsp:val=&quot;007B5334&quot;/&gt;&lt;wsp:rsid wsp:val=&quot;007B53E5&quot;/&gt;&lt;wsp:rsid wsp:val=&quot;007B5A1D&quot;/&gt;&lt;wsp:rsid wsp:val=&quot;007B5A66&quot;/&gt;&lt;wsp:rsid wsp:val=&quot;007B630D&quot;/&gt;&lt;wsp:rsid wsp:val=&quot;007B697F&quot;/&gt;&lt;wsp:rsid wsp:val=&quot;007B6B11&quot;/&gt;&lt;wsp:rsid wsp:val=&quot;007B74C5&quot;/&gt;&lt;wsp:rsid wsp:val=&quot;007B7A26&quot;/&gt;&lt;wsp:rsid wsp:val=&quot;007B7A2C&quot;/&gt;&lt;wsp:rsid wsp:val=&quot;007C0880&quot;/&gt;&lt;wsp:rsid wsp:val=&quot;007C0BD2&quot;/&gt;&lt;wsp:rsid wsp:val=&quot;007C0CF6&quot;/&gt;&lt;wsp:rsid wsp:val=&quot;007C0E34&quot;/&gt;&lt;wsp:rsid wsp:val=&quot;007C0F3A&quot;/&gt;&lt;wsp:rsid wsp:val=&quot;007C1065&quot;/&gt;&lt;wsp:rsid wsp:val=&quot;007C1537&quot;/&gt;&lt;wsp:rsid wsp:val=&quot;007C1B94&quot;/&gt;&lt;wsp:rsid wsp:val=&quot;007C2A39&quot;/&gt;&lt;wsp:rsid wsp:val=&quot;007C3CF0&quot;/&gt;&lt;wsp:rsid wsp:val=&quot;007C3D88&quot;/&gt;&lt;wsp:rsid wsp:val=&quot;007C3F14&quot;/&gt;&lt;wsp:rsid wsp:val=&quot;007C4F26&quot;/&gt;&lt;wsp:rsid wsp:val=&quot;007C508D&quot;/&gt;&lt;wsp:rsid wsp:val=&quot;007C515A&quot;/&gt;&lt;wsp:rsid wsp:val=&quot;007C52ED&quot;/&gt;&lt;wsp:rsid wsp:val=&quot;007C56CE&quot;/&gt;&lt;wsp:rsid wsp:val=&quot;007C5AB0&quot;/&gt;&lt;wsp:rsid wsp:val=&quot;007C5CE6&quot;/&gt;&lt;wsp:rsid wsp:val=&quot;007C5DB6&quot;/&gt;&lt;wsp:rsid wsp:val=&quot;007C61E0&quot;/&gt;&lt;wsp:rsid wsp:val=&quot;007C64BC&quot;/&gt;&lt;wsp:rsid wsp:val=&quot;007C6566&quot;/&gt;&lt;wsp:rsid wsp:val=&quot;007C6939&quot;/&gt;&lt;wsp:rsid wsp:val=&quot;007C6941&quot;/&gt;&lt;wsp:rsid wsp:val=&quot;007C6D8A&quot;/&gt;&lt;wsp:rsid wsp:val=&quot;007C6ED4&quot;/&gt;&lt;wsp:rsid wsp:val=&quot;007C6EEE&quot;/&gt;&lt;wsp:rsid wsp:val=&quot;007C72F8&quot;/&gt;&lt;wsp:rsid wsp:val=&quot;007C7EF3&quot;/&gt;&lt;wsp:rsid wsp:val=&quot;007D00EA&quot;/&gt;&lt;wsp:rsid wsp:val=&quot;007D020B&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2435&quot;/&gt;&lt;wsp:rsid wsp:val=&quot;007D2BDA&quot;/&gt;&lt;wsp:rsid wsp:val=&quot;007D2D50&quot;/&gt;&lt;wsp:rsid wsp:val=&quot;007D357E&quot;/&gt;&lt;wsp:rsid wsp:val=&quot;007D3889&quot;/&gt;&lt;wsp:rsid wsp:val=&quot;007D39A2&quot;/&gt;&lt;wsp:rsid wsp:val=&quot;007D39D7&quot;/&gt;&lt;wsp:rsid wsp:val=&quot;007D3A84&quot;/&gt;&lt;wsp:rsid wsp:val=&quot;007D4093&quot;/&gt;&lt;wsp:rsid wsp:val=&quot;007D48B7&quot;/&gt;&lt;wsp:rsid wsp:val=&quot;007D4EA2&quot;/&gt;&lt;wsp:rsid wsp:val=&quot;007D4FF2&quot;/&gt;&lt;wsp:rsid wsp:val=&quot;007D512C&quot;/&gt;&lt;wsp:rsid wsp:val=&quot;007D526F&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7042&quot;/&gt;&lt;wsp:rsid wsp:val=&quot;007D7059&quot;/&gt;&lt;wsp:rsid wsp:val=&quot;007D7224&quot;/&gt;&lt;wsp:rsid wsp:val=&quot;007D794A&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BD8&quot;/&gt;&lt;wsp:rsid wsp:val=&quot;007E0C8C&quot;/&gt;&lt;wsp:rsid wsp:val=&quot;007E1261&quot;/&gt;&lt;wsp:rsid wsp:val=&quot;007E1479&quot;/&gt;&lt;wsp:rsid wsp:val=&quot;007E148E&quot;/&gt;&lt;wsp:rsid wsp:val=&quot;007E152B&quot;/&gt;&lt;wsp:rsid wsp:val=&quot;007E16EB&quot;/&gt;&lt;wsp:rsid wsp:val=&quot;007E1A37&quot;/&gt;&lt;wsp:rsid wsp:val=&quot;007E1A55&quot;/&gt;&lt;wsp:rsid wsp:val=&quot;007E1CB1&quot;/&gt;&lt;wsp:rsid wsp:val=&quot;007E201B&quot;/&gt;&lt;wsp:rsid wsp:val=&quot;007E2146&quot;/&gt;&lt;wsp:rsid wsp:val=&quot;007E2B64&quot;/&gt;&lt;wsp:rsid wsp:val=&quot;007E2B78&quot;/&gt;&lt;wsp:rsid wsp:val=&quot;007E2E4B&quot;/&gt;&lt;wsp:rsid wsp:val=&quot;007E3816&quot;/&gt;&lt;wsp:rsid wsp:val=&quot;007E3F68&quot;/&gt;&lt;wsp:rsid wsp:val=&quot;007E46A3&quot;/&gt;&lt;wsp:rsid wsp:val=&quot;007E486F&quot;/&gt;&lt;wsp:rsid wsp:val=&quot;007E48CD&quot;/&gt;&lt;wsp:rsid wsp:val=&quot;007E48E4&quot;/&gt;&lt;wsp:rsid wsp:val=&quot;007E4C1C&quot;/&gt;&lt;wsp:rsid wsp:val=&quot;007E4D0C&quot;/&gt;&lt;wsp:rsid wsp:val=&quot;007E4F0D&quot;/&gt;&lt;wsp:rsid wsp:val=&quot;007E531F&quot;/&gt;&lt;wsp:rsid wsp:val=&quot;007E5636&quot;/&gt;&lt;wsp:rsid wsp:val=&quot;007E58E9&quot;/&gt;&lt;wsp:rsid wsp:val=&quot;007E5A14&quot;/&gt;&lt;wsp:rsid wsp:val=&quot;007E5FFD&quot;/&gt;&lt;wsp:rsid wsp:val=&quot;007E61CA&quot;/&gt;&lt;wsp:rsid wsp:val=&quot;007E63EB&quot;/&gt;&lt;wsp:rsid wsp:val=&quot;007E6735&quot;/&gt;&lt;wsp:rsid wsp:val=&quot;007E67F4&quot;/&gt;&lt;wsp:rsid wsp:val=&quot;007E6936&quot;/&gt;&lt;wsp:rsid wsp:val=&quot;007E6EF1&quot;/&gt;&lt;wsp:rsid wsp:val=&quot;007E7B2B&quot;/&gt;&lt;wsp:rsid wsp:val=&quot;007E7CBA&quot;/&gt;&lt;wsp:rsid wsp:val=&quot;007F0076&quot;/&gt;&lt;wsp:rsid wsp:val=&quot;007F02A8&quot;/&gt;&lt;wsp:rsid wsp:val=&quot;007F05E0&quot;/&gt;&lt;wsp:rsid wsp:val=&quot;007F0B77&quot;/&gt;&lt;wsp:rsid wsp:val=&quot;007F0DD3&quot;/&gt;&lt;wsp:rsid wsp:val=&quot;007F18C0&quot;/&gt;&lt;wsp:rsid wsp:val=&quot;007F1A4C&quot;/&gt;&lt;wsp:rsid wsp:val=&quot;007F1BD7&quot;/&gt;&lt;wsp:rsid wsp:val=&quot;007F22A5&quot;/&gt;&lt;wsp:rsid wsp:val=&quot;007F2771&quot;/&gt;&lt;wsp:rsid wsp:val=&quot;007F2807&quot;/&gt;&lt;wsp:rsid wsp:val=&quot;007F2DBB&quot;/&gt;&lt;wsp:rsid wsp:val=&quot;007F2ED4&quot;/&gt;&lt;wsp:rsid wsp:val=&quot;007F325B&quot;/&gt;&lt;wsp:rsid wsp:val=&quot;007F3FB0&quot;/&gt;&lt;wsp:rsid wsp:val=&quot;007F43A9&quot;/&gt;&lt;wsp:rsid wsp:val=&quot;007F5608&quot;/&gt;&lt;wsp:rsid wsp:val=&quot;007F5720&quot;/&gt;&lt;wsp:rsid wsp:val=&quot;007F5874&quot;/&gt;&lt;wsp:rsid wsp:val=&quot;007F5D4A&quot;/&gt;&lt;wsp:rsid wsp:val=&quot;007F6562&quot;/&gt;&lt;wsp:rsid wsp:val=&quot;007F65F2&quot;/&gt;&lt;wsp:rsid wsp:val=&quot;007F69AF&quot;/&gt;&lt;wsp:rsid wsp:val=&quot;007F6FFB&quot;/&gt;&lt;wsp:rsid wsp:val=&quot;007F702F&quot;/&gt;&lt;wsp:rsid wsp:val=&quot;007F70D6&quot;/&gt;&lt;wsp:rsid wsp:val=&quot;007F74DA&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3B8&quot;/&gt;&lt;wsp:rsid wsp:val=&quot;0080151C&quot;/&gt;&lt;wsp:rsid wsp:val=&quot;0080179D&quot;/&gt;&lt;wsp:rsid wsp:val=&quot;00801838&quot;/&gt;&lt;wsp:rsid wsp:val=&quot;00801D99&quot;/&gt;&lt;wsp:rsid wsp:val=&quot;00801DCC&quot;/&gt;&lt;wsp:rsid wsp:val=&quot;00801FBC&quot;/&gt;&lt;wsp:rsid wsp:val=&quot;008020DC&quot;/&gt;&lt;wsp:rsid wsp:val=&quot;008021CF&quot;/&gt;&lt;wsp:rsid wsp:val=&quot;00802410&quot;/&gt;&lt;wsp:rsid wsp:val=&quot;008026BB&quot;/&gt;&lt;wsp:rsid wsp:val=&quot;00803A20&quot;/&gt;&lt;wsp:rsid wsp:val=&quot;00803E2E&quot;/&gt;&lt;wsp:rsid wsp:val=&quot;008041E1&quot;/&gt;&lt;wsp:rsid wsp:val=&quot;00804437&quot;/&gt;&lt;wsp:rsid wsp:val=&quot;0080446A&quot;/&gt;&lt;wsp:rsid wsp:val=&quot;00804867&quot;/&gt;&lt;wsp:rsid wsp:val=&quot;00804B2F&quot;/&gt;&lt;wsp:rsid wsp:val=&quot;00804C3F&quot;/&gt;&lt;wsp:rsid wsp:val=&quot;00805227&quot;/&gt;&lt;wsp:rsid wsp:val=&quot;008052C3&quot;/&gt;&lt;wsp:rsid wsp:val=&quot;00805597&quot;/&gt;&lt;wsp:rsid wsp:val=&quot;00806979&quot;/&gt;&lt;wsp:rsid wsp:val=&quot;0080699F&quot;/&gt;&lt;wsp:rsid wsp:val=&quot;00806ACA&quot;/&gt;&lt;wsp:rsid wsp:val=&quot;00806D29&quot;/&gt;&lt;wsp:rsid wsp:val=&quot;0080770D&quot;/&gt;&lt;wsp:rsid wsp:val=&quot;00807D28&quot;/&gt;&lt;wsp:rsid wsp:val=&quot;00807D5E&quot;/&gt;&lt;wsp:rsid wsp:val=&quot;00807E1B&quot;/&gt;&lt;wsp:rsid wsp:val=&quot;0081012C&quot;/&gt;&lt;wsp:rsid wsp:val=&quot;00810234&quot;/&gt;&lt;wsp:rsid wsp:val=&quot;008102A5&quot;/&gt;&lt;wsp:rsid wsp:val=&quot;008102E8&quot;/&gt;&lt;wsp:rsid wsp:val=&quot;00810552&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7B0&quot;/&gt;&lt;wsp:rsid wsp:val=&quot;00812E55&quot;/&gt;&lt;wsp:rsid wsp:val=&quot;0081389D&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CD5&quot;/&gt;&lt;wsp:rsid wsp:val=&quot;00814D2B&quot;/&gt;&lt;wsp:rsid wsp:val=&quot;008154B6&quot;/&gt;&lt;wsp:rsid wsp:val=&quot;008155E8&quot;/&gt;&lt;wsp:rsid wsp:val=&quot;008155ED&quot;/&gt;&lt;wsp:rsid wsp:val=&quot;00815706&quot;/&gt;&lt;wsp:rsid wsp:val=&quot;008158CF&quot;/&gt;&lt;wsp:rsid wsp:val=&quot;00815E33&quot;/&gt;&lt;wsp:rsid wsp:val=&quot;00815E46&quot;/&gt;&lt;wsp:rsid wsp:val=&quot;00815F85&quot;/&gt;&lt;wsp:rsid wsp:val=&quot;00816654&quot;/&gt;&lt;wsp:rsid wsp:val=&quot;00816A54&quot;/&gt;&lt;wsp:rsid wsp:val=&quot;00816AA4&quot;/&gt;&lt;wsp:rsid wsp:val=&quot;00816B73&quot;/&gt;&lt;wsp:rsid wsp:val=&quot;00816D94&quot;/&gt;&lt;wsp:rsid wsp:val=&quot;00816F5B&quot;/&gt;&lt;wsp:rsid wsp:val=&quot;00817508&quot;/&gt;&lt;wsp:rsid wsp:val=&quot;008176CB&quot;/&gt;&lt;wsp:rsid wsp:val=&quot;0081787C&quot;/&gt;&lt;wsp:rsid wsp:val=&quot;008178B3&quot;/&gt;&lt;wsp:rsid wsp:val=&quot;008178CB&quot;/&gt;&lt;wsp:rsid wsp:val=&quot;00817B13&quot;/&gt;&lt;wsp:rsid wsp:val=&quot;00817B8F&quot;/&gt;&lt;wsp:rsid wsp:val=&quot;00817C50&quot;/&gt;&lt;wsp:rsid wsp:val=&quot;00817C96&quot;/&gt;&lt;wsp:rsid wsp:val=&quot;00817D2A&quot;/&gt;&lt;wsp:rsid wsp:val=&quot;00817F27&quot;/&gt;&lt;wsp:rsid wsp:val=&quot;008202C0&quot;/&gt;&lt;wsp:rsid wsp:val=&quot;00820AA0&quot;/&gt;&lt;wsp:rsid wsp:val=&quot;00820DF1&quot;/&gt;&lt;wsp:rsid wsp:val=&quot;0082172C&quot;/&gt;&lt;wsp:rsid wsp:val=&quot;00821992&quot;/&gt;&lt;wsp:rsid wsp:val=&quot;00821D8A&quot;/&gt;&lt;wsp:rsid wsp:val=&quot;0082266A&quot;/&gt;&lt;wsp:rsid wsp:val=&quot;00822C92&quot;/&gt;&lt;wsp:rsid wsp:val=&quot;00823335&quot;/&gt;&lt;wsp:rsid wsp:val=&quot;00823571&quot;/&gt;&lt;wsp:rsid wsp:val=&quot;008237B2&quot;/&gt;&lt;wsp:rsid wsp:val=&quot;00823C2D&quot;/&gt;&lt;wsp:rsid wsp:val=&quot;00823F61&quot;/&gt;&lt;wsp:rsid wsp:val=&quot;0082449E&quot;/&gt;&lt;wsp:rsid wsp:val=&quot;008249FF&quot;/&gt;&lt;wsp:rsid wsp:val=&quot;008251EC&quot;/&gt;&lt;wsp:rsid wsp:val=&quot;0082540D&quot;/&gt;&lt;wsp:rsid wsp:val=&quot;00825DD4&quot;/&gt;&lt;wsp:rsid wsp:val=&quot;00825E76&quot;/&gt;&lt;wsp:rsid wsp:val=&quot;00826204&quot;/&gt;&lt;wsp:rsid wsp:val=&quot;008263FF&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F55&quot;/&gt;&lt;wsp:rsid wsp:val=&quot;0083056F&quot;/&gt;&lt;wsp:rsid wsp:val=&quot;008307F2&quot;/&gt;&lt;wsp:rsid wsp:val=&quot;0083081A&quot;/&gt;&lt;wsp:rsid wsp:val=&quot;008309E1&quot;/&gt;&lt;wsp:rsid wsp:val=&quot;00830B5B&quot;/&gt;&lt;wsp:rsid wsp:val=&quot;00830F16&quot;/&gt;&lt;wsp:rsid wsp:val=&quot;00831198&quot;/&gt;&lt;wsp:rsid wsp:val=&quot;008312E2&quot;/&gt;&lt;wsp:rsid wsp:val=&quot;008314BC&quot;/&gt;&lt;wsp:rsid wsp:val=&quot;00832142&quot;/&gt;&lt;wsp:rsid wsp:val=&quot;008323AC&quot;/&gt;&lt;wsp:rsid wsp:val=&quot;00832609&quot;/&gt;&lt;wsp:rsid wsp:val=&quot;00832C18&quot;/&gt;&lt;wsp:rsid wsp:val=&quot;00832CAF&quot;/&gt;&lt;wsp:rsid wsp:val=&quot;00832E34&quot;/&gt;&lt;wsp:rsid wsp:val=&quot;008330DB&quot;/&gt;&lt;wsp:rsid wsp:val=&quot;00833EF5&quot;/&gt;&lt;wsp:rsid wsp:val=&quot;0083417A&quot;/&gt;&lt;wsp:rsid wsp:val=&quot;00834512&quot;/&gt;&lt;wsp:rsid wsp:val=&quot;00834746&quot;/&gt;&lt;wsp:rsid wsp:val=&quot;008349E7&quot;/&gt;&lt;wsp:rsid wsp:val=&quot;008353E9&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905&quot;/&gt;&lt;wsp:rsid wsp:val=&quot;00837E76&quot;/&gt;&lt;wsp:rsid wsp:val=&quot;00840077&quot;/&gt;&lt;wsp:rsid wsp:val=&quot;008401C3&quot;/&gt;&lt;wsp:rsid wsp:val=&quot;00840355&quot;/&gt;&lt;wsp:rsid wsp:val=&quot;008403BA&quot;/&gt;&lt;wsp:rsid wsp:val=&quot;008404D7&quot;/&gt;&lt;wsp:rsid wsp:val=&quot;00840634&quot;/&gt;&lt;wsp:rsid wsp:val=&quot;008407B1&quot;/&gt;&lt;wsp:rsid wsp:val=&quot;00840A68&quot;/&gt;&lt;wsp:rsid wsp:val=&quot;00840A83&quot;/&gt;&lt;wsp:rsid wsp:val=&quot;00840D46&quot;/&gt;&lt;wsp:rsid wsp:val=&quot;00840D5A&quot;/&gt;&lt;wsp:rsid wsp:val=&quot;00841573&quot;/&gt;&lt;wsp:rsid wsp:val=&quot;008416E7&quot;/&gt;&lt;wsp:rsid wsp:val=&quot;008418F9&quot;/&gt;&lt;wsp:rsid wsp:val=&quot;008419A1&quot;/&gt;&lt;wsp:rsid wsp:val=&quot;00841E55&quot;/&gt;&lt;wsp:rsid wsp:val=&quot;00841EB3&quot;/&gt;&lt;wsp:rsid wsp:val=&quot;00842061&quot;/&gt;&lt;wsp:rsid wsp:val=&quot;00842B18&quot;/&gt;&lt;wsp:rsid wsp:val=&quot;00842DB7&quot;/&gt;&lt;wsp:rsid wsp:val=&quot;0084387F&quot;/&gt;&lt;wsp:rsid wsp:val=&quot;00843AFD&quot;/&gt;&lt;wsp:rsid wsp:val=&quot;008444F8&quot;/&gt;&lt;wsp:rsid wsp:val=&quot;00844506&quot;/&gt;&lt;wsp:rsid wsp:val=&quot;0084464F&quot;/&gt;&lt;wsp:rsid wsp:val=&quot;00844750&quot;/&gt;&lt;wsp:rsid wsp:val=&quot;00845409&quot;/&gt;&lt;wsp:rsid wsp:val=&quot;00845E7D&quot;/&gt;&lt;wsp:rsid wsp:val=&quot;00845F51&quot;/&gt;&lt;wsp:rsid wsp:val=&quot;00845F6D&quot;/&gt;&lt;wsp:rsid wsp:val=&quot;00846106&quot;/&gt;&lt;wsp:rsid wsp:val=&quot;008462E7&quot;/&gt;&lt;wsp:rsid wsp:val=&quot;00846467&quot;/&gt;&lt;wsp:rsid wsp:val=&quot;00847721&quot;/&gt;&lt;wsp:rsid wsp:val=&quot;00847991&quot;/&gt;&lt;wsp:rsid wsp:val=&quot;00847BA6&quot;/&gt;&lt;wsp:rsid wsp:val=&quot;00847C4E&quot;/&gt;&lt;wsp:rsid wsp:val=&quot;00847F04&quot;/&gt;&lt;wsp:rsid wsp:val=&quot;0085130C&quot;/&gt;&lt;wsp:rsid wsp:val=&quot;00851374&quot;/&gt;&lt;wsp:rsid wsp:val=&quot;00851B22&quot;/&gt;&lt;wsp:rsid wsp:val=&quot;008521C5&quot;/&gt;&lt;wsp:rsid wsp:val=&quot;00852338&quot;/&gt;&lt;wsp:rsid wsp:val=&quot;00852F3B&quot;/&gt;&lt;wsp:rsid wsp:val=&quot;00853132&quot;/&gt;&lt;wsp:rsid wsp:val=&quot;00853B16&quot;/&gt;&lt;wsp:rsid wsp:val=&quot;00853B2A&quot;/&gt;&lt;wsp:rsid wsp:val=&quot;00853B65&quot;/&gt;&lt;wsp:rsid wsp:val=&quot;00853C45&quot;/&gt;&lt;wsp:rsid wsp:val=&quot;00853C94&quot;/&gt;&lt;wsp:rsid wsp:val=&quot;00853F11&quot;/&gt;&lt;wsp:rsid wsp:val=&quot;00854090&quot;/&gt;&lt;wsp:rsid wsp:val=&quot;008540E5&quot;/&gt;&lt;wsp:rsid wsp:val=&quot;00854983&quot;/&gt;&lt;wsp:rsid wsp:val=&quot;00854ADC&quot;/&gt;&lt;wsp:rsid wsp:val=&quot;00854B60&quot;/&gt;&lt;wsp:rsid wsp:val=&quot;008554AA&quot;/&gt;&lt;wsp:rsid wsp:val=&quot;00856301&quot;/&gt;&lt;wsp:rsid wsp:val=&quot;00856562&quot;/&gt;&lt;wsp:rsid wsp:val=&quot;008566E7&quot;/&gt;&lt;wsp:rsid wsp:val=&quot;008569DF&quot;/&gt;&lt;wsp:rsid wsp:val=&quot;00856A3A&quot;/&gt;&lt;wsp:rsid wsp:val=&quot;00856E4A&quot;/&gt;&lt;wsp:rsid wsp:val=&quot;00856FF3&quot;/&gt;&lt;wsp:rsid wsp:val=&quot;0085700F&quot;/&gt;&lt;wsp:rsid wsp:val=&quot;0085722A&quot;/&gt;&lt;wsp:rsid wsp:val=&quot;00857434&quot;/&gt;&lt;wsp:rsid wsp:val=&quot;008577BE&quot;/&gt;&lt;wsp:rsid wsp:val=&quot;00857BEB&quot;/&gt;&lt;wsp:rsid wsp:val=&quot;00857C34&quot;/&gt;&lt;wsp:rsid wsp:val=&quot;00857F66&quot;/&gt;&lt;wsp:rsid wsp:val=&quot;00860315&quot;/&gt;&lt;wsp:rsid wsp:val=&quot;0086037F&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6F&quot;/&gt;&lt;wsp:rsid wsp:val=&quot;00863AA0&quot;/&gt;&lt;wsp:rsid wsp:val=&quot;00863C8A&quot;/&gt;&lt;wsp:rsid wsp:val=&quot;00864243&quot;/&gt;&lt;wsp:rsid wsp:val=&quot;008648FC&quot;/&gt;&lt;wsp:rsid wsp:val=&quot;00864A9F&quot;/&gt;&lt;wsp:rsid wsp:val=&quot;008650AB&quot;/&gt;&lt;wsp:rsid wsp:val=&quot;00865696&quot;/&gt;&lt;wsp:rsid wsp:val=&quot;00865D4C&quot;/&gt;&lt;wsp:rsid wsp:val=&quot;00865DE1&quot;/&gt;&lt;wsp:rsid wsp:val=&quot;00866453&quot;/&gt;&lt;wsp:rsid wsp:val=&quot;008664D9&quot;/&gt;&lt;wsp:rsid wsp:val=&quot;00866781&quot;/&gt;&lt;wsp:rsid wsp:val=&quot;00867347&quot;/&gt;&lt;wsp:rsid wsp:val=&quot;008674A2&quot;/&gt;&lt;wsp:rsid wsp:val=&quot;00867F66&quot;/&gt;&lt;wsp:rsid wsp:val=&quot;00870018&quot;/&gt;&lt;wsp:rsid wsp:val=&quot;00870793&quot;/&gt;&lt;wsp:rsid wsp:val=&quot;00870A1C&quot;/&gt;&lt;wsp:rsid wsp:val=&quot;00870D7A&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29F&quot;/&gt;&lt;wsp:rsid wsp:val=&quot;008722B0&quot;/&gt;&lt;wsp:rsid wsp:val=&quot;0087250F&quot;/&gt;&lt;wsp:rsid wsp:val=&quot;008734E7&quot;/&gt;&lt;wsp:rsid wsp:val=&quot;0087352A&quot;/&gt;&lt;wsp:rsid wsp:val=&quot;00873AA8&quot;/&gt;&lt;wsp:rsid wsp:val=&quot;00873BF0&quot;/&gt;&lt;wsp:rsid wsp:val=&quot;00874533&quot;/&gt;&lt;wsp:rsid wsp:val=&quot;00874B97&quot;/&gt;&lt;wsp:rsid wsp:val=&quot;00874D5F&quot;/&gt;&lt;wsp:rsid wsp:val=&quot;00874E33&quot;/&gt;&lt;wsp:rsid wsp:val=&quot;00874FAC&quot;/&gt;&lt;wsp:rsid wsp:val=&quot;0087504C&quot;/&gt;&lt;wsp:rsid wsp:val=&quot;00875905&quot;/&gt;&lt;wsp:rsid wsp:val=&quot;00875E7F&quot;/&gt;&lt;wsp:rsid wsp:val=&quot;00875F79&quot;/&gt;&lt;wsp:rsid wsp:val=&quot;00875FBD&quot;/&gt;&lt;wsp:rsid wsp:val=&quot;00876586&quot;/&gt;&lt;wsp:rsid wsp:val=&quot;00876AC7&quot;/&gt;&lt;wsp:rsid wsp:val=&quot;0087721D&quot;/&gt;&lt;wsp:rsid wsp:val=&quot;0087746C&quot;/&gt;&lt;wsp:rsid wsp:val=&quot;008777E9&quot;/&gt;&lt;wsp:rsid wsp:val=&quot;00877891&quot;/&gt;&lt;wsp:rsid wsp:val=&quot;00877A2B&quot;/&gt;&lt;wsp:rsid wsp:val=&quot;00877C57&quot;/&gt;&lt;wsp:rsid wsp:val=&quot;00877FA3&quot;/&gt;&lt;wsp:rsid wsp:val=&quot;0088011E&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F28&quot;/&gt;&lt;wsp:rsid wsp:val=&quot;008825EE&quot;/&gt;&lt;wsp:rsid wsp:val=&quot;0088261A&quot;/&gt;&lt;wsp:rsid wsp:val=&quot;00882956&quot;/&gt;&lt;wsp:rsid wsp:val=&quot;00882BB1&quot;/&gt;&lt;wsp:rsid wsp:val=&quot;00883004&quot;/&gt;&lt;wsp:rsid wsp:val=&quot;008831C9&quot;/&gt;&lt;wsp:rsid wsp:val=&quot;00883D18&quot;/&gt;&lt;wsp:rsid wsp:val=&quot;00883D70&quot;/&gt;&lt;wsp:rsid wsp:val=&quot;00883ED6&quot;/&gt;&lt;wsp:rsid wsp:val=&quot;00883F8F&quot;/&gt;&lt;wsp:rsid wsp:val=&quot;008841D5&quot;/&gt;&lt;wsp:rsid wsp:val=&quot;00884255&quot;/&gt;&lt;wsp:rsid wsp:val=&quot;0088425B&quot;/&gt;&lt;wsp:rsid wsp:val=&quot;00884712&quot;/&gt;&lt;wsp:rsid wsp:val=&quot;00885037&quot;/&gt;&lt;wsp:rsid wsp:val=&quot;0088574A&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771&quot;/&gt;&lt;wsp:rsid wsp:val=&quot;00887A19&quot;/&gt;&lt;wsp:rsid wsp:val=&quot;00887F2E&quot;/&gt;&lt;wsp:rsid wsp:val=&quot;0089035C&quot;/&gt;&lt;wsp:rsid wsp:val=&quot;008907B2&quot;/&gt;&lt;wsp:rsid wsp:val=&quot;00890B03&quot;/&gt;&lt;wsp:rsid wsp:val=&quot;00890BCD&quot;/&gt;&lt;wsp:rsid wsp:val=&quot;00890D15&quot;/&gt;&lt;wsp:rsid wsp:val=&quot;00890EFE&quot;/&gt;&lt;wsp:rsid wsp:val=&quot;00890F04&quot;/&gt;&lt;wsp:rsid wsp:val=&quot;00890F2B&quot;/&gt;&lt;wsp:rsid wsp:val=&quot;00891092&quot;/&gt;&lt;wsp:rsid wsp:val=&quot;008911A2&quot;/&gt;&lt;wsp:rsid wsp:val=&quot;0089129F&quot;/&gt;&lt;wsp:rsid wsp:val=&quot;008919EC&quot;/&gt;&lt;wsp:rsid wsp:val=&quot;00891F63&quot;/&gt;&lt;wsp:rsid wsp:val=&quot;008922DC&quot;/&gt;&lt;wsp:rsid wsp:val=&quot;008922DF&quot;/&gt;&lt;wsp:rsid wsp:val=&quot;00892357&quot;/&gt;&lt;wsp:rsid wsp:val=&quot;00892494&quot;/&gt;&lt;wsp:rsid wsp:val=&quot;00892D47&quot;/&gt;&lt;wsp:rsid wsp:val=&quot;00893024&quot;/&gt;&lt;wsp:rsid wsp:val=&quot;008934EF&quot;/&gt;&lt;wsp:rsid wsp:val=&quot;00893B3B&quot;/&gt;&lt;wsp:rsid wsp:val=&quot;00894304&quot;/&gt;&lt;wsp:rsid wsp:val=&quot;008946BB&quot;/&gt;&lt;wsp:rsid wsp:val=&quot;00894C16&quot;/&gt;&lt;wsp:rsid wsp:val=&quot;00894C3B&quot;/&gt;&lt;wsp:rsid wsp:val=&quot;00894D6C&quot;/&gt;&lt;wsp:rsid wsp:val=&quot;00894FEF&quot;/&gt;&lt;wsp:rsid wsp:val=&quot;00895243&quot;/&gt;&lt;wsp:rsid wsp:val=&quot;008953FF&quot;/&gt;&lt;wsp:rsid wsp:val=&quot;00895713&quot;/&gt;&lt;wsp:rsid wsp:val=&quot;00895A0C&quot;/&gt;&lt;wsp:rsid wsp:val=&quot;0089622F&quot;/&gt;&lt;wsp:rsid wsp:val=&quot;00896A6F&quot;/&gt;&lt;wsp:rsid wsp:val=&quot;00896D10&quot;/&gt;&lt;wsp:rsid wsp:val=&quot;00896DF5&quot;/&gt;&lt;wsp:rsid wsp:val=&quot;008970EB&quot;/&gt;&lt;wsp:rsid wsp:val=&quot;00897D5E&quot;/&gt;&lt;wsp:rsid wsp:val=&quot;008A0019&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0&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45E8&quot;/&gt;&lt;wsp:rsid wsp:val=&quot;008A53C3&quot;/&gt;&lt;wsp:rsid wsp:val=&quot;008A565D&quot;/&gt;&lt;wsp:rsid wsp:val=&quot;008A59E9&quot;/&gt;&lt;wsp:rsid wsp:val=&quot;008A5BFE&quot;/&gt;&lt;wsp:rsid wsp:val=&quot;008A631F&quot;/&gt;&lt;wsp:rsid wsp:val=&quot;008A6660&quot;/&gt;&lt;wsp:rsid wsp:val=&quot;008A668F&quot;/&gt;&lt;wsp:rsid wsp:val=&quot;008A689E&quot;/&gt;&lt;wsp:rsid wsp:val=&quot;008A718A&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BFF&quot;/&gt;&lt;wsp:rsid wsp:val=&quot;008B0C49&quot;/&gt;&lt;wsp:rsid wsp:val=&quot;008B0CD0&quot;/&gt;&lt;wsp:rsid wsp:val=&quot;008B0FE8&quot;/&gt;&lt;wsp:rsid wsp:val=&quot;008B10A1&quot;/&gt;&lt;wsp:rsid wsp:val=&quot;008B1245&quot;/&gt;&lt;wsp:rsid wsp:val=&quot;008B130E&quot;/&gt;&lt;wsp:rsid wsp:val=&quot;008B1651&quot;/&gt;&lt;wsp:rsid wsp:val=&quot;008B175A&quot;/&gt;&lt;wsp:rsid wsp:val=&quot;008B1797&quot;/&gt;&lt;wsp:rsid wsp:val=&quot;008B1C8C&quot;/&gt;&lt;wsp:rsid wsp:val=&quot;008B1E55&quot;/&gt;&lt;wsp:rsid wsp:val=&quot;008B1EFF&quot;/&gt;&lt;wsp:rsid wsp:val=&quot;008B20E5&quot;/&gt;&lt;wsp:rsid wsp:val=&quot;008B21F5&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3F6&quot;/&gt;&lt;wsp:rsid wsp:val=&quot;008B447F&quot;/&gt;&lt;wsp:rsid wsp:val=&quot;008B480C&quot;/&gt;&lt;wsp:rsid wsp:val=&quot;008B4B0D&quot;/&gt;&lt;wsp:rsid wsp:val=&quot;008B4B33&quot;/&gt;&lt;wsp:rsid wsp:val=&quot;008B4ECE&quot;/&gt;&lt;wsp:rsid wsp:val=&quot;008B50A1&quot;/&gt;&lt;wsp:rsid wsp:val=&quot;008B5577&quot;/&gt;&lt;wsp:rsid wsp:val=&quot;008B56A4&quot;/&gt;&lt;wsp:rsid wsp:val=&quot;008B60E9&quot;/&gt;&lt;wsp:rsid wsp:val=&quot;008B60ED&quot;/&gt;&lt;wsp:rsid wsp:val=&quot;008B614C&quot;/&gt;&lt;wsp:rsid wsp:val=&quot;008B653C&quot;/&gt;&lt;wsp:rsid wsp:val=&quot;008B6E5C&quot;/&gt;&lt;wsp:rsid wsp:val=&quot;008B739E&quot;/&gt;&lt;wsp:rsid wsp:val=&quot;008B766A&quot;/&gt;&lt;wsp:rsid wsp:val=&quot;008B7A0E&quot;/&gt;&lt;wsp:rsid wsp:val=&quot;008B7BD4&quot;/&gt;&lt;wsp:rsid wsp:val=&quot;008B7C2E&quot;/&gt;&lt;wsp:rsid wsp:val=&quot;008B7C87&quot;/&gt;&lt;wsp:rsid wsp:val=&quot;008B7E5B&quot;/&gt;&lt;wsp:rsid wsp:val=&quot;008C022D&quot;/&gt;&lt;wsp:rsid wsp:val=&quot;008C0431&quot;/&gt;&lt;wsp:rsid wsp:val=&quot;008C1ABE&quot;/&gt;&lt;wsp:rsid wsp:val=&quot;008C2426&quot;/&gt;&lt;wsp:rsid wsp:val=&quot;008C2453&quot;/&gt;&lt;wsp:rsid wsp:val=&quot;008C265E&quot;/&gt;&lt;wsp:rsid wsp:val=&quot;008C26B4&quot;/&gt;&lt;wsp:rsid wsp:val=&quot;008C28BA&quot;/&gt;&lt;wsp:rsid wsp:val=&quot;008C3240&quot;/&gt;&lt;wsp:rsid wsp:val=&quot;008C4188&quot;/&gt;&lt;wsp:rsid wsp:val=&quot;008C49D5&quot;/&gt;&lt;wsp:rsid wsp:val=&quot;008C4B47&quot;/&gt;&lt;wsp:rsid wsp:val=&quot;008C58F6&quot;/&gt;&lt;wsp:rsid wsp:val=&quot;008C59D5&quot;/&gt;&lt;wsp:rsid wsp:val=&quot;008C5B10&quot;/&gt;&lt;wsp:rsid wsp:val=&quot;008C6276&quot;/&gt;&lt;wsp:rsid wsp:val=&quot;008C6337&quot;/&gt;&lt;wsp:rsid wsp:val=&quot;008C67A1&quot;/&gt;&lt;wsp:rsid wsp:val=&quot;008C6C7A&quot;/&gt;&lt;wsp:rsid wsp:val=&quot;008C6F4F&quot;/&gt;&lt;wsp:rsid wsp:val=&quot;008C74CC&quot;/&gt;&lt;wsp:rsid wsp:val=&quot;008C74F9&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220&quot;/&gt;&lt;wsp:rsid wsp:val=&quot;008D13DC&quot;/&gt;&lt;wsp:rsid wsp:val=&quot;008D149D&quot;/&gt;&lt;wsp:rsid wsp:val=&quot;008D1D2C&quot;/&gt;&lt;wsp:rsid wsp:val=&quot;008D1E23&quot;/&gt;&lt;wsp:rsid wsp:val=&quot;008D2461&quot;/&gt;&lt;wsp:rsid wsp:val=&quot;008D2ABA&quot;/&gt;&lt;wsp:rsid wsp:val=&quot;008D2D60&quot;/&gt;&lt;wsp:rsid wsp:val=&quot;008D3208&quot;/&gt;&lt;wsp:rsid wsp:val=&quot;008D382D&quot;/&gt;&lt;wsp:rsid wsp:val=&quot;008D3CD6&quot;/&gt;&lt;wsp:rsid wsp:val=&quot;008D3F21&quot;/&gt;&lt;wsp:rsid wsp:val=&quot;008D40FF&quot;/&gt;&lt;wsp:rsid wsp:val=&quot;008D4277&quot;/&gt;&lt;wsp:rsid wsp:val=&quot;008D453F&quot;/&gt;&lt;wsp:rsid wsp:val=&quot;008D508F&quot;/&gt;&lt;wsp:rsid wsp:val=&quot;008D538D&quot;/&gt;&lt;wsp:rsid wsp:val=&quot;008D592F&quot;/&gt;&lt;wsp:rsid wsp:val=&quot;008D59D0&quot;/&gt;&lt;wsp:rsid wsp:val=&quot;008D5FCD&quot;/&gt;&lt;wsp:rsid wsp:val=&quot;008D6733&quot;/&gt;&lt;wsp:rsid wsp:val=&quot;008D6D0E&quot;/&gt;&lt;wsp:rsid wsp:val=&quot;008D6E19&quot;/&gt;&lt;wsp:rsid wsp:val=&quot;008D6F90&quot;/&gt;&lt;wsp:rsid wsp:val=&quot;008D70F9&quot;/&gt;&lt;wsp:rsid wsp:val=&quot;008D72A4&quot;/&gt;&lt;wsp:rsid wsp:val=&quot;008D7378&quot;/&gt;&lt;wsp:rsid wsp:val=&quot;008D7554&quot;/&gt;&lt;wsp:rsid wsp:val=&quot;008D7615&quot;/&gt;&lt;wsp:rsid wsp:val=&quot;008D76A0&quot;/&gt;&lt;wsp:rsid wsp:val=&quot;008D78C3&quot;/&gt;&lt;wsp:rsid wsp:val=&quot;008D7ACD&quot;/&gt;&lt;wsp:rsid wsp:val=&quot;008D7AD2&quot;/&gt;&lt;wsp:rsid wsp:val=&quot;008D7DEB&quot;/&gt;&lt;wsp:rsid wsp:val=&quot;008E02C3&quot;/&gt;&lt;wsp:rsid wsp:val=&quot;008E037E&quot;/&gt;&lt;wsp:rsid wsp:val=&quot;008E04B5&quot;/&gt;&lt;wsp:rsid wsp:val=&quot;008E0CDD&quot;/&gt;&lt;wsp:rsid wsp:val=&quot;008E0E89&quot;/&gt;&lt;wsp:rsid wsp:val=&quot;008E0E8C&quot;/&gt;&lt;wsp:rsid wsp:val=&quot;008E1006&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AE1&quot;/&gt;&lt;wsp:rsid wsp:val=&quot;008E2B47&quot;/&gt;&lt;wsp:rsid wsp:val=&quot;008E2C59&quot;/&gt;&lt;wsp:rsid wsp:val=&quot;008E329C&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718&quot;/&gt;&lt;wsp:rsid wsp:val=&quot;008E4820&quot;/&gt;&lt;wsp:rsid wsp:val=&quot;008E494E&quot;/&gt;&lt;wsp:rsid wsp:val=&quot;008E5B5F&quot;/&gt;&lt;wsp:rsid wsp:val=&quot;008E5D5A&quot;/&gt;&lt;wsp:rsid wsp:val=&quot;008E5EED&quot;/&gt;&lt;wsp:rsid wsp:val=&quot;008E5F90&quot;/&gt;&lt;wsp:rsid wsp:val=&quot;008E60B3&quot;/&gt;&lt;wsp:rsid wsp:val=&quot;008E6333&quot;/&gt;&lt;wsp:rsid wsp:val=&quot;008E6658&quot;/&gt;&lt;wsp:rsid wsp:val=&quot;008E6788&quot;/&gt;&lt;wsp:rsid wsp:val=&quot;008E6F34&quot;/&gt;&lt;wsp:rsid wsp:val=&quot;008E70B2&quot;/&gt;&lt;wsp:rsid wsp:val=&quot;008E76B9&quot;/&gt;&lt;wsp:rsid wsp:val=&quot;008E7A61&quot;/&gt;&lt;wsp:rsid wsp:val=&quot;008E7DB3&quot;/&gt;&lt;wsp:rsid wsp:val=&quot;008E7E01&quot;/&gt;&lt;wsp:rsid wsp:val=&quot;008E7E0A&quot;/&gt;&lt;wsp:rsid wsp:val=&quot;008F01AB&quot;/&gt;&lt;wsp:rsid wsp:val=&quot;008F0460&quot;/&gt;&lt;wsp:rsid wsp:val=&quot;008F0D27&quot;/&gt;&lt;wsp:rsid wsp:val=&quot;008F0FEC&quot;/&gt;&lt;wsp:rsid wsp:val=&quot;008F0FF7&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667&quot;/&gt;&lt;wsp:rsid wsp:val=&quot;008F473A&quot;/&gt;&lt;wsp:rsid wsp:val=&quot;008F4A6B&quot;/&gt;&lt;wsp:rsid wsp:val=&quot;008F4BFE&quot;/&gt;&lt;wsp:rsid wsp:val=&quot;008F4D3D&quot;/&gt;&lt;wsp:rsid wsp:val=&quot;008F4E3F&quot;/&gt;&lt;wsp:rsid wsp:val=&quot;008F5184&quot;/&gt;&lt;wsp:rsid wsp:val=&quot;008F5525&quot;/&gt;&lt;wsp:rsid wsp:val=&quot;008F58C6&quot;/&gt;&lt;wsp:rsid wsp:val=&quot;008F595E&quot;/&gt;&lt;wsp:rsid wsp:val=&quot;008F6150&quot;/&gt;&lt;wsp:rsid wsp:val=&quot;008F6188&quot;/&gt;&lt;wsp:rsid wsp:val=&quot;008F637D&quot;/&gt;&lt;wsp:rsid wsp:val=&quot;008F6649&quot;/&gt;&lt;wsp:rsid wsp:val=&quot;008F6CD1&quot;/&gt;&lt;wsp:rsid wsp:val=&quot;008F7069&quot;/&gt;&lt;wsp:rsid wsp:val=&quot;008F74EA&quot;/&gt;&lt;wsp:rsid wsp:val=&quot;008F74ED&quot;/&gt;&lt;wsp:rsid wsp:val=&quot;008F759D&quot;/&gt;&lt;wsp:rsid wsp:val=&quot;008F7BD6&quot;/&gt;&lt;wsp:rsid wsp:val=&quot;008F7CEF&quot;/&gt;&lt;wsp:rsid wsp:val=&quot;009000FD&quot;/&gt;&lt;wsp:rsid wsp:val=&quot;00900DDE&quot;/&gt;&lt;wsp:rsid wsp:val=&quot;00900DF1&quot;/&gt;&lt;wsp:rsid wsp:val=&quot;00901845&quot;/&gt;&lt;wsp:rsid wsp:val=&quot;00901F96&quot;/&gt;&lt;wsp:rsid wsp:val=&quot;00901F9A&quot;/&gt;&lt;wsp:rsid wsp:val=&quot;009022BC&quot;/&gt;&lt;wsp:rsid wsp:val=&quot;0090255A&quot;/&gt;&lt;wsp:rsid wsp:val=&quot;00902734&quot;/&gt;&lt;wsp:rsid wsp:val=&quot;00902997&quot;/&gt;&lt;wsp:rsid wsp:val=&quot;00903281&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A06&quot;/&gt;&lt;wsp:rsid wsp:val=&quot;00905C70&quot;/&gt;&lt;wsp:rsid wsp:val=&quot;00906100&quot;/&gt;&lt;wsp:rsid wsp:val=&quot;009061A5&quot;/&gt;&lt;wsp:rsid wsp:val=&quot;00906435&quot;/&gt;&lt;wsp:rsid wsp:val=&quot;009067B8&quot;/&gt;&lt;wsp:rsid wsp:val=&quot;00906EED&quot;/&gt;&lt;wsp:rsid wsp:val=&quot;00907071&quot;/&gt;&lt;wsp:rsid wsp:val=&quot;0090715C&quot;/&gt;&lt;wsp:rsid wsp:val=&quot;00907297&quot;/&gt;&lt;wsp:rsid wsp:val=&quot;00907829&quot;/&gt;&lt;wsp:rsid wsp:val=&quot;009102BE&quot;/&gt;&lt;wsp:rsid wsp:val=&quot;0091080C&quot;/&gt;&lt;wsp:rsid wsp:val=&quot;009108A7&quot;/&gt;&lt;wsp:rsid wsp:val=&quot;00910ED6&quot;/&gt;&lt;wsp:rsid wsp:val=&quot;00911638&quot;/&gt;&lt;wsp:rsid wsp:val=&quot;00911CAD&quot;/&gt;&lt;wsp:rsid wsp:val=&quot;00911E1A&quot;/&gt;&lt;wsp:rsid wsp:val=&quot;009123B9&quot;/&gt;&lt;wsp:rsid wsp:val=&quot;00912531&quot;/&gt;&lt;wsp:rsid wsp:val=&quot;009138F9&quot;/&gt;&lt;wsp:rsid wsp:val=&quot;00913F4C&quot;/&gt;&lt;wsp:rsid wsp:val=&quot;00913F9C&quot;/&gt;&lt;wsp:rsid wsp:val=&quot;0091404B&quot;/&gt;&lt;wsp:rsid wsp:val=&quot;0091423A&quot;/&gt;&lt;wsp:rsid wsp:val=&quot;00914A58&quot;/&gt;&lt;wsp:rsid wsp:val=&quot;00914A5D&quot;/&gt;&lt;wsp:rsid wsp:val=&quot;00914DDD&quot;/&gt;&lt;wsp:rsid wsp:val=&quot;00914F86&quot;/&gt;&lt;wsp:rsid wsp:val=&quot;00915032&quot;/&gt;&lt;wsp:rsid wsp:val=&quot;0091537E&quot;/&gt;&lt;wsp:rsid wsp:val=&quot;009154BD&quot;/&gt;&lt;wsp:rsid wsp:val=&quot;00915F97&quot;/&gt;&lt;wsp:rsid wsp:val=&quot;0091610F&quot;/&gt;&lt;wsp:rsid wsp:val=&quot;009161BA&quot;/&gt;&lt;wsp:rsid wsp:val=&quot;00916827&quot;/&gt;&lt;wsp:rsid wsp:val=&quot;00916FC7&quot;/&gt;&lt;wsp:rsid wsp:val=&quot;00920D5C&quot;/&gt;&lt;wsp:rsid wsp:val=&quot;00920FE4&quot;/&gt;&lt;wsp:rsid wsp:val=&quot;00921140&quot;/&gt;&lt;wsp:rsid wsp:val=&quot;0092169A&quot;/&gt;&lt;wsp:rsid wsp:val=&quot;009216BF&quot;/&gt;&lt;wsp:rsid wsp:val=&quot;009218D2&quot;/&gt;&lt;wsp:rsid wsp:val=&quot;009219A7&quot;/&gt;&lt;wsp:rsid wsp:val=&quot;00921A74&quot;/&gt;&lt;wsp:rsid wsp:val=&quot;00921C9F&quot;/&gt;&lt;wsp:rsid wsp:val=&quot;00921ED5&quot;/&gt;&lt;wsp:rsid wsp:val=&quot;00921FA1&quot;/&gt;&lt;wsp:rsid wsp:val=&quot;009225B6&quot;/&gt;&lt;wsp:rsid wsp:val=&quot;0092286C&quot;/&gt;&lt;wsp:rsid wsp:val=&quot;00922A89&quot;/&gt;&lt;wsp:rsid wsp:val=&quot;00922C09&quot;/&gt;&lt;wsp:rsid wsp:val=&quot;00923151&quot;/&gt;&lt;wsp:rsid wsp:val=&quot;00923560&quot;/&gt;&lt;wsp:rsid wsp:val=&quot;00923ABA&quot;/&gt;&lt;wsp:rsid wsp:val=&quot;00923EB5&quot;/&gt;&lt;wsp:rsid wsp:val=&quot;00923F1B&quot;/&gt;&lt;wsp:rsid wsp:val=&quot;00924108&quot;/&gt;&lt;wsp:rsid wsp:val=&quot;0092423D&quot;/&gt;&lt;wsp:rsid wsp:val=&quot;0092434B&quot;/&gt;&lt;wsp:rsid wsp:val=&quot;009247D8&quot;/&gt;&lt;wsp:rsid wsp:val=&quot;00924F5D&quot;/&gt;&lt;wsp:rsid wsp:val=&quot;0092507E&quot;/&gt;&lt;wsp:rsid wsp:val=&quot;009250BC&quot;/&gt;&lt;wsp:rsid wsp:val=&quot;0092550A&quot;/&gt;&lt;wsp:rsid wsp:val=&quot;00925836&quot;/&gt;&lt;wsp:rsid wsp:val=&quot;00925A4B&quot;/&gt;&lt;wsp:rsid wsp:val=&quot;00925B23&quot;/&gt;&lt;wsp:rsid wsp:val=&quot;00925DD1&quot;/&gt;&lt;wsp:rsid wsp:val=&quot;00925DF2&quot;/&gt;&lt;wsp:rsid wsp:val=&quot;009260EC&quot;/&gt;&lt;wsp:rsid wsp:val=&quot;00926264&quot;/&gt;&lt;wsp:rsid wsp:val=&quot;00926595&quot;/&gt;&lt;wsp:rsid wsp:val=&quot;0092698B&quot;/&gt;&lt;wsp:rsid wsp:val=&quot;009269EB&quot;/&gt;&lt;wsp:rsid wsp:val=&quot;00927211&quot;/&gt;&lt;wsp:rsid wsp:val=&quot;00927752&quot;/&gt;&lt;wsp:rsid wsp:val=&quot;0092779E&quot;/&gt;&lt;wsp:rsid wsp:val=&quot;00930305&quot;/&gt;&lt;wsp:rsid wsp:val=&quot;0093047C&quot;/&gt;&lt;wsp:rsid wsp:val=&quot;0093063D&quot;/&gt;&lt;wsp:rsid wsp:val=&quot;009306CA&quot;/&gt;&lt;wsp:rsid wsp:val=&quot;00930A35&quot;/&gt;&lt;wsp:rsid wsp:val=&quot;00931196&quot;/&gt;&lt;wsp:rsid wsp:val=&quot;0093135E&quot;/&gt;&lt;wsp:rsid wsp:val=&quot;0093195D&quot;/&gt;&lt;wsp:rsid wsp:val=&quot;00932109&quot;/&gt;&lt;wsp:rsid wsp:val=&quot;009321BB&quot;/&gt;&lt;wsp:rsid wsp:val=&quot;009322AC&quot;/&gt;&lt;wsp:rsid wsp:val=&quot;009324B1&quot;/&gt;&lt;wsp:rsid wsp:val=&quot;009327B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654&quot;/&gt;&lt;wsp:rsid wsp:val=&quot;00934A98&quot;/&gt;&lt;wsp:rsid wsp:val=&quot;00934F8E&quot;/&gt;&lt;wsp:rsid wsp:val=&quot;009355F0&quot;/&gt;&lt;wsp:rsid wsp:val=&quot;009358ED&quot;/&gt;&lt;wsp:rsid wsp:val=&quot;009359D2&quot;/&gt;&lt;wsp:rsid wsp:val=&quot;00935B52&quot;/&gt;&lt;wsp:rsid wsp:val=&quot;00935BD1&quot;/&gt;&lt;wsp:rsid wsp:val=&quot;00936549&quot;/&gt;&lt;wsp:rsid wsp:val=&quot;0093676F&quot;/&gt;&lt;wsp:rsid wsp:val=&quot;00936951&quot;/&gt;&lt;wsp:rsid wsp:val=&quot;00936A90&quot;/&gt;&lt;wsp:rsid wsp:val=&quot;00936AB3&quot;/&gt;&lt;wsp:rsid wsp:val=&quot;009370A6&quot;/&gt;&lt;wsp:rsid wsp:val=&quot;00937AC7&quot;/&gt;&lt;wsp:rsid wsp:val=&quot;00937D15&quot;/&gt;&lt;wsp:rsid wsp:val=&quot;00937FB5&quot;/&gt;&lt;wsp:rsid wsp:val=&quot;00940472&quot;/&gt;&lt;wsp:rsid wsp:val=&quot;009404E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A1C&quot;/&gt;&lt;wsp:rsid wsp:val=&quot;00941B97&quot;/&gt;&lt;wsp:rsid wsp:val=&quot;00942A63&quot;/&gt;&lt;wsp:rsid wsp:val=&quot;00942BB8&quot;/&gt;&lt;wsp:rsid wsp:val=&quot;00942BC9&quot;/&gt;&lt;wsp:rsid wsp:val=&quot;00942F68&quot;/&gt;&lt;wsp:rsid wsp:val=&quot;00943128&quot;/&gt;&lt;wsp:rsid wsp:val=&quot;0094335F&quot;/&gt;&lt;wsp:rsid wsp:val=&quot;009436AA&quot;/&gt;&lt;wsp:rsid wsp:val=&quot;00943D09&quot;/&gt;&lt;wsp:rsid wsp:val=&quot;00943D28&quot;/&gt;&lt;wsp:rsid wsp:val=&quot;009440F3&quot;/&gt;&lt;wsp:rsid wsp:val=&quot;00944202&quot;/&gt;&lt;wsp:rsid wsp:val=&quot;00944335&quot;/&gt;&lt;wsp:rsid wsp:val=&quot;00944710&quot;/&gt;&lt;wsp:rsid wsp:val=&quot;0094480B&quot;/&gt;&lt;wsp:rsid wsp:val=&quot;00944AF4&quot;/&gt;&lt;wsp:rsid wsp:val=&quot;00944D54&quot;/&gt;&lt;wsp:rsid wsp:val=&quot;00944F7E&quot;/&gt;&lt;wsp:rsid wsp:val=&quot;0094564D&quot;/&gt;&lt;wsp:rsid wsp:val=&quot;00945E49&quot;/&gt;&lt;wsp:rsid wsp:val=&quot;00945EC7&quot;/&gt;&lt;wsp:rsid wsp:val=&quot;009462D8&quot;/&gt;&lt;wsp:rsid wsp:val=&quot;00946388&quot;/&gt;&lt;wsp:rsid wsp:val=&quot;00946860&quot;/&gt;&lt;wsp:rsid wsp:val=&quot;00946F59&quot;/&gt;&lt;wsp:rsid wsp:val=&quot;00947415&quot;/&gt;&lt;wsp:rsid wsp:val=&quot;009500B6&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1F82&quot;/&gt;&lt;wsp:rsid wsp:val=&quot;0095225E&quot;/&gt;&lt;wsp:rsid wsp:val=&quot;00952ACA&quot;/&gt;&lt;wsp:rsid wsp:val=&quot;00953420&quot;/&gt;&lt;wsp:rsid wsp:val=&quot;009537A7&quot;/&gt;&lt;wsp:rsid wsp:val=&quot;00953B1F&quot;/&gt;&lt;wsp:rsid wsp:val=&quot;009542C9&quot;/&gt;&lt;wsp:rsid wsp:val=&quot;0095466F&quot;/&gt;&lt;wsp:rsid wsp:val=&quot;009548C3&quot;/&gt;&lt;wsp:rsid wsp:val=&quot;0095506D&quot;/&gt;&lt;wsp:rsid wsp:val=&quot;009555E2&quot;/&gt;&lt;wsp:rsid wsp:val=&quot;0095570A&quot;/&gt;&lt;wsp:rsid wsp:val=&quot;009557DF&quot;/&gt;&lt;wsp:rsid wsp:val=&quot;00955A2E&quot;/&gt;&lt;wsp:rsid wsp:val=&quot;00956101&quot;/&gt;&lt;wsp:rsid wsp:val=&quot;009563E4&quot;/&gt;&lt;wsp:rsid wsp:val=&quot;00956534&quot;/&gt;&lt;wsp:rsid wsp:val=&quot;0095660B&quot;/&gt;&lt;wsp:rsid wsp:val=&quot;00956769&quot;/&gt;&lt;wsp:rsid wsp:val=&quot;00956B4A&quot;/&gt;&lt;wsp:rsid wsp:val=&quot;00957060&quot;/&gt;&lt;wsp:rsid wsp:val=&quot;009572DC&quot;/&gt;&lt;wsp:rsid wsp:val=&quot;00957487&quot;/&gt;&lt;wsp:rsid wsp:val=&quot;00957656&quot;/&gt;&lt;wsp:rsid wsp:val=&quot;00957D9C&quot;/&gt;&lt;wsp:rsid wsp:val=&quot;00957E94&quot;/&gt;&lt;wsp:rsid wsp:val=&quot;009603AB&quot;/&gt;&lt;wsp:rsid wsp:val=&quot;009607AF&quot;/&gt;&lt;wsp:rsid wsp:val=&quot;00960A88&quot;/&gt;&lt;wsp:rsid wsp:val=&quot;00960C68&quot;/&gt;&lt;wsp:rsid wsp:val=&quot;00960CB6&quot;/&gt;&lt;wsp:rsid wsp:val=&quot;00960D27&quot;/&gt;&lt;wsp:rsid wsp:val=&quot;00961023&quot;/&gt;&lt;wsp:rsid wsp:val=&quot;009612F1&quot;/&gt;&lt;wsp:rsid wsp:val=&quot;009613DF&quot;/&gt;&lt;wsp:rsid wsp:val=&quot;009616FA&quot;/&gt;&lt;wsp:rsid wsp:val=&quot;00961E6D&quot;/&gt;&lt;wsp:rsid wsp:val=&quot;00961F21&quot;/&gt;&lt;wsp:rsid wsp:val=&quot;009621CE&quot;/&gt;&lt;wsp:rsid wsp:val=&quot;009621FF&quot;/&gt;&lt;wsp:rsid wsp:val=&quot;0096292B&quot;/&gt;&lt;wsp:rsid wsp:val=&quot;00962A19&quot;/&gt;&lt;wsp:rsid wsp:val=&quot;00962C4E&quot;/&gt;&lt;wsp:rsid wsp:val=&quot;0096336E&quot;/&gt;&lt;wsp:rsid wsp:val=&quot;00963519&quot;/&gt;&lt;wsp:rsid wsp:val=&quot;009635F8&quot;/&gt;&lt;wsp:rsid wsp:val=&quot;0096392B&quot;/&gt;&lt;wsp:rsid wsp:val=&quot;0096397B&quot;/&gt;&lt;wsp:rsid wsp:val=&quot;00963985&quot;/&gt;&lt;wsp:rsid wsp:val=&quot;009640C7&quot;/&gt;&lt;wsp:rsid wsp:val=&quot;00964E3C&quot;/&gt;&lt;wsp:rsid wsp:val=&quot;00964E69&quot;/&gt;&lt;wsp:rsid wsp:val=&quot;0096504D&quot;/&gt;&lt;wsp:rsid wsp:val=&quot;009650B4&quot;/&gt;&lt;wsp:rsid wsp:val=&quot;0096527C&quot;/&gt;&lt;wsp:rsid wsp:val=&quot;009654F0&quot;/&gt;&lt;wsp:rsid wsp:val=&quot;00965753&quot;/&gt;&lt;wsp:rsid wsp:val=&quot;009659EA&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E3&quot;/&gt;&lt;wsp:rsid wsp:val=&quot;00971190&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0F6&quot;/&gt;&lt;wsp:rsid wsp:val=&quot;00973257&quot;/&gt;&lt;wsp:rsid wsp:val=&quot;0097383E&quot;/&gt;&lt;wsp:rsid wsp:val=&quot;009738E5&quot;/&gt;&lt;wsp:rsid wsp:val=&quot;009739F8&quot;/&gt;&lt;wsp:rsid wsp:val=&quot;00973F29&quot;/&gt;&lt;wsp:rsid wsp:val=&quot;00974182&quot;/&gt;&lt;wsp:rsid wsp:val=&quot;009744FF&quot;/&gt;&lt;wsp:rsid wsp:val=&quot;00974520&quot;/&gt;&lt;wsp:rsid wsp:val=&quot;00974EBD&quot;/&gt;&lt;wsp:rsid wsp:val=&quot;009750F1&quot;/&gt;&lt;wsp:rsid wsp:val=&quot;009751BA&quot;/&gt;&lt;wsp:rsid wsp:val=&quot;00975859&quot;/&gt;&lt;wsp:rsid wsp:val=&quot;009760EC&quot;/&gt;&lt;wsp:rsid wsp:val=&quot;00976DD5&quot;/&gt;&lt;wsp:rsid wsp:val=&quot;009771C4&quot;/&gt;&lt;wsp:rsid wsp:val=&quot;009775C2&quot;/&gt;&lt;wsp:rsid wsp:val=&quot;00977852&quot;/&gt;&lt;wsp:rsid wsp:val=&quot;009778AB&quot;/&gt;&lt;wsp:rsid wsp:val=&quot;00980403&quot;/&gt;&lt;wsp:rsid wsp:val=&quot;009804CB&quot;/&gt;&lt;wsp:rsid wsp:val=&quot;00980743&quot;/&gt;&lt;wsp:rsid wsp:val=&quot;009809DD&quot;/&gt;&lt;wsp:rsid wsp:val=&quot;00980F14&quot;/&gt;&lt;wsp:rsid wsp:val=&quot;0098172B&quot;/&gt;&lt;wsp:rsid wsp:val=&quot;009817F9&quot;/&gt;&lt;wsp:rsid wsp:val=&quot;0098183B&quot;/&gt;&lt;wsp:rsid wsp:val=&quot;009818A6&quot;/&gt;&lt;wsp:rsid wsp:val=&quot;009818DA&quot;/&gt;&lt;wsp:rsid wsp:val=&quot;00981D4B&quot;/&gt;&lt;wsp:rsid wsp:val=&quot;00981FCC&quot;/&gt;&lt;wsp:rsid wsp:val=&quot;00982066&quot;/&gt;&lt;wsp:rsid wsp:val=&quot;009822AF&quot;/&gt;&lt;wsp:rsid wsp:val=&quot;009823A3&quot;/&gt;&lt;wsp:rsid wsp:val=&quot;00982AB4&quot;/&gt;&lt;wsp:rsid wsp:val=&quot;00982B3A&quot;/&gt;&lt;wsp:rsid wsp:val=&quot;00982E67&quot;/&gt;&lt;wsp:rsid wsp:val=&quot;00982F7B&quot;/&gt;&lt;wsp:rsid wsp:val=&quot;00983061&quot;/&gt;&lt;wsp:rsid wsp:val=&quot;00983223&quot;/&gt;&lt;wsp:rsid wsp:val=&quot;009838CE&quot;/&gt;&lt;wsp:rsid wsp:val=&quot;00983C41&quot;/&gt;&lt;wsp:rsid wsp:val=&quot;00983DF6&quot;/&gt;&lt;wsp:rsid wsp:val=&quot;00984206&quot;/&gt;&lt;wsp:rsid wsp:val=&quot;00984449&quot;/&gt;&lt;wsp:rsid wsp:val=&quot;0098511E&quot;/&gt;&lt;wsp:rsid wsp:val=&quot;009852B3&quot;/&gt;&lt;wsp:rsid wsp:val=&quot;0098541D&quot;/&gt;&lt;wsp:rsid wsp:val=&quot;00985CA4&quot;/&gt;&lt;wsp:rsid wsp:val=&quot;009865C0&quot;/&gt;&lt;wsp:rsid wsp:val=&quot;00986757&quot;/&gt;&lt;wsp:rsid wsp:val=&quot;00986956&quot;/&gt;&lt;wsp:rsid wsp:val=&quot;00986999&quot;/&gt;&lt;wsp:rsid wsp:val=&quot;0098743A&quot;/&gt;&lt;wsp:rsid wsp:val=&quot;009874BE&quot;/&gt;&lt;wsp:rsid wsp:val=&quot;009876A0&quot;/&gt;&lt;wsp:rsid wsp:val=&quot;009879B5&quot;/&gt;&lt;wsp:rsid wsp:val=&quot;009879F4&quot;/&gt;&lt;wsp:rsid wsp:val=&quot;00990A3A&quot;/&gt;&lt;wsp:rsid wsp:val=&quot;00990E8A&quot;/&gt;&lt;wsp:rsid wsp:val=&quot;009917F3&quot;/&gt;&lt;wsp:rsid wsp:val=&quot;00991F39&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CB7&quot;/&gt;&lt;wsp:rsid wsp:val=&quot;00993DA5&quot;/&gt;&lt;wsp:rsid wsp:val=&quot;00994CE9&quot;/&gt;&lt;wsp:rsid wsp:val=&quot;00994E1D&quot;/&gt;&lt;wsp:rsid wsp:val=&quot;0099507E&quot;/&gt;&lt;wsp:rsid wsp:val=&quot;00995360&quot;/&gt;&lt;wsp:rsid wsp:val=&quot;009954AD&quot;/&gt;&lt;wsp:rsid wsp:val=&quot;00995581&quot;/&gt;&lt;wsp:rsid wsp:val=&quot;00995CE6&quot;/&gt;&lt;wsp:rsid wsp:val=&quot;00995D7A&quot;/&gt;&lt;wsp:rsid wsp:val=&quot;00996546&quot;/&gt;&lt;wsp:rsid wsp:val=&quot;00996A8B&quot;/&gt;&lt;wsp:rsid wsp:val=&quot;00996CD1&quot;/&gt;&lt;wsp:rsid wsp:val=&quot;00996CD4&quot;/&gt;&lt;wsp:rsid wsp:val=&quot;0099713E&quot;/&gt;&lt;wsp:rsid wsp:val=&quot;0099731A&quot;/&gt;&lt;wsp:rsid wsp:val=&quot;009974B1&quot;/&gt;&lt;wsp:rsid wsp:val=&quot;009979D6&quot;/&gt;&lt;wsp:rsid wsp:val=&quot;00997CA3&quot;/&gt;&lt;wsp:rsid wsp:val=&quot;009A0212&quot;/&gt;&lt;wsp:rsid wsp:val=&quot;009A031F&quot;/&gt;&lt;wsp:rsid wsp:val=&quot;009A041C&quot;/&gt;&lt;wsp:rsid wsp:val=&quot;009A072E&quot;/&gt;&lt;wsp:rsid wsp:val=&quot;009A12E2&quot;/&gt;&lt;wsp:rsid wsp:val=&quot;009A1963&quot;/&gt;&lt;wsp:rsid wsp:val=&quot;009A1E77&quot;/&gt;&lt;wsp:rsid wsp:val=&quot;009A1FBC&quot;/&gt;&lt;wsp:rsid wsp:val=&quot;009A20C4&quot;/&gt;&lt;wsp:rsid wsp:val=&quot;009A20F1&quot;/&gt;&lt;wsp:rsid wsp:val=&quot;009A2180&quot;/&gt;&lt;wsp:rsid wsp:val=&quot;009A229D&quot;/&gt;&lt;wsp:rsid wsp:val=&quot;009A246A&quot;/&gt;&lt;wsp:rsid wsp:val=&quot;009A2615&quot;/&gt;&lt;wsp:rsid wsp:val=&quot;009A2817&quot;/&gt;&lt;wsp:rsid wsp:val=&quot;009A2E5D&quot;/&gt;&lt;wsp:rsid wsp:val=&quot;009A3183&quot;/&gt;&lt;wsp:rsid wsp:val=&quot;009A328D&quot;/&gt;&lt;wsp:rsid wsp:val=&quot;009A355A&quot;/&gt;&lt;wsp:rsid wsp:val=&quot;009A3792&quot;/&gt;&lt;wsp:rsid wsp:val=&quot;009A37AC&quot;/&gt;&lt;wsp:rsid wsp:val=&quot;009A3AB5&quot;/&gt;&lt;wsp:rsid wsp:val=&quot;009A4518&quot;/&gt;&lt;wsp:rsid wsp:val=&quot;009A47CB&quot;/&gt;&lt;wsp:rsid wsp:val=&quot;009A514C&quot;/&gt;&lt;wsp:rsid wsp:val=&quot;009A516A&quot;/&gt;&lt;wsp:rsid wsp:val=&quot;009A528E&quot;/&gt;&lt;wsp:rsid wsp:val=&quot;009A60D8&quot;/&gt;&lt;wsp:rsid wsp:val=&quot;009A6127&quot;/&gt;&lt;wsp:rsid wsp:val=&quot;009A637B&quot;/&gt;&lt;wsp:rsid wsp:val=&quot;009A6456&quot;/&gt;&lt;wsp:rsid wsp:val=&quot;009A6513&quot;/&gt;&lt;wsp:rsid wsp:val=&quot;009A6960&quot;/&gt;&lt;wsp:rsid wsp:val=&quot;009A6BAA&quot;/&gt;&lt;wsp:rsid wsp:val=&quot;009A6C74&quot;/&gt;&lt;wsp:rsid wsp:val=&quot;009A6D32&quot;/&gt;&lt;wsp:rsid wsp:val=&quot;009A7100&quot;/&gt;&lt;wsp:rsid wsp:val=&quot;009A7154&quot;/&gt;&lt;wsp:rsid wsp:val=&quot;009A78D1&quot;/&gt;&lt;wsp:rsid wsp:val=&quot;009A7A99&quot;/&gt;&lt;wsp:rsid wsp:val=&quot;009A7E57&quot;/&gt;&lt;wsp:rsid wsp:val=&quot;009B003C&quot;/&gt;&lt;wsp:rsid wsp:val=&quot;009B0097&quot;/&gt;&lt;wsp:rsid wsp:val=&quot;009B10C5&quot;/&gt;&lt;wsp:rsid wsp:val=&quot;009B112A&quot;/&gt;&lt;wsp:rsid wsp:val=&quot;009B25DC&quot;/&gt;&lt;wsp:rsid wsp:val=&quot;009B281D&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7833&quot;/&gt;&lt;wsp:rsid wsp:val=&quot;009B7BB7&quot;/&gt;&lt;wsp:rsid wsp:val=&quot;009B7CBA&quot;/&gt;&lt;wsp:rsid wsp:val=&quot;009B7F7E&quot;/&gt;&lt;wsp:rsid wsp:val=&quot;009B7FFA&quot;/&gt;&lt;wsp:rsid wsp:val=&quot;009C00EF&quot;/&gt;&lt;wsp:rsid wsp:val=&quot;009C01D2&quot;/&gt;&lt;wsp:rsid wsp:val=&quot;009C01D3&quot;/&gt;&lt;wsp:rsid wsp:val=&quot;009C080A&quot;/&gt;&lt;wsp:rsid wsp:val=&quot;009C098E&quot;/&gt;&lt;wsp:rsid wsp:val=&quot;009C0BC1&quot;/&gt;&lt;wsp:rsid wsp:val=&quot;009C0C5D&quot;/&gt;&lt;wsp:rsid wsp:val=&quot;009C0D57&quot;/&gt;&lt;wsp:rsid wsp:val=&quot;009C0DBE&quot;/&gt;&lt;wsp:rsid wsp:val=&quot;009C10DF&quot;/&gt;&lt;wsp:rsid wsp:val=&quot;009C159E&quot;/&gt;&lt;wsp:rsid wsp:val=&quot;009C163E&quot;/&gt;&lt;wsp:rsid wsp:val=&quot;009C1A35&quot;/&gt;&lt;wsp:rsid wsp:val=&quot;009C1C46&quot;/&gt;&lt;wsp:rsid wsp:val=&quot;009C1D4B&quot;/&gt;&lt;wsp:rsid wsp:val=&quot;009C1E0C&quot;/&gt;&lt;wsp:rsid wsp:val=&quot;009C218E&quot;/&gt;&lt;wsp:rsid wsp:val=&quot;009C281C&quot;/&gt;&lt;wsp:rsid wsp:val=&quot;009C3358&quot;/&gt;&lt;wsp:rsid wsp:val=&quot;009C3D88&quot;/&gt;&lt;wsp:rsid wsp:val=&quot;009C40E3&quot;/&gt;&lt;wsp:rsid wsp:val=&quot;009C45A3&quot;/&gt;&lt;wsp:rsid wsp:val=&quot;009C4EF7&quot;/&gt;&lt;wsp:rsid wsp:val=&quot;009C520B&quot;/&gt;&lt;wsp:rsid wsp:val=&quot;009C528F&quot;/&gt;&lt;wsp:rsid wsp:val=&quot;009C52FB&quot;/&gt;&lt;wsp:rsid wsp:val=&quot;009C5538&quot;/&gt;&lt;wsp:rsid wsp:val=&quot;009C56E7&quot;/&gt;&lt;wsp:rsid wsp:val=&quot;009C5785&quot;/&gt;&lt;wsp:rsid wsp:val=&quot;009C5874&quot;/&gt;&lt;wsp:rsid wsp:val=&quot;009C5CF0&quot;/&gt;&lt;wsp:rsid wsp:val=&quot;009C6768&quot;/&gt;&lt;wsp:rsid wsp:val=&quot;009C681F&quot;/&gt;&lt;wsp:rsid wsp:val=&quot;009C6894&quot;/&gt;&lt;wsp:rsid wsp:val=&quot;009C6B3B&quot;/&gt;&lt;wsp:rsid wsp:val=&quot;009C6B7B&quot;/&gt;&lt;wsp:rsid wsp:val=&quot;009C6E93&quot;/&gt;&lt;wsp:rsid wsp:val=&quot;009C7147&quot;/&gt;&lt;wsp:rsid wsp:val=&quot;009C7E2A&quot;/&gt;&lt;wsp:rsid wsp:val=&quot;009C7F47&quot;/&gt;&lt;wsp:rsid wsp:val=&quot;009C7FEB&quot;/&gt;&lt;wsp:rsid wsp:val=&quot;009D0361&quot;/&gt;&lt;wsp:rsid wsp:val=&quot;009D0720&quot;/&gt;&lt;wsp:rsid wsp:val=&quot;009D079F&quot;/&gt;&lt;wsp:rsid wsp:val=&quot;009D0897&quot;/&gt;&lt;wsp:rsid wsp:val=&quot;009D09A8&quot;/&gt;&lt;wsp:rsid wsp:val=&quot;009D2118&quot;/&gt;&lt;wsp:rsid wsp:val=&quot;009D22EA&quot;/&gt;&lt;wsp:rsid wsp:val=&quot;009D2C43&quot;/&gt;&lt;wsp:rsid wsp:val=&quot;009D327E&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610C&quot;/&gt;&lt;wsp:rsid wsp:val=&quot;009D62E7&quot;/&gt;&lt;wsp:rsid wsp:val=&quot;009D6388&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87&quot;/&gt;&lt;wsp:rsid wsp:val=&quot;009E2F97&quot;/&gt;&lt;wsp:rsid wsp:val=&quot;009E3235&quot;/&gt;&lt;wsp:rsid wsp:val=&quot;009E3790&quot;/&gt;&lt;wsp:rsid wsp:val=&quot;009E438D&quot;/&gt;&lt;wsp:rsid wsp:val=&quot;009E457F&quot;/&gt;&lt;wsp:rsid wsp:val=&quot;009E5039&quot;/&gt;&lt;wsp:rsid wsp:val=&quot;009E532F&quot;/&gt;&lt;wsp:rsid wsp:val=&quot;009E53AA&quot;/&gt;&lt;wsp:rsid wsp:val=&quot;009E53D6&quot;/&gt;&lt;wsp:rsid wsp:val=&quot;009E5656&quot;/&gt;&lt;wsp:rsid wsp:val=&quot;009E5AB4&quot;/&gt;&lt;wsp:rsid wsp:val=&quot;009E605E&quot;/&gt;&lt;wsp:rsid wsp:val=&quot;009E641D&quot;/&gt;&lt;wsp:rsid wsp:val=&quot;009E64BF&quot;/&gt;&lt;wsp:rsid wsp:val=&quot;009E653E&quot;/&gt;&lt;wsp:rsid wsp:val=&quot;009E6F6E&quot;/&gt;&lt;wsp:rsid wsp:val=&quot;009E7246&quot;/&gt;&lt;wsp:rsid wsp:val=&quot;009E7677&quot;/&gt;&lt;wsp:rsid wsp:val=&quot;009E798E&quot;/&gt;&lt;wsp:rsid wsp:val=&quot;009F06F6&quot;/&gt;&lt;wsp:rsid wsp:val=&quot;009F0C38&quot;/&gt;&lt;wsp:rsid wsp:val=&quot;009F0CD1&quot;/&gt;&lt;wsp:rsid wsp:val=&quot;009F1033&quot;/&gt;&lt;wsp:rsid wsp:val=&quot;009F187B&quot;/&gt;&lt;wsp:rsid wsp:val=&quot;009F1933&quot;/&gt;&lt;wsp:rsid wsp:val=&quot;009F2881&quot;/&gt;&lt;wsp:rsid wsp:val=&quot;009F2E7E&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65A&quot;/&gt;&lt;wsp:rsid wsp:val=&quot;009F4834&quot;/&gt;&lt;wsp:rsid wsp:val=&quot;009F4F05&quot;/&gt;&lt;wsp:rsid wsp:val=&quot;009F5606&quot;/&gt;&lt;wsp:rsid wsp:val=&quot;009F59DA&quot;/&gt;&lt;wsp:rsid wsp:val=&quot;009F5CA4&quot;/&gt;&lt;wsp:rsid wsp:val=&quot;009F5DD3&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374&quot;/&gt;&lt;wsp:rsid wsp:val=&quot;00A00519&quot;/&gt;&lt;wsp:rsid wsp:val=&quot;00A00892&quot;/&gt;&lt;wsp:rsid wsp:val=&quot;00A00E09&quot;/&gt;&lt;wsp:rsid wsp:val=&quot;00A01006&quot;/&gt;&lt;wsp:rsid wsp:val=&quot;00A011C6&quot;/&gt;&lt;wsp:rsid wsp:val=&quot;00A01EA2&quot;/&gt;&lt;wsp:rsid wsp:val=&quot;00A0267E&quot;/&gt;&lt;wsp:rsid wsp:val=&quot;00A02A7C&quot;/&gt;&lt;wsp:rsid wsp:val=&quot;00A02B26&quot;/&gt;&lt;wsp:rsid wsp:val=&quot;00A0335A&quot;/&gt;&lt;wsp:rsid wsp:val=&quot;00A03893&quot;/&gt;&lt;wsp:rsid wsp:val=&quot;00A0394B&quot;/&gt;&lt;wsp:rsid wsp:val=&quot;00A03CC8&quot;/&gt;&lt;wsp:rsid wsp:val=&quot;00A0404C&quot;/&gt;&lt;wsp:rsid wsp:val=&quot;00A044F4&quot;/&gt;&lt;wsp:rsid wsp:val=&quot;00A04541&quot;/&gt;&lt;wsp:rsid wsp:val=&quot;00A0482A&quot;/&gt;&lt;wsp:rsid wsp:val=&quot;00A04846&quot;/&gt;&lt;wsp:rsid wsp:val=&quot;00A04A92&quot;/&gt;&lt;wsp:rsid wsp:val=&quot;00A0519C&quot;/&gt;&lt;wsp:rsid wsp:val=&quot;00A0559E&quot;/&gt;&lt;wsp:rsid wsp:val=&quot;00A05A1F&quot;/&gt;&lt;wsp:rsid wsp:val=&quot;00A05BA9&quot;/&gt;&lt;wsp:rsid wsp:val=&quot;00A05DFF&quot;/&gt;&lt;wsp:rsid wsp:val=&quot;00A05FF8&quot;/&gt;&lt;wsp:rsid wsp:val=&quot;00A066E6&quot;/&gt;&lt;wsp:rsid wsp:val=&quot;00A0687B&quot;/&gt;&lt;wsp:rsid wsp:val=&quot;00A069BD&quot;/&gt;&lt;wsp:rsid wsp:val=&quot;00A06DBB&quot;/&gt;&lt;wsp:rsid wsp:val=&quot;00A06F57&quot;/&gt;&lt;wsp:rsid wsp:val=&quot;00A0738B&quot;/&gt;&lt;wsp:rsid wsp:val=&quot;00A07654&quot;/&gt;&lt;wsp:rsid wsp:val=&quot;00A0780A&quot;/&gt;&lt;wsp:rsid wsp:val=&quot;00A07B16&quot;/&gt;&lt;wsp:rsid wsp:val=&quot;00A07D0F&quot;/&gt;&lt;wsp:rsid wsp:val=&quot;00A07E9C&quot;/&gt;&lt;wsp:rsid wsp:val=&quot;00A07EA6&quot;/&gt;&lt;wsp:rsid wsp:val=&quot;00A105DB&quot;/&gt;&lt;wsp:rsid wsp:val=&quot;00A10608&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E0F&quot;/&gt;&lt;wsp:rsid wsp:val=&quot;00A121EA&quot;/&gt;&lt;wsp:rsid wsp:val=&quot;00A12206&quot;/&gt;&lt;wsp:rsid wsp:val=&quot;00A12301&quot;/&gt;&lt;wsp:rsid wsp:val=&quot;00A1260C&quot;/&gt;&lt;wsp:rsid wsp:val=&quot;00A12713&quot;/&gt;&lt;wsp:rsid wsp:val=&quot;00A12A73&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2AD&quot;/&gt;&lt;wsp:rsid wsp:val=&quot;00A145D0&quot;/&gt;&lt;wsp:rsid wsp:val=&quot;00A145FA&quot;/&gt;&lt;wsp:rsid wsp:val=&quot;00A14743&quot;/&gt;&lt;wsp:rsid wsp:val=&quot;00A14B5D&quot;/&gt;&lt;wsp:rsid wsp:val=&quot;00A152F7&quot;/&gt;&lt;wsp:rsid wsp:val=&quot;00A15521&quot;/&gt;&lt;wsp:rsid wsp:val=&quot;00A1562F&quot;/&gt;&lt;wsp:rsid wsp:val=&quot;00A157EC&quot;/&gt;&lt;wsp:rsid wsp:val=&quot;00A15ABD&quot;/&gt;&lt;wsp:rsid wsp:val=&quot;00A160E1&quot;/&gt;&lt;wsp:rsid wsp:val=&quot;00A16150&quot;/&gt;&lt;wsp:rsid wsp:val=&quot;00A1630A&quot;/&gt;&lt;wsp:rsid wsp:val=&quot;00A1637F&quot;/&gt;&lt;wsp:rsid wsp:val=&quot;00A16416&quot;/&gt;&lt;wsp:rsid wsp:val=&quot;00A169DD&quot;/&gt;&lt;wsp:rsid wsp:val=&quot;00A16A02&quot;/&gt;&lt;wsp:rsid wsp:val=&quot;00A17345&quot;/&gt;&lt;wsp:rsid wsp:val=&quot;00A1789B&quot;/&gt;&lt;wsp:rsid wsp:val=&quot;00A178A4&quot;/&gt;&lt;wsp:rsid wsp:val=&quot;00A17C22&quot;/&gt;&lt;wsp:rsid wsp:val=&quot;00A17F9A&quot;/&gt;&lt;wsp:rsid wsp:val=&quot;00A20253&quot;/&gt;&lt;wsp:rsid wsp:val=&quot;00A2049C&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E51&quot;/&gt;&lt;wsp:rsid wsp:val=&quot;00A22132&quot;/&gt;&lt;wsp:rsid wsp:val=&quot;00A22207&quot;/&gt;&lt;wsp:rsid wsp:val=&quot;00A22559&quot;/&gt;&lt;wsp:rsid wsp:val=&quot;00A226BE&quot;/&gt;&lt;wsp:rsid wsp:val=&quot;00A22D9C&quot;/&gt;&lt;wsp:rsid wsp:val=&quot;00A23921&quot;/&gt;&lt;wsp:rsid wsp:val=&quot;00A23DD8&quot;/&gt;&lt;wsp:rsid wsp:val=&quot;00A24150&quot;/&gt;&lt;wsp:rsid wsp:val=&quot;00A24701&quot;/&gt;&lt;wsp:rsid wsp:val=&quot;00A2470A&quot;/&gt;&lt;wsp:rsid wsp:val=&quot;00A2481C&quot;/&gt;&lt;wsp:rsid wsp:val=&quot;00A24CCF&quot;/&gt;&lt;wsp:rsid wsp:val=&quot;00A24D81&quot;/&gt;&lt;wsp:rsid wsp:val=&quot;00A25155&quot;/&gt;&lt;wsp:rsid wsp:val=&quot;00A25420&quot;/&gt;&lt;wsp:rsid wsp:val=&quot;00A2583E&quot;/&gt;&lt;wsp:rsid wsp:val=&quot;00A25A28&quot;/&gt;&lt;wsp:rsid wsp:val=&quot;00A25F8A&quot;/&gt;&lt;wsp:rsid wsp:val=&quot;00A261E4&quot;/&gt;&lt;wsp:rsid wsp:val=&quot;00A26386&quot;/&gt;&lt;wsp:rsid wsp:val=&quot;00A26883&quot;/&gt;&lt;wsp:rsid wsp:val=&quot;00A26CF7&quot;/&gt;&lt;wsp:rsid wsp:val=&quot;00A26D60&quot;/&gt;&lt;wsp:rsid wsp:val=&quot;00A26EE0&quot;/&gt;&lt;wsp:rsid wsp:val=&quot;00A27263&quot;/&gt;&lt;wsp:rsid wsp:val=&quot;00A3072C&quot;/&gt;&lt;wsp:rsid wsp:val=&quot;00A3097E&quot;/&gt;&lt;wsp:rsid wsp:val=&quot;00A30BAE&quot;/&gt;&lt;wsp:rsid wsp:val=&quot;00A313D0&quot;/&gt;&lt;wsp:rsid wsp:val=&quot;00A314A9&quot;/&gt;&lt;wsp:rsid wsp:val=&quot;00A31591&quot;/&gt;&lt;wsp:rsid wsp:val=&quot;00A3170C&quot;/&gt;&lt;wsp:rsid wsp:val=&quot;00A318C7&quot;/&gt;&lt;wsp:rsid wsp:val=&quot;00A31B03&quot;/&gt;&lt;wsp:rsid wsp:val=&quot;00A31BBA&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4A25&quot;/&gt;&lt;wsp:rsid wsp:val=&quot;00A34F84&quot;/&gt;&lt;wsp:rsid wsp:val=&quot;00A34FD0&quot;/&gt;&lt;wsp:rsid wsp:val=&quot;00A35735&quot;/&gt;&lt;wsp:rsid wsp:val=&quot;00A35A0B&quot;/&gt;&lt;wsp:rsid wsp:val=&quot;00A35C7B&quot;/&gt;&lt;wsp:rsid wsp:val=&quot;00A362CB&quot;/&gt;&lt;wsp:rsid wsp:val=&quot;00A36694&quot;/&gt;&lt;wsp:rsid wsp:val=&quot;00A36DC8&quot;/&gt;&lt;wsp:rsid wsp:val=&quot;00A370C7&quot;/&gt;&lt;wsp:rsid wsp:val=&quot;00A3747D&quot;/&gt;&lt;wsp:rsid wsp:val=&quot;00A37A59&quot;/&gt;&lt;wsp:rsid wsp:val=&quot;00A40296&quot;/&gt;&lt;wsp:rsid wsp:val=&quot;00A402A6&quot;/&gt;&lt;wsp:rsid wsp:val=&quot;00A40531&quot;/&gt;&lt;wsp:rsid wsp:val=&quot;00A40889&quot;/&gt;&lt;wsp:rsid wsp:val=&quot;00A40B02&quot;/&gt;&lt;wsp:rsid wsp:val=&quot;00A41009&quot;/&gt;&lt;wsp:rsid wsp:val=&quot;00A41179&quot;/&gt;&lt;wsp:rsid wsp:val=&quot;00A41772&quot;/&gt;&lt;wsp:rsid wsp:val=&quot;00A41AAC&quot;/&gt;&lt;wsp:rsid wsp:val=&quot;00A42060&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39C&quot;/&gt;&lt;wsp:rsid wsp:val=&quot;00A43666&quot;/&gt;&lt;wsp:rsid wsp:val=&quot;00A436EC&quot;/&gt;&lt;wsp:rsid wsp:val=&quot;00A43A47&quot;/&gt;&lt;wsp:rsid wsp:val=&quot;00A43CF0&quot;/&gt;&lt;wsp:rsid wsp:val=&quot;00A44882&quot;/&gt;&lt;wsp:rsid wsp:val=&quot;00A44AA5&quot;/&gt;&lt;wsp:rsid wsp:val=&quot;00A44B72&quot;/&gt;&lt;wsp:rsid wsp:val=&quot;00A44E28&quot;/&gt;&lt;wsp:rsid wsp:val=&quot;00A44F1B&quot;/&gt;&lt;wsp:rsid wsp:val=&quot;00A4526B&quot;/&gt;&lt;wsp:rsid wsp:val=&quot;00A45381&quot;/&gt;&lt;wsp:rsid wsp:val=&quot;00A4570E&quot;/&gt;&lt;wsp:rsid wsp:val=&quot;00A45A3B&quot;/&gt;&lt;wsp:rsid wsp:val=&quot;00A46FAD&quot;/&gt;&lt;wsp:rsid wsp:val=&quot;00A470ED&quot;/&gt;&lt;wsp:rsid wsp:val=&quot;00A47218&quot;/&gt;&lt;wsp:rsid wsp:val=&quot;00A47430&quot;/&gt;&lt;wsp:rsid wsp:val=&quot;00A4761F&quot;/&gt;&lt;wsp:rsid wsp:val=&quot;00A47803&quot;/&gt;&lt;wsp:rsid wsp:val=&quot;00A479AE&quot;/&gt;&lt;wsp:rsid wsp:val=&quot;00A47B4B&quot;/&gt;&lt;wsp:rsid wsp:val=&quot;00A47BED&quot;/&gt;&lt;wsp:rsid wsp:val=&quot;00A5044D&quot;/&gt;&lt;wsp:rsid wsp:val=&quot;00A50B00&quot;/&gt;&lt;wsp:rsid wsp:val=&quot;00A50CE8&quot;/&gt;&lt;wsp:rsid wsp:val=&quot;00A50F63&quot;/&gt;&lt;wsp:rsid wsp:val=&quot;00A511FB&quot;/&gt;&lt;wsp:rsid wsp:val=&quot;00A514EB&quot;/&gt;&lt;wsp:rsid wsp:val=&quot;00A5171C&quot;/&gt;&lt;wsp:rsid wsp:val=&quot;00A51EB9&quot;/&gt;&lt;wsp:rsid wsp:val=&quot;00A521E0&quot;/&gt;&lt;wsp:rsid wsp:val=&quot;00A52928&quot;/&gt;&lt;wsp:rsid wsp:val=&quot;00A52B0A&quot;/&gt;&lt;wsp:rsid wsp:val=&quot;00A52D1E&quot;/&gt;&lt;wsp:rsid wsp:val=&quot;00A53831&quot;/&gt;&lt;wsp:rsid wsp:val=&quot;00A544BF&quot;/&gt;&lt;wsp:rsid wsp:val=&quot;00A5484C&quot;/&gt;&lt;wsp:rsid wsp:val=&quot;00A54A61&quot;/&gt;&lt;wsp:rsid wsp:val=&quot;00A54A90&quot;/&gt;&lt;wsp:rsid wsp:val=&quot;00A54D16&quot;/&gt;&lt;wsp:rsid wsp:val=&quot;00A551A0&quot;/&gt;&lt;wsp:rsid wsp:val=&quot;00A5579B&quot;/&gt;&lt;wsp:rsid wsp:val=&quot;00A55855&quot;/&gt;&lt;wsp:rsid wsp:val=&quot;00A5586A&quot;/&gt;&lt;wsp:rsid wsp:val=&quot;00A55877&quot;/&gt;&lt;wsp:rsid wsp:val=&quot;00A5587F&quot;/&gt;&lt;wsp:rsid wsp:val=&quot;00A55BB7&quot;/&gt;&lt;wsp:rsid wsp:val=&quot;00A55CCE&quot;/&gt;&lt;wsp:rsid wsp:val=&quot;00A55E76&quot;/&gt;&lt;wsp:rsid wsp:val=&quot;00A55F31&quot;/&gt;&lt;wsp:rsid wsp:val=&quot;00A5637C&quot;/&gt;&lt;wsp:rsid wsp:val=&quot;00A56735&quot;/&gt;&lt;wsp:rsid wsp:val=&quot;00A56BC2&quot;/&gt;&lt;wsp:rsid wsp:val=&quot;00A56C2C&quot;/&gt;&lt;wsp:rsid wsp:val=&quot;00A570E9&quot;/&gt;&lt;wsp:rsid wsp:val=&quot;00A57311&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1298&quot;/&gt;&lt;wsp:rsid wsp:val=&quot;00A61828&quot;/&gt;&lt;wsp:rsid wsp:val=&quot;00A619B5&quot;/&gt;&lt;wsp:rsid wsp:val=&quot;00A61BD5&quot;/&gt;&lt;wsp:rsid wsp:val=&quot;00A620AA&quot;/&gt;&lt;wsp:rsid wsp:val=&quot;00A622DB&quot;/&gt;&lt;wsp:rsid wsp:val=&quot;00A62953&quot;/&gt;&lt;wsp:rsid wsp:val=&quot;00A62961&quot;/&gt;&lt;wsp:rsid wsp:val=&quot;00A62977&quot;/&gt;&lt;wsp:rsid wsp:val=&quot;00A62D25&quot;/&gt;&lt;wsp:rsid wsp:val=&quot;00A630F5&quot;/&gt;&lt;wsp:rsid wsp:val=&quot;00A633A4&quot;/&gt;&lt;wsp:rsid wsp:val=&quot;00A63800&quot;/&gt;&lt;wsp:rsid wsp:val=&quot;00A63872&quot;/&gt;&lt;wsp:rsid wsp:val=&quot;00A63A07&quot;/&gt;&lt;wsp:rsid wsp:val=&quot;00A63A37&quot;/&gt;&lt;wsp:rsid wsp:val=&quot;00A63A89&quot;/&gt;&lt;wsp:rsid wsp:val=&quot;00A64196&quot;/&gt;&lt;wsp:rsid wsp:val=&quot;00A64B81&quot;/&gt;&lt;wsp:rsid wsp:val=&quot;00A64BC7&quot;/&gt;&lt;wsp:rsid wsp:val=&quot;00A64EB1&quot;/&gt;&lt;wsp:rsid wsp:val=&quot;00A65017&quot;/&gt;&lt;wsp:rsid wsp:val=&quot;00A65354&quot;/&gt;&lt;wsp:rsid wsp:val=&quot;00A65589&quot;/&gt;&lt;wsp:rsid wsp:val=&quot;00A657CF&quot;/&gt;&lt;wsp:rsid wsp:val=&quot;00A65BE3&quot;/&gt;&lt;wsp:rsid wsp:val=&quot;00A65FBF&quot;/&gt;&lt;wsp:rsid wsp:val=&quot;00A66089&quot;/&gt;&lt;wsp:rsid wsp:val=&quot;00A661F0&quot;/&gt;&lt;wsp:rsid wsp:val=&quot;00A6681D&quot;/&gt;&lt;wsp:rsid wsp:val=&quot;00A66885&quot;/&gt;&lt;wsp:rsid wsp:val=&quot;00A66A5A&quot;/&gt;&lt;wsp:rsid wsp:val=&quot;00A6736A&quot;/&gt;&lt;wsp:rsid wsp:val=&quot;00A677C1&quot;/&gt;&lt;wsp:rsid wsp:val=&quot;00A6788F&quot;/&gt;&lt;wsp:rsid wsp:val=&quot;00A67A8E&quot;/&gt;&lt;wsp:rsid wsp:val=&quot;00A67AC6&quot;/&gt;&lt;wsp:rsid wsp:val=&quot;00A70A35&quot;/&gt;&lt;wsp:rsid wsp:val=&quot;00A7141F&quot;/&gt;&lt;wsp:rsid wsp:val=&quot;00A71611&quot;/&gt;&lt;wsp:rsid wsp:val=&quot;00A71CDC&quot;/&gt;&lt;wsp:rsid wsp:val=&quot;00A71D6B&quot;/&gt;&lt;wsp:rsid wsp:val=&quot;00A723F7&quot;/&gt;&lt;wsp:rsid wsp:val=&quot;00A72CE0&quot;/&gt;&lt;wsp:rsid wsp:val=&quot;00A734AF&quot;/&gt;&lt;wsp:rsid wsp:val=&quot;00A73873&quot;/&gt;&lt;wsp:rsid wsp:val=&quot;00A73D8D&quot;/&gt;&lt;wsp:rsid wsp:val=&quot;00A744A2&quot;/&gt;&lt;wsp:rsid wsp:val=&quot;00A745D9&quot;/&gt;&lt;wsp:rsid wsp:val=&quot;00A74C89&quot;/&gt;&lt;wsp:rsid wsp:val=&quot;00A74E04&quot;/&gt;&lt;wsp:rsid wsp:val=&quot;00A74F6C&quot;/&gt;&lt;wsp:rsid wsp:val=&quot;00A750D8&quot;/&gt;&lt;wsp:rsid wsp:val=&quot;00A75212&quot;/&gt;&lt;wsp:rsid wsp:val=&quot;00A7538B&quot;/&gt;&lt;wsp:rsid wsp:val=&quot;00A75563&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35F&quot;/&gt;&lt;wsp:rsid wsp:val=&quot;00A77594&quot;/&gt;&lt;wsp:rsid wsp:val=&quot;00A775EC&quot;/&gt;&lt;wsp:rsid wsp:val=&quot;00A77960&quot;/&gt;&lt;wsp:rsid wsp:val=&quot;00A77C0E&quot;/&gt;&lt;wsp:rsid wsp:val=&quot;00A806B0&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951&quot;/&gt;&lt;wsp:rsid wsp:val=&quot;00A82DA1&quot;/&gt;&lt;wsp:rsid wsp:val=&quot;00A82FA5&quot;/&gt;&lt;wsp:rsid wsp:val=&quot;00A831F0&quot;/&gt;&lt;wsp:rsid wsp:val=&quot;00A834EC&quot;/&gt;&lt;wsp:rsid wsp:val=&quot;00A8353F&quot;/&gt;&lt;wsp:rsid wsp:val=&quot;00A83710&quot;/&gt;&lt;wsp:rsid wsp:val=&quot;00A83BF1&quot;/&gt;&lt;wsp:rsid wsp:val=&quot;00A83C06&quot;/&gt;&lt;wsp:rsid wsp:val=&quot;00A83C5B&quot;/&gt;&lt;wsp:rsid wsp:val=&quot;00A84298&quot;/&gt;&lt;wsp:rsid wsp:val=&quot;00A8490B&quot;/&gt;&lt;wsp:rsid wsp:val=&quot;00A8513A&quot;/&gt;&lt;wsp:rsid wsp:val=&quot;00A8523D&quot;/&gt;&lt;wsp:rsid wsp:val=&quot;00A853DF&quot;/&gt;&lt;wsp:rsid wsp:val=&quot;00A85661&quot;/&gt;&lt;wsp:rsid wsp:val=&quot;00A85FFF&quot;/&gt;&lt;wsp:rsid wsp:val=&quot;00A869B4&quot;/&gt;&lt;wsp:rsid wsp:val=&quot;00A86ACD&quot;/&gt;&lt;wsp:rsid wsp:val=&quot;00A86AE7&quot;/&gt;&lt;wsp:rsid wsp:val=&quot;00A86D23&quot;/&gt;&lt;wsp:rsid wsp:val=&quot;00A86FEF&quot;/&gt;&lt;wsp:rsid wsp:val=&quot;00A87482&quot;/&gt;&lt;wsp:rsid wsp:val=&quot;00A87C98&quot;/&gt;&lt;wsp:rsid wsp:val=&quot;00A87E63&quot;/&gt;&lt;wsp:rsid wsp:val=&quot;00A9018C&quot;/&gt;&lt;wsp:rsid wsp:val=&quot;00A90218&quot;/&gt;&lt;wsp:rsid wsp:val=&quot;00A905F1&quot;/&gt;&lt;wsp:rsid wsp:val=&quot;00A90E27&quot;/&gt;&lt;wsp:rsid wsp:val=&quot;00A91218&quot;/&gt;&lt;wsp:rsid wsp:val=&quot;00A913A9&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E41&quot;/&gt;&lt;wsp:rsid wsp:val=&quot;00A93F3C&quot;/&gt;&lt;wsp:rsid wsp:val=&quot;00A94A4D&quot;/&gt;&lt;wsp:rsid wsp:val=&quot;00A94A70&quot;/&gt;&lt;wsp:rsid wsp:val=&quot;00A9505F&quot;/&gt;&lt;wsp:rsid wsp:val=&quot;00A9526D&quot;/&gt;&lt;wsp:rsid wsp:val=&quot;00A9580B&quot;/&gt;&lt;wsp:rsid wsp:val=&quot;00A95A3E&quot;/&gt;&lt;wsp:rsid wsp:val=&quot;00A95CB8&quot;/&gt;&lt;wsp:rsid wsp:val=&quot;00A95DBB&quot;/&gt;&lt;wsp:rsid wsp:val=&quot;00A96058&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115&quot;/&gt;&lt;wsp:rsid wsp:val=&quot;00AA0ABC&quot;/&gt;&lt;wsp:rsid wsp:val=&quot;00AA0C4F&quot;/&gt;&lt;wsp:rsid wsp:val=&quot;00AA158B&quot;/&gt;&lt;wsp:rsid wsp:val=&quot;00AA1D12&quot;/&gt;&lt;wsp:rsid wsp:val=&quot;00AA1DD6&quot;/&gt;&lt;wsp:rsid wsp:val=&quot;00AA1EEC&quot;/&gt;&lt;wsp:rsid wsp:val=&quot;00AA210C&quot;/&gt;&lt;wsp:rsid wsp:val=&quot;00AA24B4&quot;/&gt;&lt;wsp:rsid wsp:val=&quot;00AA29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4E54&quot;/&gt;&lt;wsp:rsid wsp:val=&quot;00AA5584&quot;/&gt;&lt;wsp:rsid wsp:val=&quot;00AA5A02&quot;/&gt;&lt;wsp:rsid wsp:val=&quot;00AA5B74&quot;/&gt;&lt;wsp:rsid wsp:val=&quot;00AA5BD3&quot;/&gt;&lt;wsp:rsid wsp:val=&quot;00AA6026&quot;/&gt;&lt;wsp:rsid wsp:val=&quot;00AA6206&quot;/&gt;&lt;wsp:rsid wsp:val=&quot;00AA630A&quot;/&gt;&lt;wsp:rsid wsp:val=&quot;00AA69EF&quot;/&gt;&lt;wsp:rsid wsp:val=&quot;00AA6B64&quot;/&gt;&lt;wsp:rsid wsp:val=&quot;00AA6F9A&quot;/&gt;&lt;wsp:rsid wsp:val=&quot;00AA7555&quot;/&gt;&lt;wsp:rsid wsp:val=&quot;00AA7743&quot;/&gt;&lt;wsp:rsid wsp:val=&quot;00AA7748&quot;/&gt;&lt;wsp:rsid wsp:val=&quot;00AA7C4F&quot;/&gt;&lt;wsp:rsid wsp:val=&quot;00AB001C&quot;/&gt;&lt;wsp:rsid wsp:val=&quot;00AB027D&quot;/&gt;&lt;wsp:rsid wsp:val=&quot;00AB02C8&quot;/&gt;&lt;wsp:rsid wsp:val=&quot;00AB06B8&quot;/&gt;&lt;wsp:rsid wsp:val=&quot;00AB0ADE&quot;/&gt;&lt;wsp:rsid wsp:val=&quot;00AB0CA0&quot;/&gt;&lt;wsp:rsid wsp:val=&quot;00AB102D&quot;/&gt;&lt;wsp:rsid wsp:val=&quot;00AB1A33&quot;/&gt;&lt;wsp:rsid wsp:val=&quot;00AB1C99&quot;/&gt;&lt;wsp:rsid wsp:val=&quot;00AB243D&quot;/&gt;&lt;wsp:rsid wsp:val=&quot;00AB2857&quot;/&gt;&lt;wsp:rsid wsp:val=&quot;00AB2B10&quot;/&gt;&lt;wsp:rsid wsp:val=&quot;00AB3299&quot;/&gt;&lt;wsp:rsid wsp:val=&quot;00AB3418&quot;/&gt;&lt;wsp:rsid wsp:val=&quot;00AB3490&quot;/&gt;&lt;wsp:rsid wsp:val=&quot;00AB3491&quot;/&gt;&lt;wsp:rsid wsp:val=&quot;00AB37C5&quot;/&gt;&lt;wsp:rsid wsp:val=&quot;00AB3A40&quot;/&gt;&lt;wsp:rsid wsp:val=&quot;00AB3D94&quot;/&gt;&lt;wsp:rsid wsp:val=&quot;00AB3E16&quot;/&gt;&lt;wsp:rsid wsp:val=&quot;00AB3E3E&quot;/&gt;&lt;wsp:rsid wsp:val=&quot;00AB3F13&quot;/&gt;&lt;wsp:rsid wsp:val=&quot;00AB3F37&quot;/&gt;&lt;wsp:rsid wsp:val=&quot;00AB4157&quot;/&gt;&lt;wsp:rsid wsp:val=&quot;00AB42FF&quot;/&gt;&lt;wsp:rsid wsp:val=&quot;00AB513E&quot;/&gt;&lt;wsp:rsid wsp:val=&quot;00AB518F&quot;/&gt;&lt;wsp:rsid wsp:val=&quot;00AB53BA&quot;/&gt;&lt;wsp:rsid wsp:val=&quot;00AB57AD&quot;/&gt;&lt;wsp:rsid wsp:val=&quot;00AB583A&quot;/&gt;&lt;wsp:rsid wsp:val=&quot;00AB5C9B&quot;/&gt;&lt;wsp:rsid wsp:val=&quot;00AB642C&quot;/&gt;&lt;wsp:rsid wsp:val=&quot;00AB7134&quot;/&gt;&lt;wsp:rsid wsp:val=&quot;00AB76D5&quot;/&gt;&lt;wsp:rsid wsp:val=&quot;00AB7787&quot;/&gt;&lt;wsp:rsid wsp:val=&quot;00AB78AC&quot;/&gt;&lt;wsp:rsid wsp:val=&quot;00AB7964&quot;/&gt;&lt;wsp:rsid wsp:val=&quot;00AB7C60&quot;/&gt;&lt;wsp:rsid wsp:val=&quot;00AC0B36&quot;/&gt;&lt;wsp:rsid wsp:val=&quot;00AC0CEF&quot;/&gt;&lt;wsp:rsid wsp:val=&quot;00AC1191&quot;/&gt;&lt;wsp:rsid wsp:val=&quot;00AC1281&quot;/&gt;&lt;wsp:rsid wsp:val=&quot;00AC2AEF&quot;/&gt;&lt;wsp:rsid wsp:val=&quot;00AC2D39&quot;/&gt;&lt;wsp:rsid wsp:val=&quot;00AC2D4E&quot;/&gt;&lt;wsp:rsid wsp:val=&quot;00AC3084&quot;/&gt;&lt;wsp:rsid wsp:val=&quot;00AC3431&quot;/&gt;&lt;wsp:rsid wsp:val=&quot;00AC38E9&quot;/&gt;&lt;wsp:rsid wsp:val=&quot;00AC3C7B&quot;/&gt;&lt;wsp:rsid wsp:val=&quot;00AC438B&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D0EAA&quot;/&gt;&lt;wsp:rsid wsp:val=&quot;00AD12BD&quot;/&gt;&lt;wsp:rsid wsp:val=&quot;00AD12D2&quot;/&gt;&lt;wsp:rsid wsp:val=&quot;00AD158D&quot;/&gt;&lt;wsp:rsid wsp:val=&quot;00AD163D&quot;/&gt;&lt;wsp:rsid wsp:val=&quot;00AD1CB3&quot;/&gt;&lt;wsp:rsid wsp:val=&quot;00AD1DFE&quot;/&gt;&lt;wsp:rsid wsp:val=&quot;00AD1E26&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3042&quot;/&gt;&lt;wsp:rsid wsp:val=&quot;00AD3047&quot;/&gt;&lt;wsp:rsid wsp:val=&quot;00AD33C3&quot;/&gt;&lt;wsp:rsid wsp:val=&quot;00AD34A1&quot;/&gt;&lt;wsp:rsid wsp:val=&quot;00AD3BEC&quot;/&gt;&lt;wsp:rsid wsp:val=&quot;00AD48F9&quot;/&gt;&lt;wsp:rsid wsp:val=&quot;00AD514B&quot;/&gt;&lt;wsp:rsid wsp:val=&quot;00AD53EC&quot;/&gt;&lt;wsp:rsid wsp:val=&quot;00AD5542&quot;/&gt;&lt;wsp:rsid wsp:val=&quot;00AD5930&quot;/&gt;&lt;wsp:rsid wsp:val=&quot;00AD5F5A&quot;/&gt;&lt;wsp:rsid wsp:val=&quot;00AD6C7F&quot;/&gt;&lt;wsp:rsid wsp:val=&quot;00AD6F0D&quot;/&gt;&lt;wsp:rsid wsp:val=&quot;00AD70C9&quot;/&gt;&lt;wsp:rsid wsp:val=&quot;00AD732B&quot;/&gt;&lt;wsp:rsid wsp:val=&quot;00AD75A6&quot;/&gt;&lt;wsp:rsid wsp:val=&quot;00AD7927&quot;/&gt;&lt;wsp:rsid wsp:val=&quot;00AD7B75&quot;/&gt;&lt;wsp:rsid wsp:val=&quot;00AD7CD8&quot;/&gt;&lt;wsp:rsid wsp:val=&quot;00AE0D23&quot;/&gt;&lt;wsp:rsid wsp:val=&quot;00AE0E9E&quot;/&gt;&lt;wsp:rsid wsp:val=&quot;00AE1418&quot;/&gt;&lt;wsp:rsid wsp:val=&quot;00AE14B7&quot;/&gt;&lt;wsp:rsid wsp:val=&quot;00AE1C33&quot;/&gt;&lt;wsp:rsid wsp:val=&quot;00AE2205&quot;/&gt;&lt;wsp:rsid wsp:val=&quot;00AE232B&quot;/&gt;&lt;wsp:rsid wsp:val=&quot;00AE29A6&quot;/&gt;&lt;wsp:rsid wsp:val=&quot;00AE29B5&quot;/&gt;&lt;wsp:rsid wsp:val=&quot;00AE2BFE&quot;/&gt;&lt;wsp:rsid wsp:val=&quot;00AE3004&quot;/&gt;&lt;wsp:rsid wsp:val=&quot;00AE31BA&quot;/&gt;&lt;wsp:rsid wsp:val=&quot;00AE34B9&quot;/&gt;&lt;wsp:rsid wsp:val=&quot;00AE39C1&quot;/&gt;&lt;wsp:rsid wsp:val=&quot;00AE3CE1&quot;/&gt;&lt;wsp:rsid wsp:val=&quot;00AE4557&quot;/&gt;&lt;wsp:rsid wsp:val=&quot;00AE45B7&quot;/&gt;&lt;wsp:rsid wsp:val=&quot;00AE492A&quot;/&gt;&lt;wsp:rsid wsp:val=&quot;00AE4A1F&quot;/&gt;&lt;wsp:rsid wsp:val=&quot;00AE4B5C&quot;/&gt;&lt;wsp:rsid wsp:val=&quot;00AE4C51&quot;/&gt;&lt;wsp:rsid wsp:val=&quot;00AE4C55&quot;/&gt;&lt;wsp:rsid wsp:val=&quot;00AE4F01&quot;/&gt;&lt;wsp:rsid wsp:val=&quot;00AE552C&quot;/&gt;&lt;wsp:rsid wsp:val=&quot;00AE567B&quot;/&gt;&lt;wsp:rsid wsp:val=&quot;00AE5749&quot;/&gt;&lt;wsp:rsid wsp:val=&quot;00AE5E95&quot;/&gt;&lt;wsp:rsid wsp:val=&quot;00AE6271&quot;/&gt;&lt;wsp:rsid wsp:val=&quot;00AE6433&quot;/&gt;&lt;wsp:rsid wsp:val=&quot;00AE646D&quot;/&gt;&lt;wsp:rsid wsp:val=&quot;00AE6584&quot;/&gt;&lt;wsp:rsid wsp:val=&quot;00AE69BD&quot;/&gt;&lt;wsp:rsid wsp:val=&quot;00AE6BDF&quot;/&gt;&lt;wsp:rsid wsp:val=&quot;00AE6C7D&quot;/&gt;&lt;wsp:rsid wsp:val=&quot;00AE6D12&quot;/&gt;&lt;wsp:rsid wsp:val=&quot;00AE6EEB&quot;/&gt;&lt;wsp:rsid wsp:val=&quot;00AE723D&quot;/&gt;&lt;wsp:rsid wsp:val=&quot;00AE7992&quot;/&gt;&lt;wsp:rsid wsp:val=&quot;00AE7E0E&quot;/&gt;&lt;wsp:rsid wsp:val=&quot;00AE7FA9&quot;/&gt;&lt;wsp:rsid wsp:val=&quot;00AF0801&quot;/&gt;&lt;wsp:rsid wsp:val=&quot;00AF09F1&quot;/&gt;&lt;wsp:rsid wsp:val=&quot;00AF13A3&quot;/&gt;&lt;wsp:rsid wsp:val=&quot;00AF13DC&quot;/&gt;&lt;wsp:rsid wsp:val=&quot;00AF1414&quot;/&gt;&lt;wsp:rsid wsp:val=&quot;00AF28B0&quot;/&gt;&lt;wsp:rsid wsp:val=&quot;00AF2D55&quot;/&gt;&lt;wsp:rsid wsp:val=&quot;00AF2DED&quot;/&gt;&lt;wsp:rsid wsp:val=&quot;00AF377C&quot;/&gt;&lt;wsp:rsid wsp:val=&quot;00AF3C80&quot;/&gt;&lt;wsp:rsid wsp:val=&quot;00AF3C8C&quot;/&gt;&lt;wsp:rsid wsp:val=&quot;00AF3EB8&quot;/&gt;&lt;wsp:rsid wsp:val=&quot;00AF41FC&quot;/&gt;&lt;wsp:rsid wsp:val=&quot;00AF457C&quot;/&gt;&lt;wsp:rsid wsp:val=&quot;00AF4648&quot;/&gt;&lt;wsp:rsid wsp:val=&quot;00AF4BDB&quot;/&gt;&lt;wsp:rsid wsp:val=&quot;00AF4C53&quot;/&gt;&lt;wsp:rsid wsp:val=&quot;00AF5021&quot;/&gt;&lt;wsp:rsid wsp:val=&quot;00AF5312&quot;/&gt;&lt;wsp:rsid wsp:val=&quot;00AF5363&quot;/&gt;&lt;wsp:rsid wsp:val=&quot;00AF5478&quot;/&gt;&lt;wsp:rsid wsp:val=&quot;00AF5A90&quot;/&gt;&lt;wsp:rsid wsp:val=&quot;00AF5B9F&quot;/&gt;&lt;wsp:rsid wsp:val=&quot;00AF5E03&quot;/&gt;&lt;wsp:rsid wsp:val=&quot;00AF5F78&quot;/&gt;&lt;wsp:rsid wsp:val=&quot;00AF63A9&quot;/&gt;&lt;wsp:rsid wsp:val=&quot;00AF6591&quot;/&gt;&lt;wsp:rsid wsp:val=&quot;00AF66F1&quot;/&gt;&lt;wsp:rsid wsp:val=&quot;00AF6AE3&quot;/&gt;&lt;wsp:rsid wsp:val=&quot;00AF6B1B&quot;/&gt;&lt;wsp:rsid wsp:val=&quot;00AF738A&quot;/&gt;&lt;wsp:rsid wsp:val=&quot;00AF7C50&quot;/&gt;&lt;wsp:rsid wsp:val=&quot;00AF7F01&quot;/&gt;&lt;wsp:rsid wsp:val=&quot;00AF7F09&quot;/&gt;&lt;wsp:rsid wsp:val=&quot;00B001E5&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24A&quot;/&gt;&lt;wsp:rsid wsp:val=&quot;00B03839&quot;/&gt;&lt;wsp:rsid wsp:val=&quot;00B039CE&quot;/&gt;&lt;wsp:rsid wsp:val=&quot;00B03A6A&quot;/&gt;&lt;wsp:rsid wsp:val=&quot;00B03D26&quot;/&gt;&lt;wsp:rsid wsp:val=&quot;00B03E1C&quot;/&gt;&lt;wsp:rsid wsp:val=&quot;00B04D36&quot;/&gt;&lt;wsp:rsid wsp:val=&quot;00B04F11&quot;/&gt;&lt;wsp:rsid wsp:val=&quot;00B052E4&quot;/&gt;&lt;wsp:rsid wsp:val=&quot;00B054CE&quot;/&gt;&lt;wsp:rsid wsp:val=&quot;00B054EB&quot;/&gt;&lt;wsp:rsid wsp:val=&quot;00B05688&quot;/&gt;&lt;wsp:rsid wsp:val=&quot;00B060B4&quot;/&gt;&lt;wsp:rsid wsp:val=&quot;00B06AF4&quot;/&gt;&lt;wsp:rsid wsp:val=&quot;00B06C77&quot;/&gt;&lt;wsp:rsid wsp:val=&quot;00B07479&quot;/&gt;&lt;wsp:rsid wsp:val=&quot;00B075EC&quot;/&gt;&lt;wsp:rsid wsp:val=&quot;00B079E8&quot;/&gt;&lt;wsp:rsid wsp:val=&quot;00B07A7C&quot;/&gt;&lt;wsp:rsid wsp:val=&quot;00B07CBE&quot;/&gt;&lt;wsp:rsid wsp:val=&quot;00B07F35&quot;/&gt;&lt;wsp:rsid wsp:val=&quot;00B1044B&quot;/&gt;&lt;wsp:rsid wsp:val=&quot;00B1093D&quot;/&gt;&lt;wsp:rsid wsp:val=&quot;00B10BD1&quot;/&gt;&lt;wsp:rsid wsp:val=&quot;00B10DB5&quot;/&gt;&lt;wsp:rsid wsp:val=&quot;00B10FCB&quot;/&gt;&lt;wsp:rsid wsp:val=&quot;00B111BF&quot;/&gt;&lt;wsp:rsid wsp:val=&quot;00B114C4&quot;/&gt;&lt;wsp:rsid wsp:val=&quot;00B115A9&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CC&quot;/&gt;&lt;wsp:rsid wsp:val=&quot;00B14DB9&quot;/&gt;&lt;wsp:rsid wsp:val=&quot;00B15093&quot;/&gt;&lt;wsp:rsid wsp:val=&quot;00B150B5&quot;/&gt;&lt;wsp:rsid wsp:val=&quot;00B15141&quot;/&gt;&lt;wsp:rsid wsp:val=&quot;00B151C6&quot;/&gt;&lt;wsp:rsid wsp:val=&quot;00B15A0F&quot;/&gt;&lt;wsp:rsid wsp:val=&quot;00B167A6&quot;/&gt;&lt;wsp:rsid wsp:val=&quot;00B16B5F&quot;/&gt;&lt;wsp:rsid wsp:val=&quot;00B16E3A&quot;/&gt;&lt;wsp:rsid wsp:val=&quot;00B16F43&quot;/&gt;&lt;wsp:rsid wsp:val=&quot;00B1736C&quot;/&gt;&lt;wsp:rsid wsp:val=&quot;00B17744&quot;/&gt;&lt;wsp:rsid wsp:val=&quot;00B17853&quot;/&gt;&lt;wsp:rsid wsp:val=&quot;00B17CB7&quot;/&gt;&lt;wsp:rsid wsp:val=&quot;00B20057&quot;/&gt;&lt;wsp:rsid wsp:val=&quot;00B20075&quot;/&gt;&lt;wsp:rsid wsp:val=&quot;00B2043A&quot;/&gt;&lt;wsp:rsid wsp:val=&quot;00B206FB&quot;/&gt;&lt;wsp:rsid wsp:val=&quot;00B20E2B&quot;/&gt;&lt;wsp:rsid wsp:val=&quot;00B21016&quot;/&gt;&lt;wsp:rsid wsp:val=&quot;00B215F9&quot;/&gt;&lt;wsp:rsid wsp:val=&quot;00B21B01&quot;/&gt;&lt;wsp:rsid wsp:val=&quot;00B21CA7&quot;/&gt;&lt;wsp:rsid wsp:val=&quot;00B21CB7&quot;/&gt;&lt;wsp:rsid wsp:val=&quot;00B21D72&quot;/&gt;&lt;wsp:rsid wsp:val=&quot;00B21D85&quot;/&gt;&lt;wsp:rsid wsp:val=&quot;00B21DF9&quot;/&gt;&lt;wsp:rsid wsp:val=&quot;00B21FD0&quot;/&gt;&lt;wsp:rsid wsp:val=&quot;00B223F6&quot;/&gt;&lt;wsp:rsid wsp:val=&quot;00B224FD&quot;/&gt;&lt;wsp:rsid wsp:val=&quot;00B233A9&quot;/&gt;&lt;wsp:rsid wsp:val=&quot;00B239CC&quot;/&gt;&lt;wsp:rsid wsp:val=&quot;00B23A73&quot;/&gt;&lt;wsp:rsid wsp:val=&quot;00B23B05&quot;/&gt;&lt;wsp:rsid wsp:val=&quot;00B24059&quot;/&gt;&lt;wsp:rsid wsp:val=&quot;00B2451D&quot;/&gt;&lt;wsp:rsid wsp:val=&quot;00B24B81&quot;/&gt;&lt;wsp:rsid wsp:val=&quot;00B24E7D&quot;/&gt;&lt;wsp:rsid wsp:val=&quot;00B24E98&quot;/&gt;&lt;wsp:rsid wsp:val=&quot;00B24F49&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57B&quot;/&gt;&lt;wsp:rsid wsp:val=&quot;00B27D54&quot;/&gt;&lt;wsp:rsid wsp:val=&quot;00B305C0&quot;/&gt;&lt;wsp:rsid wsp:val=&quot;00B30992&quot;/&gt;&lt;wsp:rsid wsp:val=&quot;00B309A9&quot;/&gt;&lt;wsp:rsid wsp:val=&quot;00B30D8A&quot;/&gt;&lt;wsp:rsid wsp:val=&quot;00B31E5F&quot;/&gt;&lt;wsp:rsid wsp:val=&quot;00B32607&quot;/&gt;&lt;wsp:rsid wsp:val=&quot;00B326BE&quot;/&gt;&lt;wsp:rsid wsp:val=&quot;00B32821&quot;/&gt;&lt;wsp:rsid wsp:val=&quot;00B32B1B&quot;/&gt;&lt;wsp:rsid wsp:val=&quot;00B32CE3&quot;/&gt;&lt;wsp:rsid wsp:val=&quot;00B3331B&quot;/&gt;&lt;wsp:rsid wsp:val=&quot;00B33595&quot;/&gt;&lt;wsp:rsid wsp:val=&quot;00B3396B&quot;/&gt;&lt;wsp:rsid wsp:val=&quot;00B34886&quot;/&gt;&lt;wsp:rsid wsp:val=&quot;00B3488B&quot;/&gt;&lt;wsp:rsid wsp:val=&quot;00B3511C&quot;/&gt;&lt;wsp:rsid wsp:val=&quot;00B3539A&quot;/&gt;&lt;wsp:rsid wsp:val=&quot;00B354BC&quot;/&gt;&lt;wsp:rsid wsp:val=&quot;00B35620&quot;/&gt;&lt;wsp:rsid wsp:val=&quot;00B35643&quot;/&gt;&lt;wsp:rsid wsp:val=&quot;00B35BE5&quot;/&gt;&lt;wsp:rsid wsp:val=&quot;00B35CB3&quot;/&gt;&lt;wsp:rsid wsp:val=&quot;00B35E86&quot;/&gt;&lt;wsp:rsid wsp:val=&quot;00B35F8E&quot;/&gt;&lt;wsp:rsid wsp:val=&quot;00B36F42&quot;/&gt;&lt;wsp:rsid wsp:val=&quot;00B37121&quot;/&gt;&lt;wsp:rsid wsp:val=&quot;00B37BF2&quot;/&gt;&lt;wsp:rsid wsp:val=&quot;00B37DD5&quot;/&gt;&lt;wsp:rsid wsp:val=&quot;00B4003E&quot;/&gt;&lt;wsp:rsid wsp:val=&quot;00B40292&quot;/&gt;&lt;wsp:rsid wsp:val=&quot;00B40461&quot;/&gt;&lt;wsp:rsid wsp:val=&quot;00B4057B&quot;/&gt;&lt;wsp:rsid wsp:val=&quot;00B40644&quot;/&gt;&lt;wsp:rsid wsp:val=&quot;00B4067C&quot;/&gt;&lt;wsp:rsid wsp:val=&quot;00B406B2&quot;/&gt;&lt;wsp:rsid wsp:val=&quot;00B40BF1&quot;/&gt;&lt;wsp:rsid wsp:val=&quot;00B40D73&quot;/&gt;&lt;wsp:rsid wsp:val=&quot;00B411A3&quot;/&gt;&lt;wsp:rsid wsp:val=&quot;00B411CC&quot;/&gt;&lt;wsp:rsid wsp:val=&quot;00B412CB&quot;/&gt;&lt;wsp:rsid wsp:val=&quot;00B41351&quot;/&gt;&lt;wsp:rsid wsp:val=&quot;00B415EF&quot;/&gt;&lt;wsp:rsid wsp:val=&quot;00B41B34&quot;/&gt;&lt;wsp:rsid wsp:val=&quot;00B41C34&quot;/&gt;&lt;wsp:rsid wsp:val=&quot;00B427E4&quot;/&gt;&lt;wsp:rsid wsp:val=&quot;00B42879&quot;/&gt;&lt;wsp:rsid wsp:val=&quot;00B42A17&quot;/&gt;&lt;wsp:rsid wsp:val=&quot;00B42B9A&quot;/&gt;&lt;wsp:rsid wsp:val=&quot;00B42F07&quot;/&gt;&lt;wsp:rsid wsp:val=&quot;00B42F58&quot;/&gt;&lt;wsp:rsid wsp:val=&quot;00B430D3&quot;/&gt;&lt;wsp:rsid wsp:val=&quot;00B432D4&quot;/&gt;&lt;wsp:rsid wsp:val=&quot;00B4357E&quot;/&gt;&lt;wsp:rsid wsp:val=&quot;00B437BD&quot;/&gt;&lt;wsp:rsid wsp:val=&quot;00B437EF&quot;/&gt;&lt;wsp:rsid wsp:val=&quot;00B43985&quot;/&gt;&lt;wsp:rsid wsp:val=&quot;00B439FA&quot;/&gt;&lt;wsp:rsid wsp:val=&quot;00B43D4D&quot;/&gt;&lt;wsp:rsid wsp:val=&quot;00B43F04&quot;/&gt;&lt;wsp:rsid wsp:val=&quot;00B440CF&quot;/&gt;&lt;wsp:rsid wsp:val=&quot;00B443C5&quot;/&gt;&lt;wsp:rsid wsp:val=&quot;00B4472F&quot;/&gt;&lt;wsp:rsid wsp:val=&quot;00B4485B&quot;/&gt;&lt;wsp:rsid wsp:val=&quot;00B44E8F&quot;/&gt;&lt;wsp:rsid wsp:val=&quot;00B45029&quot;/&gt;&lt;wsp:rsid wsp:val=&quot;00B4589B&quot;/&gt;&lt;wsp:rsid wsp:val=&quot;00B45A61&quot;/&gt;&lt;wsp:rsid wsp:val=&quot;00B45BD0&quot;/&gt;&lt;wsp:rsid wsp:val=&quot;00B460AA&quot;/&gt;&lt;wsp:rsid wsp:val=&quot;00B462D6&quot;/&gt;&lt;wsp:rsid wsp:val=&quot;00B46BBB&quot;/&gt;&lt;wsp:rsid wsp:val=&quot;00B47784&quot;/&gt;&lt;wsp:rsid wsp:val=&quot;00B4783F&quot;/&gt;&lt;wsp:rsid wsp:val=&quot;00B47CEF&quot;/&gt;&lt;wsp:rsid wsp:val=&quot;00B47F65&quot;/&gt;&lt;wsp:rsid wsp:val=&quot;00B504F7&quot;/&gt;&lt;wsp:rsid wsp:val=&quot;00B51014&quot;/&gt;&lt;wsp:rsid wsp:val=&quot;00B51420&quot;/&gt;&lt;wsp:rsid wsp:val=&quot;00B51526&quot;/&gt;&lt;wsp:rsid wsp:val=&quot;00B51A40&quot;/&gt;&lt;wsp:rsid wsp:val=&quot;00B52242&quot;/&gt;&lt;wsp:rsid wsp:val=&quot;00B522A9&quot;/&gt;&lt;wsp:rsid wsp:val=&quot;00B52559&quot;/&gt;&lt;wsp:rsid wsp:val=&quot;00B52646&quot;/&gt;&lt;wsp:rsid wsp:val=&quot;00B529F2&quot;/&gt;&lt;wsp:rsid wsp:val=&quot;00B52AAD&quot;/&gt;&lt;wsp:rsid wsp:val=&quot;00B52C44&quot;/&gt;&lt;wsp:rsid wsp:val=&quot;00B53EF5&quot;/&gt;&lt;wsp:rsid wsp:val=&quot;00B5405D&quot;/&gt;&lt;wsp:rsid wsp:val=&quot;00B5428C&quot;/&gt;&lt;wsp:rsid wsp:val=&quot;00B5475E&quot;/&gt;&lt;wsp:rsid wsp:val=&quot;00B54989&quot;/&gt;&lt;wsp:rsid wsp:val=&quot;00B54FA3&quot;/&gt;&lt;wsp:rsid wsp:val=&quot;00B553CF&quot;/&gt;&lt;wsp:rsid wsp:val=&quot;00B555B8&quot;/&gt;&lt;wsp:rsid wsp:val=&quot;00B55ACA&quot;/&gt;&lt;wsp:rsid wsp:val=&quot;00B5612F&quot;/&gt;&lt;wsp:rsid wsp:val=&quot;00B566E0&quot;/&gt;&lt;wsp:rsid wsp:val=&quot;00B5685D&quot;/&gt;&lt;wsp:rsid wsp:val=&quot;00B56C84&quot;/&gt;&lt;wsp:rsid wsp:val=&quot;00B57861&quot;/&gt;&lt;wsp:rsid wsp:val=&quot;00B57D57&quot;/&gt;&lt;wsp:rsid wsp:val=&quot;00B57F8B&quot;/&gt;&lt;wsp:rsid wsp:val=&quot;00B6015E&quot;/&gt;&lt;wsp:rsid wsp:val=&quot;00B6022F&quot;/&gt;&lt;wsp:rsid wsp:val=&quot;00B60543&quot;/&gt;&lt;wsp:rsid wsp:val=&quot;00B607B8&quot;/&gt;&lt;wsp:rsid wsp:val=&quot;00B60E6E&quot;/&gt;&lt;wsp:rsid wsp:val=&quot;00B60EA9&quot;/&gt;&lt;wsp:rsid wsp:val=&quot;00B6184F&quot;/&gt;&lt;wsp:rsid wsp:val=&quot;00B619AF&quot;/&gt;&lt;wsp:rsid wsp:val=&quot;00B61B85&quot;/&gt;&lt;wsp:rsid wsp:val=&quot;00B61CFF&quot;/&gt;&lt;wsp:rsid wsp:val=&quot;00B61F70&quot;/&gt;&lt;wsp:rsid wsp:val=&quot;00B6237B&quot;/&gt;&lt;wsp:rsid wsp:val=&quot;00B6237D&quot;/&gt;&lt;wsp:rsid wsp:val=&quot;00B62A18&quot;/&gt;&lt;wsp:rsid wsp:val=&quot;00B62A81&quot;/&gt;&lt;wsp:rsid wsp:val=&quot;00B63834&quot;/&gt;&lt;wsp:rsid wsp:val=&quot;00B63870&quot;/&gt;&lt;wsp:rsid wsp:val=&quot;00B63D4F&quot;/&gt;&lt;wsp:rsid wsp:val=&quot;00B63D9C&quot;/&gt;&lt;wsp:rsid wsp:val=&quot;00B640AB&quot;/&gt;&lt;wsp:rsid wsp:val=&quot;00B642F1&quot;/&gt;&lt;wsp:rsid wsp:val=&quot;00B64398&quot;/&gt;&lt;wsp:rsid wsp:val=&quot;00B64484&quot;/&gt;&lt;wsp:rsid wsp:val=&quot;00B645EE&quot;/&gt;&lt;wsp:rsid wsp:val=&quot;00B645F8&quot;/&gt;&lt;wsp:rsid wsp:val=&quot;00B646A6&quot;/&gt;&lt;wsp:rsid wsp:val=&quot;00B648DD&quot;/&gt;&lt;wsp:rsid wsp:val=&quot;00B64E48&quot;/&gt;&lt;wsp:rsid wsp:val=&quot;00B652B0&quot;/&gt;&lt;wsp:rsid wsp:val=&quot;00B657B5&quot;/&gt;&lt;wsp:rsid wsp:val=&quot;00B657E1&quot;/&gt;&lt;wsp:rsid wsp:val=&quot;00B65D1C&quot;/&gt;&lt;wsp:rsid wsp:val=&quot;00B664EC&quot;/&gt;&lt;wsp:rsid wsp:val=&quot;00B66532&quot;/&gt;&lt;wsp:rsid wsp:val=&quot;00B66801&quot;/&gt;&lt;wsp:rsid wsp:val=&quot;00B6796C&quot;/&gt;&lt;wsp:rsid wsp:val=&quot;00B67B2B&quot;/&gt;&lt;wsp:rsid wsp:val=&quot;00B67E89&quot;/&gt;&lt;wsp:rsid wsp:val=&quot;00B70333&quot;/&gt;&lt;wsp:rsid wsp:val=&quot;00B70680&quot;/&gt;&lt;wsp:rsid wsp:val=&quot;00B70A49&quot;/&gt;&lt;wsp:rsid wsp:val=&quot;00B70DDA&quot;/&gt;&lt;wsp:rsid wsp:val=&quot;00B70EDB&quot;/&gt;&lt;wsp:rsid wsp:val=&quot;00B71A5D&quot;/&gt;&lt;wsp:rsid wsp:val=&quot;00B72184&quot;/&gt;&lt;wsp:rsid wsp:val=&quot;00B7273B&quot;/&gt;&lt;wsp:rsid wsp:val=&quot;00B727B8&quot;/&gt;&lt;wsp:rsid wsp:val=&quot;00B73259&quot;/&gt;&lt;wsp:rsid wsp:val=&quot;00B73453&quot;/&gt;&lt;wsp:rsid wsp:val=&quot;00B737C7&quot;/&gt;&lt;wsp:rsid wsp:val=&quot;00B73801&quot;/&gt;&lt;wsp:rsid wsp:val=&quot;00B73ED3&quot;/&gt;&lt;wsp:rsid wsp:val=&quot;00B741DB&quot;/&gt;&lt;wsp:rsid wsp:val=&quot;00B74921&quot;/&gt;&lt;wsp:rsid wsp:val=&quot;00B74A0D&quot;/&gt;&lt;wsp:rsid wsp:val=&quot;00B74EC0&quot;/&gt;&lt;wsp:rsid wsp:val=&quot;00B75549&quot;/&gt;&lt;wsp:rsid wsp:val=&quot;00B75667&quot;/&gt;&lt;wsp:rsid wsp:val=&quot;00B75A33&quot;/&gt;&lt;wsp:rsid wsp:val=&quot;00B76727&quot;/&gt;&lt;wsp:rsid wsp:val=&quot;00B76ABB&quot;/&gt;&lt;wsp:rsid wsp:val=&quot;00B76E51&quot;/&gt;&lt;wsp:rsid wsp:val=&quot;00B77062&quot;/&gt;&lt;wsp:rsid wsp:val=&quot;00B7709F&quot;/&gt;&lt;wsp:rsid wsp:val=&quot;00B7723E&quot;/&gt;&lt;wsp:rsid wsp:val=&quot;00B7739F&quot;/&gt;&lt;wsp:rsid wsp:val=&quot;00B774CC&quot;/&gt;&lt;wsp:rsid wsp:val=&quot;00B77D8A&quot;/&gt;&lt;wsp:rsid wsp:val=&quot;00B77FBB&quot;/&gt;&lt;wsp:rsid wsp:val=&quot;00B8053A&quot;/&gt;&lt;wsp:rsid wsp:val=&quot;00B8053B&quot;/&gt;&lt;wsp:rsid wsp:val=&quot;00B80795&quot;/&gt;&lt;wsp:rsid wsp:val=&quot;00B809F5&quot;/&gt;&lt;wsp:rsid wsp:val=&quot;00B80B2D&quot;/&gt;&lt;wsp:rsid wsp:val=&quot;00B80F5B&quot;/&gt;&lt;wsp:rsid wsp:val=&quot;00B812CD&quot;/&gt;&lt;wsp:rsid wsp:val=&quot;00B81440&quot;/&gt;&lt;wsp:rsid wsp:val=&quot;00B81578&quot;/&gt;&lt;wsp:rsid wsp:val=&quot;00B81684&quot;/&gt;&lt;wsp:rsid wsp:val=&quot;00B817F4&quot;/&gt;&lt;wsp:rsid wsp:val=&quot;00B8206A&quot;/&gt;&lt;wsp:rsid wsp:val=&quot;00B821AB&quot;/&gt;&lt;wsp:rsid wsp:val=&quot;00B827F1&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F67&quot;/&gt;&lt;wsp:rsid wsp:val=&quot;00B86017&quot;/&gt;&lt;wsp:rsid wsp:val=&quot;00B864D0&quot;/&gt;&lt;wsp:rsid wsp:val=&quot;00B86551&quot;/&gt;&lt;wsp:rsid wsp:val=&quot;00B86557&quot;/&gt;&lt;wsp:rsid wsp:val=&quot;00B86734&quot;/&gt;&lt;wsp:rsid wsp:val=&quot;00B868FC&quot;/&gt;&lt;wsp:rsid wsp:val=&quot;00B8692C&quot;/&gt;&lt;wsp:rsid wsp:val=&quot;00B86BDC&quot;/&gt;&lt;wsp:rsid wsp:val=&quot;00B86E06&quot;/&gt;&lt;wsp:rsid wsp:val=&quot;00B871F6&quot;/&gt;&lt;wsp:rsid wsp:val=&quot;00B874FB&quot;/&gt;&lt;wsp:rsid wsp:val=&quot;00B8769E&quot;/&gt;&lt;wsp:rsid wsp:val=&quot;00B90DC8&quot;/&gt;&lt;wsp:rsid wsp:val=&quot;00B91356&quot;/&gt;&lt;wsp:rsid wsp:val=&quot;00B919B6&quot;/&gt;&lt;wsp:rsid wsp:val=&quot;00B91E0F&quot;/&gt;&lt;wsp:rsid wsp:val=&quot;00B92653&quot;/&gt;&lt;wsp:rsid wsp:val=&quot;00B926CC&quot;/&gt;&lt;wsp:rsid wsp:val=&quot;00B926E0&quot;/&gt;&lt;wsp:rsid wsp:val=&quot;00B928B6&quot;/&gt;&lt;wsp:rsid wsp:val=&quot;00B92F5B&quot;/&gt;&lt;wsp:rsid wsp:val=&quot;00B93B55&quot;/&gt;&lt;wsp:rsid wsp:val=&quot;00B93C36&quot;/&gt;&lt;wsp:rsid wsp:val=&quot;00B93E5A&quot;/&gt;&lt;wsp:rsid wsp:val=&quot;00B94054&quot;/&gt;&lt;wsp:rsid wsp:val=&quot;00B94253&quot;/&gt;&lt;wsp:rsid wsp:val=&quot;00B9436E&quot;/&gt;&lt;wsp:rsid wsp:val=&quot;00B950E8&quot;/&gt;&lt;wsp:rsid wsp:val=&quot;00B95242&quot;/&gt;&lt;wsp:rsid wsp:val=&quot;00B95305&quot;/&gt;&lt;wsp:rsid wsp:val=&quot;00B9545A&quot;/&gt;&lt;wsp:rsid wsp:val=&quot;00B954FC&quot;/&gt;&lt;wsp:rsid wsp:val=&quot;00B9561D&quot;/&gt;&lt;wsp:rsid wsp:val=&quot;00B95A04&quot;/&gt;&lt;wsp:rsid wsp:val=&quot;00B95C49&quot;/&gt;&lt;wsp:rsid wsp:val=&quot;00B95CE8&quot;/&gt;&lt;wsp:rsid wsp:val=&quot;00B95EEF&quot;/&gt;&lt;wsp:rsid wsp:val=&quot;00B96228&quot;/&gt;&lt;wsp:rsid wsp:val=&quot;00B96313&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3E0&quot;/&gt;&lt;wsp:rsid wsp:val=&quot;00BA1570&quot;/&gt;&lt;wsp:rsid wsp:val=&quot;00BA1782&quot;/&gt;&lt;wsp:rsid wsp:val=&quot;00BA17C4&quot;/&gt;&lt;wsp:rsid wsp:val=&quot;00BA1878&quot;/&gt;&lt;wsp:rsid wsp:val=&quot;00BA1C20&quot;/&gt;&lt;wsp:rsid wsp:val=&quot;00BA1E6F&quot;/&gt;&lt;wsp:rsid wsp:val=&quot;00BA270E&quot;/&gt;&lt;wsp:rsid wsp:val=&quot;00BA2729&quot;/&gt;&lt;wsp:rsid wsp:val=&quot;00BA283C&quot;/&gt;&lt;wsp:rsid wsp:val=&quot;00BA2AEB&quot;/&gt;&lt;wsp:rsid wsp:val=&quot;00BA2DED&quot;/&gt;&lt;wsp:rsid wsp:val=&quot;00BA3129&quot;/&gt;&lt;wsp:rsid wsp:val=&quot;00BA380D&quot;/&gt;&lt;wsp:rsid wsp:val=&quot;00BA3974&quot;/&gt;&lt;wsp:rsid wsp:val=&quot;00BA3996&quot;/&gt;&lt;wsp:rsid wsp:val=&quot;00BA3CC9&quot;/&gt;&lt;wsp:rsid wsp:val=&quot;00BA3F29&quot;/&gt;&lt;wsp:rsid wsp:val=&quot;00BA40BE&quot;/&gt;&lt;wsp:rsid wsp:val=&quot;00BA41F5&quot;/&gt;&lt;wsp:rsid wsp:val=&quot;00BA48E0&quot;/&gt;&lt;wsp:rsid wsp:val=&quot;00BA4A62&quot;/&gt;&lt;wsp:rsid wsp:val=&quot;00BA4DF9&quot;/&gt;&lt;wsp:rsid wsp:val=&quot;00BA5346&quot;/&gt;&lt;wsp:rsid wsp:val=&quot;00BA54FB&quot;/&gt;&lt;wsp:rsid wsp:val=&quot;00BA5678&quot;/&gt;&lt;wsp:rsid wsp:val=&quot;00BA5C97&quot;/&gt;&lt;wsp:rsid wsp:val=&quot;00BA5D2C&quot;/&gt;&lt;wsp:rsid wsp:val=&quot;00BA5EFB&quot;/&gt;&lt;wsp:rsid wsp:val=&quot;00BA6282&quot;/&gt;&lt;wsp:rsid wsp:val=&quot;00BA659A&quot;/&gt;&lt;wsp:rsid wsp:val=&quot;00BA68C1&quot;/&gt;&lt;wsp:rsid wsp:val=&quot;00BA6CFD&quot;/&gt;&lt;wsp:rsid wsp:val=&quot;00BA7339&quot;/&gt;&lt;wsp:rsid wsp:val=&quot;00BA7423&quot;/&gt;&lt;wsp:rsid wsp:val=&quot;00BA7541&quot;/&gt;&lt;wsp:rsid wsp:val=&quot;00BA7688&quot;/&gt;&lt;wsp:rsid wsp:val=&quot;00BA7933&quot;/&gt;&lt;wsp:rsid wsp:val=&quot;00BA7EB0&quot;/&gt;&lt;wsp:rsid wsp:val=&quot;00BA7F8C&quot;/&gt;&lt;wsp:rsid wsp:val=&quot;00BA7F97&quot;/&gt;&lt;wsp:rsid wsp:val=&quot;00BB0528&quot;/&gt;&lt;wsp:rsid wsp:val=&quot;00BB0678&quot;/&gt;&lt;wsp:rsid wsp:val=&quot;00BB070E&quot;/&gt;&lt;wsp:rsid wsp:val=&quot;00BB0AFC&quot;/&gt;&lt;wsp:rsid wsp:val=&quot;00BB0B3E&quot;/&gt;&lt;wsp:rsid wsp:val=&quot;00BB0B41&quot;/&gt;&lt;wsp:rsid wsp:val=&quot;00BB0D3B&quot;/&gt;&lt;wsp:rsid wsp:val=&quot;00BB0D75&quot;/&gt;&lt;wsp:rsid wsp:val=&quot;00BB142F&quot;/&gt;&lt;wsp:rsid wsp:val=&quot;00BB1966&quot;/&gt;&lt;wsp:rsid wsp:val=&quot;00BB1A22&quot;/&gt;&lt;wsp:rsid wsp:val=&quot;00BB1B24&quot;/&gt;&lt;wsp:rsid wsp:val=&quot;00BB1C4F&quot;/&gt;&lt;wsp:rsid wsp:val=&quot;00BB1D50&quot;/&gt;&lt;wsp:rsid wsp:val=&quot;00BB225D&quot;/&gt;&lt;wsp:rsid wsp:val=&quot;00BB2328&quot;/&gt;&lt;wsp:rsid wsp:val=&quot;00BB2B81&quot;/&gt;&lt;wsp:rsid wsp:val=&quot;00BB3355&quot;/&gt;&lt;wsp:rsid wsp:val=&quot;00BB365A&quot;/&gt;&lt;wsp:rsid wsp:val=&quot;00BB3BDC&quot;/&gt;&lt;wsp:rsid wsp:val=&quot;00BB3DF1&quot;/&gt;&lt;wsp:rsid wsp:val=&quot;00BB3F2A&quot;/&gt;&lt;wsp:rsid wsp:val=&quot;00BB3F4C&quot;/&gt;&lt;wsp:rsid wsp:val=&quot;00BB3F8F&quot;/&gt;&lt;wsp:rsid wsp:val=&quot;00BB424D&quot;/&gt;&lt;wsp:rsid wsp:val=&quot;00BB4A42&quot;/&gt;&lt;wsp:rsid wsp:val=&quot;00BB4B79&quot;/&gt;&lt;wsp:rsid wsp:val=&quot;00BB5321&quot;/&gt;&lt;wsp:rsid wsp:val=&quot;00BB55E4&quot;/&gt;&lt;wsp:rsid wsp:val=&quot;00BB56F2&quot;/&gt;&lt;wsp:rsid wsp:val=&quot;00BB56F3&quot;/&gt;&lt;wsp:rsid wsp:val=&quot;00BB60F2&quot;/&gt;&lt;wsp:rsid wsp:val=&quot;00BB61DC&quot;/&gt;&lt;wsp:rsid wsp:val=&quot;00BB6431&quot;/&gt;&lt;wsp:rsid wsp:val=&quot;00BB6472&quot;/&gt;&lt;wsp:rsid wsp:val=&quot;00BB64AE&quot;/&gt;&lt;wsp:rsid wsp:val=&quot;00BB68A4&quot;/&gt;&lt;wsp:rsid wsp:val=&quot;00BB6C81&quot;/&gt;&lt;wsp:rsid wsp:val=&quot;00BB71EC&quot;/&gt;&lt;wsp:rsid wsp:val=&quot;00BB723D&quot;/&gt;&lt;wsp:rsid wsp:val=&quot;00BB724B&quot;/&gt;&lt;wsp:rsid wsp:val=&quot;00BB7634&quot;/&gt;&lt;wsp:rsid wsp:val=&quot;00BB7718&quot;/&gt;&lt;wsp:rsid wsp:val=&quot;00BC0A72&quot;/&gt;&lt;wsp:rsid wsp:val=&quot;00BC152B&quot;/&gt;&lt;wsp:rsid wsp:val=&quot;00BC16BF&quot;/&gt;&lt;wsp:rsid wsp:val=&quot;00BC17BC&quot;/&gt;&lt;wsp:rsid wsp:val=&quot;00BC18B2&quot;/&gt;&lt;wsp:rsid wsp:val=&quot;00BC1A03&quot;/&gt;&lt;wsp:rsid wsp:val=&quot;00BC1A99&quot;/&gt;&lt;wsp:rsid wsp:val=&quot;00BC1CDD&quot;/&gt;&lt;wsp:rsid wsp:val=&quot;00BC201A&quot;/&gt;&lt;wsp:rsid wsp:val=&quot;00BC27E0&quot;/&gt;&lt;wsp:rsid wsp:val=&quot;00BC28CB&quot;/&gt;&lt;wsp:rsid wsp:val=&quot;00BC2BC7&quot;/&gt;&lt;wsp:rsid wsp:val=&quot;00BC2C6D&quot;/&gt;&lt;wsp:rsid wsp:val=&quot;00BC2F45&quot;/&gt;&lt;wsp:rsid wsp:val=&quot;00BC321B&quot;/&gt;&lt;wsp:rsid wsp:val=&quot;00BC344E&quot;/&gt;&lt;wsp:rsid wsp:val=&quot;00BC38B8&quot;/&gt;&lt;wsp:rsid wsp:val=&quot;00BC3B7B&quot;/&gt;&lt;wsp:rsid wsp:val=&quot;00BC3CF8&quot;/&gt;&lt;wsp:rsid wsp:val=&quot;00BC3FE8&quot;/&gt;&lt;wsp:rsid wsp:val=&quot;00BC4401&quot;/&gt;&lt;wsp:rsid wsp:val=&quot;00BC499E&quot;/&gt;&lt;wsp:rsid wsp:val=&quot;00BC4EBA&quot;/&gt;&lt;wsp:rsid wsp:val=&quot;00BC5CE2&quot;/&gt;&lt;wsp:rsid wsp:val=&quot;00BC655E&quot;/&gt;&lt;wsp:rsid wsp:val=&quot;00BC6582&quot;/&gt;&lt;wsp:rsid wsp:val=&quot;00BC6F66&quot;/&gt;&lt;wsp:rsid wsp:val=&quot;00BC7040&quot;/&gt;&lt;wsp:rsid wsp:val=&quot;00BC70D5&quot;/&gt;&lt;wsp:rsid wsp:val=&quot;00BC71C5&quot;/&gt;&lt;wsp:rsid wsp:val=&quot;00BC749B&quot;/&gt;&lt;wsp:rsid wsp:val=&quot;00BC7659&quot;/&gt;&lt;wsp:rsid wsp:val=&quot;00BC77C9&quot;/&gt;&lt;wsp:rsid wsp:val=&quot;00BC7A42&quot;/&gt;&lt;wsp:rsid wsp:val=&quot;00BC7B6F&quot;/&gt;&lt;wsp:rsid wsp:val=&quot;00BC7DDC&quot;/&gt;&lt;wsp:rsid wsp:val=&quot;00BD013E&quot;/&gt;&lt;wsp:rsid wsp:val=&quot;00BD01AA&quot;/&gt;&lt;wsp:rsid wsp:val=&quot;00BD07D4&quot;/&gt;&lt;wsp:rsid wsp:val=&quot;00BD082C&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B25&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FA4&quot;/&gt;&lt;wsp:rsid wsp:val=&quot;00BD602B&quot;/&gt;&lt;wsp:rsid wsp:val=&quot;00BD6509&quot;/&gt;&lt;wsp:rsid wsp:val=&quot;00BD689C&quot;/&gt;&lt;wsp:rsid wsp:val=&quot;00BD6A22&quot;/&gt;&lt;wsp:rsid wsp:val=&quot;00BD7156&quot;/&gt;&lt;wsp:rsid wsp:val=&quot;00BD7629&quot;/&gt;&lt;wsp:rsid wsp:val=&quot;00BD7740&quot;/&gt;&lt;wsp:rsid wsp:val=&quot;00BD7A82&quot;/&gt;&lt;wsp:rsid wsp:val=&quot;00BD7EFB&quot;/&gt;&lt;wsp:rsid wsp:val=&quot;00BD7F5C&quot;/&gt;&lt;wsp:rsid wsp:val=&quot;00BD7F9E&quot;/&gt;&lt;wsp:rsid wsp:val=&quot;00BE0433&quot;/&gt;&lt;wsp:rsid wsp:val=&quot;00BE072F&quot;/&gt;&lt;wsp:rsid wsp:val=&quot;00BE0E51&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29A1&quot;/&gt;&lt;wsp:rsid wsp:val=&quot;00BE312F&quot;/&gt;&lt;wsp:rsid wsp:val=&quot;00BE3EA0&quot;/&gt;&lt;wsp:rsid wsp:val=&quot;00BE403F&quot;/&gt;&lt;wsp:rsid wsp:val=&quot;00BE415E&quot;/&gt;&lt;wsp:rsid wsp:val=&quot;00BE44B4&quot;/&gt;&lt;wsp:rsid wsp:val=&quot;00BE475F&quot;/&gt;&lt;wsp:rsid wsp:val=&quot;00BE5171&quot;/&gt;&lt;wsp:rsid wsp:val=&quot;00BE5519&quot;/&gt;&lt;wsp:rsid wsp:val=&quot;00BE55C6&quot;/&gt;&lt;wsp:rsid wsp:val=&quot;00BE57B1&quot;/&gt;&lt;wsp:rsid wsp:val=&quot;00BE5813&quot;/&gt;&lt;wsp:rsid wsp:val=&quot;00BE5FCD&quot;/&gt;&lt;wsp:rsid wsp:val=&quot;00BE63D5&quot;/&gt;&lt;wsp:rsid wsp:val=&quot;00BE65B3&quot;/&gt;&lt;wsp:rsid wsp:val=&quot;00BE6A02&quot;/&gt;&lt;wsp:rsid wsp:val=&quot;00BE7501&quot;/&gt;&lt;wsp:rsid wsp:val=&quot;00BE7B27&quot;/&gt;&lt;wsp:rsid wsp:val=&quot;00BE7D45&quot;/&gt;&lt;wsp:rsid wsp:val=&quot;00BE7FAF&quot;/&gt;&lt;wsp:rsid wsp:val=&quot;00BF0058&quot;/&gt;&lt;wsp:rsid wsp:val=&quot;00BF02E6&quot;/&gt;&lt;wsp:rsid wsp:val=&quot;00BF08B0&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CD8&quot;/&gt;&lt;wsp:rsid wsp:val=&quot;00BF220D&quot;/&gt;&lt;wsp:rsid wsp:val=&quot;00BF2339&quot;/&gt;&lt;wsp:rsid wsp:val=&quot;00BF2372&quot;/&gt;&lt;wsp:rsid wsp:val=&quot;00BF2817&quot;/&gt;&lt;wsp:rsid wsp:val=&quot;00BF28A5&quot;/&gt;&lt;wsp:rsid wsp:val=&quot;00BF312E&quot;/&gt;&lt;wsp:rsid wsp:val=&quot;00BF31B5&quot;/&gt;&lt;wsp:rsid wsp:val=&quot;00BF31CB&quot;/&gt;&lt;wsp:rsid wsp:val=&quot;00BF334F&quot;/&gt;&lt;wsp:rsid wsp:val=&quot;00BF3A41&quot;/&gt;&lt;wsp:rsid wsp:val=&quot;00BF3C10&quot;/&gt;&lt;wsp:rsid wsp:val=&quot;00BF3FFA&quot;/&gt;&lt;wsp:rsid wsp:val=&quot;00BF46F1&quot;/&gt;&lt;wsp:rsid wsp:val=&quot;00BF4B69&quot;/&gt;&lt;wsp:rsid wsp:val=&quot;00BF56A8&quot;/&gt;&lt;wsp:rsid wsp:val=&quot;00BF60E3&quot;/&gt;&lt;wsp:rsid wsp:val=&quot;00BF6C19&quot;/&gt;&lt;wsp:rsid wsp:val=&quot;00BF6C8B&quot;/&gt;&lt;wsp:rsid wsp:val=&quot;00BF6FBF&quot;/&gt;&lt;wsp:rsid wsp:val=&quot;00BF70A1&quot;/&gt;&lt;wsp:rsid wsp:val=&quot;00BF70F8&quot;/&gt;&lt;wsp:rsid wsp:val=&quot;00BF7D39&quot;/&gt;&lt;wsp:rsid wsp:val=&quot;00BF7D43&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17&quot;/&gt;&lt;wsp:rsid wsp:val=&quot;00C02CDE&quot;/&gt;&lt;wsp:rsid wsp:val=&quot;00C030C3&quot;/&gt;&lt;wsp:rsid wsp:val=&quot;00C0313D&quot;/&gt;&lt;wsp:rsid wsp:val=&quot;00C039B6&quot;/&gt;&lt;wsp:rsid wsp:val=&quot;00C03B7B&quot;/&gt;&lt;wsp:rsid wsp:val=&quot;00C04B82&quot;/&gt;&lt;wsp:rsid wsp:val=&quot;00C057E0&quot;/&gt;&lt;wsp:rsid wsp:val=&quot;00C05863&quot;/&gt;&lt;wsp:rsid wsp:val=&quot;00C05A81&quot;/&gt;&lt;wsp:rsid wsp:val=&quot;00C05C20&quot;/&gt;&lt;wsp:rsid wsp:val=&quot;00C06066&quot;/&gt;&lt;wsp:rsid wsp:val=&quot;00C0648A&quot;/&gt;&lt;wsp:rsid wsp:val=&quot;00C06756&quot;/&gt;&lt;wsp:rsid wsp:val=&quot;00C067A4&quot;/&gt;&lt;wsp:rsid wsp:val=&quot;00C06B3D&quot;/&gt;&lt;wsp:rsid wsp:val=&quot;00C06BE9&quot;/&gt;&lt;wsp:rsid wsp:val=&quot;00C070D8&quot;/&gt;&lt;wsp:rsid wsp:val=&quot;00C079D6&quot;/&gt;&lt;wsp:rsid wsp:val=&quot;00C07A6C&quot;/&gt;&lt;wsp:rsid wsp:val=&quot;00C07AE3&quot;/&gt;&lt;wsp:rsid wsp:val=&quot;00C07AE4&quot;/&gt;&lt;wsp:rsid wsp:val=&quot;00C07D3E&quot;/&gt;&lt;wsp:rsid wsp:val=&quot;00C10599&quot;/&gt;&lt;wsp:rsid wsp:val=&quot;00C106DF&quot;/&gt;&lt;wsp:rsid wsp:val=&quot;00C10D9F&quot;/&gt;&lt;wsp:rsid wsp:val=&quot;00C1114F&quot;/&gt;&lt;wsp:rsid wsp:val=&quot;00C11183&quot;/&gt;&lt;wsp:rsid wsp:val=&quot;00C11197&quot;/&gt;&lt;wsp:rsid wsp:val=&quot;00C1120D&quot;/&gt;&lt;wsp:rsid wsp:val=&quot;00C11354&quot;/&gt;&lt;wsp:rsid wsp:val=&quot;00C11B32&quot;/&gt;&lt;wsp:rsid wsp:val=&quot;00C11C33&quot;/&gt;&lt;wsp:rsid wsp:val=&quot;00C11C73&quot;/&gt;&lt;wsp:rsid wsp:val=&quot;00C11FE5&quot;/&gt;&lt;wsp:rsid wsp:val=&quot;00C11FF6&quot;/&gt;&lt;wsp:rsid wsp:val=&quot;00C124F6&quot;/&gt;&lt;wsp:rsid wsp:val=&quot;00C1252C&quot;/&gt;&lt;wsp:rsid wsp:val=&quot;00C1286D&quot;/&gt;&lt;wsp:rsid wsp:val=&quot;00C12DC5&quot;/&gt;&lt;wsp:rsid wsp:val=&quot;00C12E86&quot;/&gt;&lt;wsp:rsid wsp:val=&quot;00C12EB5&quot;/&gt;&lt;wsp:rsid wsp:val=&quot;00C13504&quot;/&gt;&lt;wsp:rsid wsp:val=&quot;00C13757&quot;/&gt;&lt;wsp:rsid wsp:val=&quot;00C138D2&quot;/&gt;&lt;wsp:rsid wsp:val=&quot;00C13C1B&quot;/&gt;&lt;wsp:rsid wsp:val=&quot;00C13C8A&quot;/&gt;&lt;wsp:rsid wsp:val=&quot;00C13F22&quot;/&gt;&lt;wsp:rsid wsp:val=&quot;00C13F33&quot;/&gt;&lt;wsp:rsid wsp:val=&quot;00C140FE&quot;/&gt;&lt;wsp:rsid wsp:val=&quot;00C141EC&quot;/&gt;&lt;wsp:rsid wsp:val=&quot;00C144B5&quot;/&gt;&lt;wsp:rsid wsp:val=&quot;00C147E6&quot;/&gt;&lt;wsp:rsid wsp:val=&quot;00C14A2D&quot;/&gt;&lt;wsp:rsid wsp:val=&quot;00C14BE8&quot;/&gt;&lt;wsp:rsid wsp:val=&quot;00C15135&quot;/&gt;&lt;wsp:rsid wsp:val=&quot;00C15595&quot;/&gt;&lt;wsp:rsid wsp:val=&quot;00C1595F&quot;/&gt;&lt;wsp:rsid wsp:val=&quot;00C159ED&quot;/&gt;&lt;wsp:rsid wsp:val=&quot;00C1662C&quot;/&gt;&lt;wsp:rsid wsp:val=&quot;00C16B93&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17F16&quot;/&gt;&lt;wsp:rsid wsp:val=&quot;00C202D5&quot;/&gt;&lt;wsp:rsid wsp:val=&quot;00C2068D&quot;/&gt;&lt;wsp:rsid wsp:val=&quot;00C206C4&quot;/&gt;&lt;wsp:rsid wsp:val=&quot;00C206EC&quot;/&gt;&lt;wsp:rsid wsp:val=&quot;00C20E43&quot;/&gt;&lt;wsp:rsid wsp:val=&quot;00C20F77&quot;/&gt;&lt;wsp:rsid wsp:val=&quot;00C20FC7&quot;/&gt;&lt;wsp:rsid wsp:val=&quot;00C218D5&quot;/&gt;&lt;wsp:rsid wsp:val=&quot;00C21A9A&quot;/&gt;&lt;wsp:rsid wsp:val=&quot;00C21B1D&quot;/&gt;&lt;wsp:rsid wsp:val=&quot;00C21C53&quot;/&gt;&lt;wsp:rsid wsp:val=&quot;00C222CF&quot;/&gt;&lt;wsp:rsid wsp:val=&quot;00C232DD&quot;/&gt;&lt;wsp:rsid wsp:val=&quot;00C23989&quot;/&gt;&lt;wsp:rsid wsp:val=&quot;00C2423A&quot;/&gt;&lt;wsp:rsid wsp:val=&quot;00C24CA2&quot;/&gt;&lt;wsp:rsid wsp:val=&quot;00C24EE5&quot;/&gt;&lt;wsp:rsid wsp:val=&quot;00C24F74&quot;/&gt;&lt;wsp:rsid wsp:val=&quot;00C250CF&quot;/&gt;&lt;wsp:rsid wsp:val=&quot;00C2544D&quot;/&gt;&lt;wsp:rsid wsp:val=&quot;00C25D3A&quot;/&gt;&lt;wsp:rsid wsp:val=&quot;00C263AE&quot;/&gt;&lt;wsp:rsid wsp:val=&quot;00C2660B&quot;/&gt;&lt;wsp:rsid wsp:val=&quot;00C26871&quot;/&gt;&lt;wsp:rsid wsp:val=&quot;00C2695A&quot;/&gt;&lt;wsp:rsid wsp:val=&quot;00C2716B&quot;/&gt;&lt;wsp:rsid wsp:val=&quot;00C274BE&quot;/&gt;&lt;wsp:rsid wsp:val=&quot;00C30547&quot;/&gt;&lt;wsp:rsid wsp:val=&quot;00C307FA&quot;/&gt;&lt;wsp:rsid wsp:val=&quot;00C30D3F&quot;/&gt;&lt;wsp:rsid wsp:val=&quot;00C30DAA&quot;/&gt;&lt;wsp:rsid wsp:val=&quot;00C30F1F&quot;/&gt;&lt;wsp:rsid wsp:val=&quot;00C30FB5&quot;/&gt;&lt;wsp:rsid wsp:val=&quot;00C30FB7&quot;/&gt;&lt;wsp:rsid wsp:val=&quot;00C31089&quot;/&gt;&lt;wsp:rsid wsp:val=&quot;00C31206&quot;/&gt;&lt;wsp:rsid wsp:val=&quot;00C31237&quot;/&gt;&lt;wsp:rsid wsp:val=&quot;00C314DF&quot;/&gt;&lt;wsp:rsid wsp:val=&quot;00C3175A&quot;/&gt;&lt;wsp:rsid wsp:val=&quot;00C31895&quot;/&gt;&lt;wsp:rsid wsp:val=&quot;00C319A2&quot;/&gt;&lt;wsp:rsid wsp:val=&quot;00C3208A&quot;/&gt;&lt;wsp:rsid wsp:val=&quot;00C32417&quot;/&gt;&lt;wsp:rsid wsp:val=&quot;00C325A7&quot;/&gt;&lt;wsp:rsid wsp:val=&quot;00C32BB7&quot;/&gt;&lt;wsp:rsid wsp:val=&quot;00C33558&quot;/&gt;&lt;wsp:rsid wsp:val=&quot;00C336E5&quot;/&gt;&lt;wsp:rsid wsp:val=&quot;00C339DE&quot;/&gt;&lt;wsp:rsid wsp:val=&quot;00C33A9F&quot;/&gt;&lt;wsp:rsid wsp:val=&quot;00C33AA7&quot;/&gt;&lt;wsp:rsid wsp:val=&quot;00C33D3F&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CFA&quot;/&gt;&lt;wsp:rsid wsp:val=&quot;00C35D4F&quot;/&gt;&lt;wsp:rsid wsp:val=&quot;00C36DAD&quot;/&gt;&lt;wsp:rsid wsp:val=&quot;00C37050&quot;/&gt;&lt;wsp:rsid wsp:val=&quot;00C37493&quot;/&gt;&lt;wsp:rsid wsp:val=&quot;00C37AEC&quot;/&gt;&lt;wsp:rsid wsp:val=&quot;00C37F07&quot;/&gt;&lt;wsp:rsid wsp:val=&quot;00C37F85&quot;/&gt;&lt;wsp:rsid wsp:val=&quot;00C37F8D&quot;/&gt;&lt;wsp:rsid wsp:val=&quot;00C4018E&quot;/&gt;&lt;wsp:rsid wsp:val=&quot;00C404D5&quot;/&gt;&lt;wsp:rsid wsp:val=&quot;00C40509&quot;/&gt;&lt;wsp:rsid wsp:val=&quot;00C40876&quot;/&gt;&lt;wsp:rsid wsp:val=&quot;00C40B7D&quot;/&gt;&lt;wsp:rsid wsp:val=&quot;00C41C71&quot;/&gt;&lt;wsp:rsid wsp:val=&quot;00C41CB0&quot;/&gt;&lt;wsp:rsid wsp:val=&quot;00C41CC9&quot;/&gt;&lt;wsp:rsid wsp:val=&quot;00C42130&quot;/&gt;&lt;wsp:rsid wsp:val=&quot;00C4218C&quot;/&gt;&lt;wsp:rsid wsp:val=&quot;00C42784&quot;/&gt;&lt;wsp:rsid wsp:val=&quot;00C429E1&quot;/&gt;&lt;wsp:rsid wsp:val=&quot;00C43421&quot;/&gt;&lt;wsp:rsid wsp:val=&quot;00C439F0&quot;/&gt;&lt;wsp:rsid wsp:val=&quot;00C43CE7&quot;/&gt;&lt;wsp:rsid wsp:val=&quot;00C44189&quot;/&gt;&lt;wsp:rsid wsp:val=&quot;00C4464F&quot;/&gt;&lt;wsp:rsid wsp:val=&quot;00C447FB&quot;/&gt;&lt;wsp:rsid wsp:val=&quot;00C44ADA&quot;/&gt;&lt;wsp:rsid wsp:val=&quot;00C453B8&quot;/&gt;&lt;wsp:rsid wsp:val=&quot;00C45A9C&quot;/&gt;&lt;wsp:rsid wsp:val=&quot;00C460F0&quot;/&gt;&lt;wsp:rsid wsp:val=&quot;00C46253&quot;/&gt;&lt;wsp:rsid wsp:val=&quot;00C46B53&quot;/&gt;&lt;wsp:rsid wsp:val=&quot;00C46D57&quot;/&gt;&lt;wsp:rsid wsp:val=&quot;00C46D92&quot;/&gt;&lt;wsp:rsid wsp:val=&quot;00C470AA&quot;/&gt;&lt;wsp:rsid wsp:val=&quot;00C47202&quot;/&gt;&lt;wsp:rsid wsp:val=&quot;00C47AE8&quot;/&gt;&lt;wsp:rsid wsp:val=&quot;00C5008A&quot;/&gt;&lt;wsp:rsid wsp:val=&quot;00C50420&quot;/&gt;&lt;wsp:rsid wsp:val=&quot;00C508B7&quot;/&gt;&lt;wsp:rsid wsp:val=&quot;00C50D41&quot;/&gt;&lt;wsp:rsid wsp:val=&quot;00C514F3&quot;/&gt;&lt;wsp:rsid wsp:val=&quot;00C515CC&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757&quot;/&gt;&lt;wsp:rsid wsp:val=&quot;00C54C62&quot;/&gt;&lt;wsp:rsid wsp:val=&quot;00C5553D&quot;/&gt;&lt;wsp:rsid wsp:val=&quot;00C55ADC&quot;/&gt;&lt;wsp:rsid wsp:val=&quot;00C55B02&quot;/&gt;&lt;wsp:rsid wsp:val=&quot;00C55F3A&quot;/&gt;&lt;wsp:rsid wsp:val=&quot;00C56282&quot;/&gt;&lt;wsp:rsid wsp:val=&quot;00C5638E&quot;/&gt;&lt;wsp:rsid wsp:val=&quot;00C56918&quot;/&gt;&lt;wsp:rsid wsp:val=&quot;00C569CA&quot;/&gt;&lt;wsp:rsid wsp:val=&quot;00C56A29&quot;/&gt;&lt;wsp:rsid wsp:val=&quot;00C5707E&quot;/&gt;&lt;wsp:rsid wsp:val=&quot;00C57CC6&quot;/&gt;&lt;wsp:rsid wsp:val=&quot;00C601EB&quot;/&gt;&lt;wsp:rsid wsp:val=&quot;00C60EC1&quot;/&gt;&lt;wsp:rsid wsp:val=&quot;00C61ECD&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3D17&quot;/&gt;&lt;wsp:rsid wsp:val=&quot;00C64376&quot;/&gt;&lt;wsp:rsid wsp:val=&quot;00C64626&quot;/&gt;&lt;wsp:rsid wsp:val=&quot;00C646FA&quot;/&gt;&lt;wsp:rsid wsp:val=&quot;00C64849&quot;/&gt;&lt;wsp:rsid wsp:val=&quot;00C64EDC&quot;/&gt;&lt;wsp:rsid wsp:val=&quot;00C65488&quot;/&gt;&lt;wsp:rsid wsp:val=&quot;00C658B2&quot;/&gt;&lt;wsp:rsid wsp:val=&quot;00C65D24&quot;/&gt;&lt;wsp:rsid wsp:val=&quot;00C65F58&quot;/&gt;&lt;wsp:rsid wsp:val=&quot;00C66571&quot;/&gt;&lt;wsp:rsid wsp:val=&quot;00C666DB&quot;/&gt;&lt;wsp:rsid wsp:val=&quot;00C667F6&quot;/&gt;&lt;wsp:rsid wsp:val=&quot;00C66B89&quot;/&gt;&lt;wsp:rsid wsp:val=&quot;00C66C34&quot;/&gt;&lt;wsp:rsid wsp:val=&quot;00C66FAE&quot;/&gt;&lt;wsp:rsid wsp:val=&quot;00C67231&quot;/&gt;&lt;wsp:rsid wsp:val=&quot;00C700D4&quot;/&gt;&lt;wsp:rsid wsp:val=&quot;00C7040D&quot;/&gt;&lt;wsp:rsid wsp:val=&quot;00C705AD&quot;/&gt;&lt;wsp:rsid wsp:val=&quot;00C70950&quot;/&gt;&lt;wsp:rsid wsp:val=&quot;00C70B8C&quot;/&gt;&lt;wsp:rsid wsp:val=&quot;00C710B3&quot;/&gt;&lt;wsp:rsid wsp:val=&quot;00C71468&quot;/&gt;&lt;wsp:rsid wsp:val=&quot;00C723AF&quot;/&gt;&lt;wsp:rsid wsp:val=&quot;00C7251B&quot;/&gt;&lt;wsp:rsid wsp:val=&quot;00C72EF5&quot;/&gt;&lt;wsp:rsid wsp:val=&quot;00C73102&quot;/&gt;&lt;wsp:rsid wsp:val=&quot;00C73224&quot;/&gt;&lt;wsp:rsid wsp:val=&quot;00C732C5&quot;/&gt;&lt;wsp:rsid wsp:val=&quot;00C73302&quot;/&gt;&lt;wsp:rsid wsp:val=&quot;00C7357D&quot;/&gt;&lt;wsp:rsid wsp:val=&quot;00C73979&quot;/&gt;&lt;wsp:rsid wsp:val=&quot;00C73E3E&quot;/&gt;&lt;wsp:rsid wsp:val=&quot;00C740FD&quot;/&gt;&lt;wsp:rsid wsp:val=&quot;00C74157&quot;/&gt;&lt;wsp:rsid wsp:val=&quot;00C7448E&quot;/&gt;&lt;wsp:rsid wsp:val=&quot;00C748E2&quot;/&gt;&lt;wsp:rsid wsp:val=&quot;00C74DC2&quot;/&gt;&lt;wsp:rsid wsp:val=&quot;00C75004&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6778&quot;/&gt;&lt;wsp:rsid wsp:val=&quot;00C76816&quot;/&gt;&lt;wsp:rsid wsp:val=&quot;00C76A56&quot;/&gt;&lt;wsp:rsid wsp:val=&quot;00C76A6B&quot;/&gt;&lt;wsp:rsid wsp:val=&quot;00C7731D&quot;/&gt;&lt;wsp:rsid wsp:val=&quot;00C774B9&quot;/&gt;&lt;wsp:rsid wsp:val=&quot;00C775EF&quot;/&gt;&lt;wsp:rsid wsp:val=&quot;00C7799E&quot;/&gt;&lt;wsp:rsid wsp:val=&quot;00C77DF7&quot;/&gt;&lt;wsp:rsid wsp:val=&quot;00C80279&quot;/&gt;&lt;wsp:rsid wsp:val=&quot;00C80547&quot;/&gt;&lt;wsp:rsid wsp:val=&quot;00C80FD1&quot;/&gt;&lt;wsp:rsid wsp:val=&quot;00C8198E&quot;/&gt;&lt;wsp:rsid wsp:val=&quot;00C81B30&quot;/&gt;&lt;wsp:rsid wsp:val=&quot;00C82387&quot;/&gt;&lt;wsp:rsid wsp:val=&quot;00C82A08&quot;/&gt;&lt;wsp:rsid wsp:val=&quot;00C83E22&quot;/&gt;&lt;wsp:rsid wsp:val=&quot;00C85253&quot;/&gt;&lt;wsp:rsid wsp:val=&quot;00C8534D&quot;/&gt;&lt;wsp:rsid wsp:val=&quot;00C86131&quot;/&gt;&lt;wsp:rsid wsp:val=&quot;00C8624E&quot;/&gt;&lt;wsp:rsid wsp:val=&quot;00C86379&quot;/&gt;&lt;wsp:rsid wsp:val=&quot;00C864C3&quot;/&gt;&lt;wsp:rsid wsp:val=&quot;00C864DB&quot;/&gt;&lt;wsp:rsid wsp:val=&quot;00C87183&quot;/&gt;&lt;wsp:rsid wsp:val=&quot;00C87304&quot;/&gt;&lt;wsp:rsid wsp:val=&quot;00C8781D&quot;/&gt;&lt;wsp:rsid wsp:val=&quot;00C901A9&quot;/&gt;&lt;wsp:rsid wsp:val=&quot;00C905AC&quot;/&gt;&lt;wsp:rsid wsp:val=&quot;00C90B43&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651&quot;/&gt;&lt;wsp:rsid wsp:val=&quot;00C93B27&quot;/&gt;&lt;wsp:rsid wsp:val=&quot;00C93C3E&quot;/&gt;&lt;wsp:rsid wsp:val=&quot;00C93D37&quot;/&gt;&lt;wsp:rsid wsp:val=&quot;00C94508&quot;/&gt;&lt;wsp:rsid wsp:val=&quot;00C945A6&quot;/&gt;&lt;wsp:rsid wsp:val=&quot;00C945EC&quot;/&gt;&lt;wsp:rsid wsp:val=&quot;00C94AA5&quot;/&gt;&lt;wsp:rsid wsp:val=&quot;00C94C81&quot;/&gt;&lt;wsp:rsid wsp:val=&quot;00C94E45&quot;/&gt;&lt;wsp:rsid wsp:val=&quot;00C95300&quot;/&gt;&lt;wsp:rsid wsp:val=&quot;00C95380&quot;/&gt;&lt;wsp:rsid wsp:val=&quot;00C95548&quot;/&gt;&lt;wsp:rsid wsp:val=&quot;00C955AD&quot;/&gt;&lt;wsp:rsid wsp:val=&quot;00C95730&quot;/&gt;&lt;wsp:rsid wsp:val=&quot;00C957CD&quot;/&gt;&lt;wsp:rsid wsp:val=&quot;00C95962&quot;/&gt;&lt;wsp:rsid wsp:val=&quot;00C95A8A&quot;/&gt;&lt;wsp:rsid wsp:val=&quot;00C95B26&quot;/&gt;&lt;wsp:rsid wsp:val=&quot;00C95B2F&quot;/&gt;&lt;wsp:rsid wsp:val=&quot;00C95CCD&quot;/&gt;&lt;wsp:rsid wsp:val=&quot;00C95CD4&quot;/&gt;&lt;wsp:rsid wsp:val=&quot;00C96A19&quot;/&gt;&lt;wsp:rsid wsp:val=&quot;00C96FE0&quot;/&gt;&lt;wsp:rsid wsp:val=&quot;00C973E2&quot;/&gt;&lt;wsp:rsid wsp:val=&quot;00C975B2&quot;/&gt;&lt;wsp:rsid wsp:val=&quot;00C97AF1&quot;/&gt;&lt;wsp:rsid wsp:val=&quot;00CA09AA&quot;/&gt;&lt;wsp:rsid wsp:val=&quot;00CA0BAF&quot;/&gt;&lt;wsp:rsid wsp:val=&quot;00CA10AC&quot;/&gt;&lt;wsp:rsid wsp:val=&quot;00CA114D&quot;/&gt;&lt;wsp:rsid wsp:val=&quot;00CA1225&quot;/&gt;&lt;wsp:rsid wsp:val=&quot;00CA18D2&quot;/&gt;&lt;wsp:rsid wsp:val=&quot;00CA2919&quot;/&gt;&lt;wsp:rsid wsp:val=&quot;00CA2A7E&quot;/&gt;&lt;wsp:rsid wsp:val=&quot;00CA2B09&quot;/&gt;&lt;wsp:rsid wsp:val=&quot;00CA2C56&quot;/&gt;&lt;wsp:rsid wsp:val=&quot;00CA2E5D&quot;/&gt;&lt;wsp:rsid wsp:val=&quot;00CA3860&quot;/&gt;&lt;wsp:rsid wsp:val=&quot;00CA48F7&quot;/&gt;&lt;wsp:rsid wsp:val=&quot;00CA4A3F&quot;/&gt;&lt;wsp:rsid wsp:val=&quot;00CA4C14&quot;/&gt;&lt;wsp:rsid wsp:val=&quot;00CA4FE7&quot;/&gt;&lt;wsp:rsid wsp:val=&quot;00CA51A0&quot;/&gt;&lt;wsp:rsid wsp:val=&quot;00CA572F&quot;/&gt;&lt;wsp:rsid wsp:val=&quot;00CA58B2&quot;/&gt;&lt;wsp:rsid wsp:val=&quot;00CA5BEE&quot;/&gt;&lt;wsp:rsid wsp:val=&quot;00CA5EB2&quot;/&gt;&lt;wsp:rsid wsp:val=&quot;00CA6121&quot;/&gt;&lt;wsp:rsid wsp:val=&quot;00CA6164&quot;/&gt;&lt;wsp:rsid wsp:val=&quot;00CA63C6&quot;/&gt;&lt;wsp:rsid wsp:val=&quot;00CA6435&quot;/&gt;&lt;wsp:rsid wsp:val=&quot;00CA669B&quot;/&gt;&lt;wsp:rsid wsp:val=&quot;00CA73B2&quot;/&gt;&lt;wsp:rsid wsp:val=&quot;00CA74E8&quot;/&gt;&lt;wsp:rsid wsp:val=&quot;00CA765C&quot;/&gt;&lt;wsp:rsid wsp:val=&quot;00CA7EE9&quot;/&gt;&lt;wsp:rsid wsp:val=&quot;00CB016A&quot;/&gt;&lt;wsp:rsid wsp:val=&quot;00CB047F&quot;/&gt;&lt;wsp:rsid wsp:val=&quot;00CB0C2A&quot;/&gt;&lt;wsp:rsid wsp:val=&quot;00CB11BD&quot;/&gt;&lt;wsp:rsid wsp:val=&quot;00CB1368&quot;/&gt;&lt;wsp:rsid wsp:val=&quot;00CB1F2A&quot;/&gt;&lt;wsp:rsid wsp:val=&quot;00CB2836&quot;/&gt;&lt;wsp:rsid wsp:val=&quot;00CB2F65&quot;/&gt;&lt;wsp:rsid wsp:val=&quot;00CB480A&quot;/&gt;&lt;wsp:rsid wsp:val=&quot;00CB4FA5&quot;/&gt;&lt;wsp:rsid wsp:val=&quot;00CB558B&quot;/&gt;&lt;wsp:rsid wsp:val=&quot;00CB5751&quot;/&gt;&lt;wsp:rsid wsp:val=&quot;00CB58DD&quot;/&gt;&lt;wsp:rsid wsp:val=&quot;00CB5A90&quot;/&gt;&lt;wsp:rsid wsp:val=&quot;00CB5A9F&quot;/&gt;&lt;wsp:rsid wsp:val=&quot;00CB5EF8&quot;/&gt;&lt;wsp:rsid wsp:val=&quot;00CB6343&quot;/&gt;&lt;wsp:rsid wsp:val=&quot;00CB6590&quot;/&gt;&lt;wsp:rsid wsp:val=&quot;00CB68B3&quot;/&gt;&lt;wsp:rsid wsp:val=&quot;00CB68CD&quot;/&gt;&lt;wsp:rsid wsp:val=&quot;00CB6AF4&quot;/&gt;&lt;wsp:rsid wsp:val=&quot;00CB6F13&quot;/&gt;&lt;wsp:rsid wsp:val=&quot;00CB6F9E&quot;/&gt;&lt;wsp:rsid wsp:val=&quot;00CB7648&quot;/&gt;&lt;wsp:rsid wsp:val=&quot;00CB77AE&quot;/&gt;&lt;wsp:rsid wsp:val=&quot;00CB7B6B&quot;/&gt;&lt;wsp:rsid wsp:val=&quot;00CC009C&quot;/&gt;&lt;wsp:rsid wsp:val=&quot;00CC00B7&quot;/&gt;&lt;wsp:rsid wsp:val=&quot;00CC034B&quot;/&gt;&lt;wsp:rsid wsp:val=&quot;00CC054D&quot;/&gt;&lt;wsp:rsid wsp:val=&quot;00CC0AA7&quot;/&gt;&lt;wsp:rsid wsp:val=&quot;00CC0C70&quot;/&gt;&lt;wsp:rsid wsp:val=&quot;00CC0E56&quot;/&gt;&lt;wsp:rsid wsp:val=&quot;00CC172A&quot;/&gt;&lt;wsp:rsid wsp:val=&quot;00CC17E2&quot;/&gt;&lt;wsp:rsid wsp:val=&quot;00CC1A18&quot;/&gt;&lt;wsp:rsid wsp:val=&quot;00CC1C42&quot;/&gt;&lt;wsp:rsid wsp:val=&quot;00CC1CA3&quot;/&gt;&lt;wsp:rsid wsp:val=&quot;00CC1E3E&quot;/&gt;&lt;wsp:rsid wsp:val=&quot;00CC1E40&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B0F&quot;/&gt;&lt;wsp:rsid wsp:val=&quot;00CC6B27&quot;/&gt;&lt;wsp:rsid wsp:val=&quot;00CC6B9F&quot;/&gt;&lt;wsp:rsid wsp:val=&quot;00CC6C99&quot;/&gt;&lt;wsp:rsid wsp:val=&quot;00CC728B&quot;/&gt;&lt;wsp:rsid wsp:val=&quot;00CC7356&quot;/&gt;&lt;wsp:rsid wsp:val=&quot;00CC74D5&quot;/&gt;&lt;wsp:rsid wsp:val=&quot;00CC7A6D&quot;/&gt;&lt;wsp:rsid wsp:val=&quot;00CC7BD9&quot;/&gt;&lt;wsp:rsid wsp:val=&quot;00CC7DF3&quot;/&gt;&lt;wsp:rsid wsp:val=&quot;00CC7DF5&quot;/&gt;&lt;wsp:rsid wsp:val=&quot;00CD04B6&quot;/&gt;&lt;wsp:rsid wsp:val=&quot;00CD04FE&quot;/&gt;&lt;wsp:rsid wsp:val=&quot;00CD0740&quot;/&gt;&lt;wsp:rsid wsp:val=&quot;00CD0768&quot;/&gt;&lt;wsp:rsid wsp:val=&quot;00CD0A59&quot;/&gt;&lt;wsp:rsid wsp:val=&quot;00CD14CB&quot;/&gt;&lt;wsp:rsid wsp:val=&quot;00CD150B&quot;/&gt;&lt;wsp:rsid wsp:val=&quot;00CD179D&quot;/&gt;&lt;wsp:rsid wsp:val=&quot;00CD1E16&quot;/&gt;&lt;wsp:rsid wsp:val=&quot;00CD1E6A&quot;/&gt;&lt;wsp:rsid wsp:val=&quot;00CD1E74&quot;/&gt;&lt;wsp:rsid wsp:val=&quot;00CD223B&quot;/&gt;&lt;wsp:rsid wsp:val=&quot;00CD2585&quot;/&gt;&lt;wsp:rsid wsp:val=&quot;00CD25A6&quot;/&gt;&lt;wsp:rsid wsp:val=&quot;00CD283A&quot;/&gt;&lt;wsp:rsid wsp:val=&quot;00CD2903&quot;/&gt;&lt;wsp:rsid wsp:val=&quot;00CD2C72&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358&quot;/&gt;&lt;wsp:rsid wsp:val=&quot;00CD43D9&quot;/&gt;&lt;wsp:rsid wsp:val=&quot;00CD492B&quot;/&gt;&lt;wsp:rsid wsp:val=&quot;00CD58A4&quot;/&gt;&lt;wsp:rsid wsp:val=&quot;00CD5C02&quot;/&gt;&lt;wsp:rsid wsp:val=&quot;00CD61E3&quot;/&gt;&lt;wsp:rsid wsp:val=&quot;00CD63C5&quot;/&gt;&lt;wsp:rsid wsp:val=&quot;00CD6814&quot;/&gt;&lt;wsp:rsid wsp:val=&quot;00CD6E0B&quot;/&gt;&lt;wsp:rsid wsp:val=&quot;00CD6F88&quot;/&gt;&lt;wsp:rsid wsp:val=&quot;00CD706B&quot;/&gt;&lt;wsp:rsid wsp:val=&quot;00CD787F&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654&quot;/&gt;&lt;wsp:rsid wsp:val=&quot;00CE37BB&quot;/&gt;&lt;wsp:rsid wsp:val=&quot;00CE4D41&quot;/&gt;&lt;wsp:rsid wsp:val=&quot;00CE4FAE&quot;/&gt;&lt;wsp:rsid wsp:val=&quot;00CE5180&quot;/&gt;&lt;wsp:rsid wsp:val=&quot;00CE56E1&quot;/&gt;&lt;wsp:rsid wsp:val=&quot;00CE5A7E&quot;/&gt;&lt;wsp:rsid wsp:val=&quot;00CE5E50&quot;/&gt;&lt;wsp:rsid wsp:val=&quot;00CE66BE&quot;/&gt;&lt;wsp:rsid wsp:val=&quot;00CE697C&quot;/&gt;&lt;wsp:rsid wsp:val=&quot;00CE69F3&quot;/&gt;&lt;wsp:rsid wsp:val=&quot;00CE6AD5&quot;/&gt;&lt;wsp:rsid wsp:val=&quot;00CE6E24&quot;/&gt;&lt;wsp:rsid wsp:val=&quot;00CE733A&quot;/&gt;&lt;wsp:rsid wsp:val=&quot;00CE76BD&quot;/&gt;&lt;wsp:rsid wsp:val=&quot;00CE79BC&quot;/&gt;&lt;wsp:rsid wsp:val=&quot;00CE7E65&quot;/&gt;&lt;wsp:rsid wsp:val=&quot;00CF02AC&quot;/&gt;&lt;wsp:rsid wsp:val=&quot;00CF057C&quot;/&gt;&lt;wsp:rsid wsp:val=&quot;00CF06E6&quot;/&gt;&lt;wsp:rsid wsp:val=&quot;00CF18AB&quot;/&gt;&lt;wsp:rsid wsp:val=&quot;00CF1AA6&quot;/&gt;&lt;wsp:rsid wsp:val=&quot;00CF20C8&quot;/&gt;&lt;wsp:rsid wsp:val=&quot;00CF22F9&quot;/&gt;&lt;wsp:rsid wsp:val=&quot;00CF233B&quot;/&gt;&lt;wsp:rsid wsp:val=&quot;00CF23D5&quot;/&gt;&lt;wsp:rsid wsp:val=&quot;00CF2639&quot;/&gt;&lt;wsp:rsid wsp:val=&quot;00CF277A&quot;/&gt;&lt;wsp:rsid wsp:val=&quot;00CF2FBF&quot;/&gt;&lt;wsp:rsid wsp:val=&quot;00CF33BA&quot;/&gt;&lt;wsp:rsid wsp:val=&quot;00CF3F01&quot;/&gt;&lt;wsp:rsid wsp:val=&quot;00CF4079&quot;/&gt;&lt;wsp:rsid wsp:val=&quot;00CF40BA&quot;/&gt;&lt;wsp:rsid wsp:val=&quot;00CF43E3&quot;/&gt;&lt;wsp:rsid wsp:val=&quot;00CF46E1&quot;/&gt;&lt;wsp:rsid wsp:val=&quot;00CF4743&quot;/&gt;&lt;wsp:rsid wsp:val=&quot;00CF4FF0&quot;/&gt;&lt;wsp:rsid wsp:val=&quot;00CF50A9&quot;/&gt;&lt;wsp:rsid wsp:val=&quot;00CF52CF&quot;/&gt;&lt;wsp:rsid wsp:val=&quot;00CF542D&quot;/&gt;&lt;wsp:rsid wsp:val=&quot;00CF5A88&quot;/&gt;&lt;wsp:rsid wsp:val=&quot;00CF5BC8&quot;/&gt;&lt;wsp:rsid wsp:val=&quot;00CF61A3&quot;/&gt;&lt;wsp:rsid wsp:val=&quot;00CF667C&quot;/&gt;&lt;wsp:rsid wsp:val=&quot;00CF66DE&quot;/&gt;&lt;wsp:rsid wsp:val=&quot;00CF6848&quot;/&gt;&lt;wsp:rsid wsp:val=&quot;00CF6AF3&quot;/&gt;&lt;wsp:rsid wsp:val=&quot;00CF6C9A&quot;/&gt;&lt;wsp:rsid wsp:val=&quot;00CF6E82&quot;/&gt;&lt;wsp:rsid wsp:val=&quot;00CF6F64&quot;/&gt;&lt;wsp:rsid wsp:val=&quot;00CF741A&quot;/&gt;&lt;wsp:rsid wsp:val=&quot;00CF7CCF&quot;/&gt;&lt;wsp:rsid wsp:val=&quot;00CF7FC8&quot;/&gt;&lt;wsp:rsid wsp:val=&quot;00D00419&quot;/&gt;&lt;wsp:rsid wsp:val=&quot;00D00522&quot;/&gt;&lt;wsp:rsid wsp:val=&quot;00D00B22&quot;/&gt;&lt;wsp:rsid wsp:val=&quot;00D00D29&quot;/&gt;&lt;wsp:rsid wsp:val=&quot;00D017EE&quot;/&gt;&lt;wsp:rsid wsp:val=&quot;00D0181F&quot;/&gt;&lt;wsp:rsid wsp:val=&quot;00D0182B&quot;/&gt;&lt;wsp:rsid wsp:val=&quot;00D0186E&quot;/&gt;&lt;wsp:rsid wsp:val=&quot;00D01C73&quot;/&gt;&lt;wsp:rsid wsp:val=&quot;00D01E6B&quot;/&gt;&lt;wsp:rsid wsp:val=&quot;00D01F7D&quot;/&gt;&lt;wsp:rsid wsp:val=&quot;00D02369&quot;/&gt;&lt;wsp:rsid wsp:val=&quot;00D02592&quot;/&gt;&lt;wsp:rsid wsp:val=&quot;00D02978&quot;/&gt;&lt;wsp:rsid wsp:val=&quot;00D02A86&quot;/&gt;&lt;wsp:rsid wsp:val=&quot;00D02C36&quot;/&gt;&lt;wsp:rsid wsp:val=&quot;00D02E17&quot;/&gt;&lt;wsp:rsid wsp:val=&quot;00D03E71&quot;/&gt;&lt;wsp:rsid wsp:val=&quot;00D047A7&quot;/&gt;&lt;wsp:rsid wsp:val=&quot;00D04F60&quot;/&gt;&lt;wsp:rsid wsp:val=&quot;00D04FC8&quot;/&gt;&lt;wsp:rsid wsp:val=&quot;00D05393&quot;/&gt;&lt;wsp:rsid wsp:val=&quot;00D05962&quot;/&gt;&lt;wsp:rsid wsp:val=&quot;00D05FD4&quot;/&gt;&lt;wsp:rsid wsp:val=&quot;00D06088&quot;/&gt;&lt;wsp:rsid wsp:val=&quot;00D0675C&quot;/&gt;&lt;wsp:rsid wsp:val=&quot;00D06800&quot;/&gt;&lt;wsp:rsid wsp:val=&quot;00D06B22&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2D9D&quot;/&gt;&lt;wsp:rsid wsp:val=&quot;00D132BF&quot;/&gt;&lt;wsp:rsid wsp:val=&quot;00D13880&quot;/&gt;&lt;wsp:rsid wsp:val=&quot;00D13BBC&quot;/&gt;&lt;wsp:rsid wsp:val=&quot;00D13CCD&quot;/&gt;&lt;wsp:rsid wsp:val=&quot;00D14204&quot;/&gt;&lt;wsp:rsid wsp:val=&quot;00D142BC&quot;/&gt;&lt;wsp:rsid wsp:val=&quot;00D14BB2&quot;/&gt;&lt;wsp:rsid wsp:val=&quot;00D153CD&quot;/&gt;&lt;wsp:rsid wsp:val=&quot;00D156B2&quot;/&gt;&lt;wsp:rsid wsp:val=&quot;00D15D9D&quot;/&gt;&lt;wsp:rsid wsp:val=&quot;00D1624D&quot;/&gt;&lt;wsp:rsid wsp:val=&quot;00D16AC4&quot;/&gt;&lt;wsp:rsid wsp:val=&quot;00D16BA8&quot;/&gt;&lt;wsp:rsid wsp:val=&quot;00D174E5&quot;/&gt;&lt;wsp:rsid wsp:val=&quot;00D175B8&quot;/&gt;&lt;wsp:rsid wsp:val=&quot;00D17748&quot;/&gt;&lt;wsp:rsid wsp:val=&quot;00D17F37&quot;/&gt;&lt;wsp:rsid wsp:val=&quot;00D20171&quot;/&gt;&lt;wsp:rsid wsp:val=&quot;00D202D3&quot;/&gt;&lt;wsp:rsid wsp:val=&quot;00D20F77&quot;/&gt;&lt;wsp:rsid wsp:val=&quot;00D2109E&quot;/&gt;&lt;wsp:rsid wsp:val=&quot;00D215E6&quot;/&gt;&lt;wsp:rsid wsp:val=&quot;00D2171B&quot;/&gt;&lt;wsp:rsid wsp:val=&quot;00D217CE&quot;/&gt;&lt;wsp:rsid wsp:val=&quot;00D22148&quot;/&gt;&lt;wsp:rsid wsp:val=&quot;00D22D2B&quot;/&gt;&lt;wsp:rsid wsp:val=&quot;00D2322E&quot;/&gt;&lt;wsp:rsid wsp:val=&quot;00D23556&quot;/&gt;&lt;wsp:rsid wsp:val=&quot;00D2390D&quot;/&gt;&lt;wsp:rsid wsp:val=&quot;00D23972&quot;/&gt;&lt;wsp:rsid wsp:val=&quot;00D23B89&quot;/&gt;&lt;wsp:rsid wsp:val=&quot;00D23CE2&quot;/&gt;&lt;wsp:rsid wsp:val=&quot;00D23EAA&quot;/&gt;&lt;wsp:rsid wsp:val=&quot;00D24F96&quot;/&gt;&lt;wsp:rsid wsp:val=&quot;00D258A8&quot;/&gt;&lt;wsp:rsid wsp:val=&quot;00D2592C&quot;/&gt;&lt;wsp:rsid wsp:val=&quot;00D25A50&quot;/&gt;&lt;wsp:rsid wsp:val=&quot;00D26199&quot;/&gt;&lt;wsp:rsid wsp:val=&quot;00D261FB&quot;/&gt;&lt;wsp:rsid wsp:val=&quot;00D26283&quot;/&gt;&lt;wsp:rsid wsp:val=&quot;00D263B5&quot;/&gt;&lt;wsp:rsid wsp:val=&quot;00D26586&quot;/&gt;&lt;wsp:rsid wsp:val=&quot;00D268F4&quot;/&gt;&lt;wsp:rsid wsp:val=&quot;00D269DE&quot;/&gt;&lt;wsp:rsid wsp:val=&quot;00D26B1E&quot;/&gt;&lt;wsp:rsid wsp:val=&quot;00D26DBE&quot;/&gt;&lt;wsp:rsid wsp:val=&quot;00D27628&quot;/&gt;&lt;wsp:rsid wsp:val=&quot;00D27843&quot;/&gt;&lt;wsp:rsid wsp:val=&quot;00D27DF2&quot;/&gt;&lt;wsp:rsid wsp:val=&quot;00D27F01&quot;/&gt;&lt;wsp:rsid wsp:val=&quot;00D30B60&quot;/&gt;&lt;wsp:rsid wsp:val=&quot;00D30C46&quot;/&gt;&lt;wsp:rsid wsp:val=&quot;00D30FC7&quot;/&gt;&lt;wsp:rsid wsp:val=&quot;00D31B9F&quot;/&gt;&lt;wsp:rsid wsp:val=&quot;00D31BEA&quot;/&gt;&lt;wsp:rsid wsp:val=&quot;00D31E85&quot;/&gt;&lt;wsp:rsid wsp:val=&quot;00D32120&quot;/&gt;&lt;wsp:rsid wsp:val=&quot;00D32446&quot;/&gt;&lt;wsp:rsid wsp:val=&quot;00D3298A&quot;/&gt;&lt;wsp:rsid wsp:val=&quot;00D329ED&quot;/&gt;&lt;wsp:rsid wsp:val=&quot;00D32B6E&quot;/&gt;&lt;wsp:rsid wsp:val=&quot;00D33313&quot;/&gt;&lt;wsp:rsid wsp:val=&quot;00D33410&quot;/&gt;&lt;wsp:rsid wsp:val=&quot;00D33AB3&quot;/&gt;&lt;wsp:rsid wsp:val=&quot;00D33AFC&quot;/&gt;&lt;wsp:rsid wsp:val=&quot;00D33D07&quot;/&gt;&lt;wsp:rsid wsp:val=&quot;00D3410B&quot;/&gt;&lt;wsp:rsid wsp:val=&quot;00D344C9&quot;/&gt;&lt;wsp:rsid wsp:val=&quot;00D3461F&quot;/&gt;&lt;wsp:rsid wsp:val=&quot;00D35272&quot;/&gt;&lt;wsp:rsid wsp:val=&quot;00D353FF&quot;/&gt;&lt;wsp:rsid wsp:val=&quot;00D35BE8&quot;/&gt;&lt;wsp:rsid wsp:val=&quot;00D3609F&quot;/&gt;&lt;wsp:rsid wsp:val=&quot;00D3610A&quot;/&gt;&lt;wsp:rsid wsp:val=&quot;00D361F6&quot;/&gt;&lt;wsp:rsid wsp:val=&quot;00D3646C&quot;/&gt;&lt;wsp:rsid wsp:val=&quot;00D3668C&quot;/&gt;&lt;wsp:rsid wsp:val=&quot;00D366E7&quot;/&gt;&lt;wsp:rsid wsp:val=&quot;00D369EA&quot;/&gt;&lt;wsp:rsid wsp:val=&quot;00D36C8E&quot;/&gt;&lt;wsp:rsid wsp:val=&quot;00D36ED5&quot;/&gt;&lt;wsp:rsid wsp:val=&quot;00D37568&quot;/&gt;&lt;wsp:rsid wsp:val=&quot;00D37C2D&quot;/&gt;&lt;wsp:rsid wsp:val=&quot;00D403D9&quot;/&gt;&lt;wsp:rsid wsp:val=&quot;00D404CE&quot;/&gt;&lt;wsp:rsid wsp:val=&quot;00D40E24&quot;/&gt;&lt;wsp:rsid wsp:val=&quot;00D40E25&quot;/&gt;&lt;wsp:rsid wsp:val=&quot;00D40E78&quot;/&gt;&lt;wsp:rsid wsp:val=&quot;00D41009&quot;/&gt;&lt;wsp:rsid wsp:val=&quot;00D41901&quot;/&gt;&lt;wsp:rsid wsp:val=&quot;00D41B4E&quot;/&gt;&lt;wsp:rsid wsp:val=&quot;00D41B97&quot;/&gt;&lt;wsp:rsid wsp:val=&quot;00D41BD5&quot;/&gt;&lt;wsp:rsid wsp:val=&quot;00D41CD0&quot;/&gt;&lt;wsp:rsid wsp:val=&quot;00D41D9A&quot;/&gt;&lt;wsp:rsid wsp:val=&quot;00D420DA&quot;/&gt;&lt;wsp:rsid wsp:val=&quot;00D421D9&quot;/&gt;&lt;wsp:rsid wsp:val=&quot;00D422E4&quot;/&gt;&lt;wsp:rsid wsp:val=&quot;00D429DA&quot;/&gt;&lt;wsp:rsid wsp:val=&quot;00D42B71&quot;/&gt;&lt;wsp:rsid wsp:val=&quot;00D42B88&quot;/&gt;&lt;wsp:rsid wsp:val=&quot;00D435FC&quot;/&gt;&lt;wsp:rsid wsp:val=&quot;00D43888&quot;/&gt;&lt;wsp:rsid wsp:val=&quot;00D43E9E&quot;/&gt;&lt;wsp:rsid wsp:val=&quot;00D440D2&quot;/&gt;&lt;wsp:rsid wsp:val=&quot;00D44232&quot;/&gt;&lt;wsp:rsid wsp:val=&quot;00D4429F&quot;/&gt;&lt;wsp:rsid wsp:val=&quot;00D44336&quot;/&gt;&lt;wsp:rsid wsp:val=&quot;00D446C6&quot;/&gt;&lt;wsp:rsid wsp:val=&quot;00D448BD&quot;/&gt;&lt;wsp:rsid wsp:val=&quot;00D44A5C&quot;/&gt;&lt;wsp:rsid wsp:val=&quot;00D44A68&quot;/&gt;&lt;wsp:rsid wsp:val=&quot;00D4501C&quot;/&gt;&lt;wsp:rsid wsp:val=&quot;00D4551B&quot;/&gt;&lt;wsp:rsid wsp:val=&quot;00D45581&quot;/&gt;&lt;wsp:rsid wsp:val=&quot;00D45C69&quot;/&gt;&lt;wsp:rsid wsp:val=&quot;00D45ED8&quot;/&gt;&lt;wsp:rsid wsp:val=&quot;00D466E5&quot;/&gt;&lt;wsp:rsid wsp:val=&quot;00D467C7&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4B&quot;/&gt;&lt;wsp:rsid wsp:val=&quot;00D477E2&quot;/&gt;&lt;wsp:rsid wsp:val=&quot;00D47C14&quot;/&gt;&lt;wsp:rsid wsp:val=&quot;00D501B2&quot;/&gt;&lt;wsp:rsid wsp:val=&quot;00D502B4&quot;/&gt;&lt;wsp:rsid wsp:val=&quot;00D5044A&quot;/&gt;&lt;wsp:rsid wsp:val=&quot;00D5082A&quot;/&gt;&lt;wsp:rsid wsp:val=&quot;00D50C12&quot;/&gt;&lt;wsp:rsid wsp:val=&quot;00D50F95&quot;/&gt;&lt;wsp:rsid wsp:val=&quot;00D5102A&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342F&quot;/&gt;&lt;wsp:rsid wsp:val=&quot;00D53539&quot;/&gt;&lt;wsp:rsid wsp:val=&quot;00D53768&quot;/&gt;&lt;wsp:rsid wsp:val=&quot;00D53C63&quot;/&gt;&lt;wsp:rsid wsp:val=&quot;00D54B87&quot;/&gt;&lt;wsp:rsid wsp:val=&quot;00D54C59&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27D&quot;/&gt;&lt;wsp:rsid wsp:val=&quot;00D56330&quot;/&gt;&lt;wsp:rsid wsp:val=&quot;00D563C2&quot;/&gt;&lt;wsp:rsid wsp:val=&quot;00D56450&quot;/&gt;&lt;wsp:rsid wsp:val=&quot;00D56544&quot;/&gt;&lt;wsp:rsid wsp:val=&quot;00D56561&quot;/&gt;&lt;wsp:rsid wsp:val=&quot;00D56C31&quot;/&gt;&lt;wsp:rsid wsp:val=&quot;00D56D65&quot;/&gt;&lt;wsp:rsid wsp:val=&quot;00D56E86&quot;/&gt;&lt;wsp:rsid wsp:val=&quot;00D57291&quot;/&gt;&lt;wsp:rsid wsp:val=&quot;00D572B2&quot;/&gt;&lt;wsp:rsid wsp:val=&quot;00D578C5&quot;/&gt;&lt;wsp:rsid wsp:val=&quot;00D57C20&quot;/&gt;&lt;wsp:rsid wsp:val=&quot;00D57CEB&quot;/&gt;&lt;wsp:rsid wsp:val=&quot;00D57F0A&quot;/&gt;&lt;wsp:rsid wsp:val=&quot;00D600BE&quot;/&gt;&lt;wsp:rsid wsp:val=&quot;00D601BA&quot;/&gt;&lt;wsp:rsid wsp:val=&quot;00D60207&quot;/&gt;&lt;wsp:rsid wsp:val=&quot;00D60356&quot;/&gt;&lt;wsp:rsid wsp:val=&quot;00D60BCB&quot;/&gt;&lt;wsp:rsid wsp:val=&quot;00D60CB2&quot;/&gt;&lt;wsp:rsid wsp:val=&quot;00D60DD4&quot;/&gt;&lt;wsp:rsid wsp:val=&quot;00D610A5&quot;/&gt;&lt;wsp:rsid wsp:val=&quot;00D61834&quot;/&gt;&lt;wsp:rsid wsp:val=&quot;00D620D9&quot;/&gt;&lt;wsp:rsid wsp:val=&quot;00D62243&quot;/&gt;&lt;wsp:rsid wsp:val=&quot;00D62334&quot;/&gt;&lt;wsp:rsid wsp:val=&quot;00D6278F&quot;/&gt;&lt;wsp:rsid wsp:val=&quot;00D62798&quot;/&gt;&lt;wsp:rsid wsp:val=&quot;00D62949&quot;/&gt;&lt;wsp:rsid wsp:val=&quot;00D62B51&quot;/&gt;&lt;wsp:rsid wsp:val=&quot;00D62DEC&quot;/&gt;&lt;wsp:rsid wsp:val=&quot;00D634D4&quot;/&gt;&lt;wsp:rsid wsp:val=&quot;00D63BAD&quot;/&gt;&lt;wsp:rsid wsp:val=&quot;00D63C5F&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5404&quot;/&gt;&lt;wsp:rsid wsp:val=&quot;00D6575A&quot;/&gt;&lt;wsp:rsid wsp:val=&quot;00D65837&quot;/&gt;&lt;wsp:rsid wsp:val=&quot;00D65AAD&quot;/&gt;&lt;wsp:rsid wsp:val=&quot;00D66022&quot;/&gt;&lt;wsp:rsid wsp:val=&quot;00D66065&quot;/&gt;&lt;wsp:rsid wsp:val=&quot;00D662E2&quot;/&gt;&lt;wsp:rsid wsp:val=&quot;00D66657&quot;/&gt;&lt;wsp:rsid wsp:val=&quot;00D668FD&quot;/&gt;&lt;wsp:rsid wsp:val=&quot;00D66DAA&quot;/&gt;&lt;wsp:rsid wsp:val=&quot;00D7010A&quot;/&gt;&lt;wsp:rsid wsp:val=&quot;00D7040B&quot;/&gt;&lt;wsp:rsid wsp:val=&quot;00D70824&quot;/&gt;&lt;wsp:rsid wsp:val=&quot;00D70F5E&quot;/&gt;&lt;wsp:rsid wsp:val=&quot;00D70F87&quot;/&gt;&lt;wsp:rsid wsp:val=&quot;00D7116B&quot;/&gt;&lt;wsp:rsid wsp:val=&quot;00D7123A&quot;/&gt;&lt;wsp:rsid wsp:val=&quot;00D71259&quot;/&gt;&lt;wsp:rsid wsp:val=&quot;00D71D45&quot;/&gt;&lt;wsp:rsid wsp:val=&quot;00D73209&quot;/&gt;&lt;wsp:rsid wsp:val=&quot;00D73337&quot;/&gt;&lt;wsp:rsid wsp:val=&quot;00D73347&quot;/&gt;&lt;wsp:rsid wsp:val=&quot;00D73A3C&quot;/&gt;&lt;wsp:rsid wsp:val=&quot;00D73A6B&quot;/&gt;&lt;wsp:rsid wsp:val=&quot;00D73B96&quot;/&gt;&lt;wsp:rsid wsp:val=&quot;00D73DAD&quot;/&gt;&lt;wsp:rsid wsp:val=&quot;00D73DE0&quot;/&gt;&lt;wsp:rsid wsp:val=&quot;00D73E0D&quot;/&gt;&lt;wsp:rsid wsp:val=&quot;00D740A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491&quot;/&gt;&lt;wsp:rsid wsp:val=&quot;00D817FD&quot;/&gt;&lt;wsp:rsid wsp:val=&quot;00D81AF1&quot;/&gt;&lt;wsp:rsid wsp:val=&quot;00D81E9C&quot;/&gt;&lt;wsp:rsid wsp:val=&quot;00D820F3&quot;/&gt;&lt;wsp:rsid wsp:val=&quot;00D82543&quot;/&gt;&lt;wsp:rsid wsp:val=&quot;00D829AC&quot;/&gt;&lt;wsp:rsid wsp:val=&quot;00D82CF4&quot;/&gt;&lt;wsp:rsid wsp:val=&quot;00D83401&quot;/&gt;&lt;wsp:rsid wsp:val=&quot;00D838CD&quot;/&gt;&lt;wsp:rsid wsp:val=&quot;00D83B14&quot;/&gt;&lt;wsp:rsid wsp:val=&quot;00D83EE4&quot;/&gt;&lt;wsp:rsid wsp:val=&quot;00D84268&quot;/&gt;&lt;wsp:rsid wsp:val=&quot;00D84464&quot;/&gt;&lt;wsp:rsid wsp:val=&quot;00D846C5&quot;/&gt;&lt;wsp:rsid wsp:val=&quot;00D84B19&quot;/&gt;&lt;wsp:rsid wsp:val=&quot;00D853C3&quot;/&gt;&lt;wsp:rsid wsp:val=&quot;00D8588D&quot;/&gt;&lt;wsp:rsid wsp:val=&quot;00D85C44&quot;/&gt;&lt;wsp:rsid wsp:val=&quot;00D86343&quot;/&gt;&lt;wsp:rsid wsp:val=&quot;00D86B2B&quot;/&gt;&lt;wsp:rsid wsp:val=&quot;00D86B37&quot;/&gt;&lt;wsp:rsid wsp:val=&quot;00D86ED1&quot;/&gt;&lt;wsp:rsid wsp:val=&quot;00D87154&quot;/&gt;&lt;wsp:rsid wsp:val=&quot;00D8757E&quot;/&gt;&lt;wsp:rsid wsp:val=&quot;00D8778A&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8C&quot;/&gt;&lt;wsp:rsid wsp:val=&quot;00D921E5&quot;/&gt;&lt;wsp:rsid wsp:val=&quot;00D92265&quot;/&gt;&lt;wsp:rsid wsp:val=&quot;00D9230B&quot;/&gt;&lt;wsp:rsid wsp:val=&quot;00D923B9&quot;/&gt;&lt;wsp:rsid wsp:val=&quot;00D92558&quot;/&gt;&lt;wsp:rsid wsp:val=&quot;00D92559&quot;/&gt;&lt;wsp:rsid wsp:val=&quot;00D925F1&quot;/&gt;&lt;wsp:rsid wsp:val=&quot;00D92633&quot;/&gt;&lt;wsp:rsid wsp:val=&quot;00D92CBC&quot;/&gt;&lt;wsp:rsid wsp:val=&quot;00D92FD3&quot;/&gt;&lt;wsp:rsid wsp:val=&quot;00D931F2&quot;/&gt;&lt;wsp:rsid wsp:val=&quot;00D93D5E&quot;/&gt;&lt;wsp:rsid wsp:val=&quot;00D948A0&quot;/&gt;&lt;wsp:rsid wsp:val=&quot;00D94BB0&quot;/&gt;&lt;wsp:rsid wsp:val=&quot;00D94C0C&quot;/&gt;&lt;wsp:rsid wsp:val=&quot;00D94FF3&quot;/&gt;&lt;wsp:rsid wsp:val=&quot;00D957C0&quot;/&gt;&lt;wsp:rsid wsp:val=&quot;00D95BF0&quot;/&gt;&lt;wsp:rsid wsp:val=&quot;00D95BFF&quot;/&gt;&lt;wsp:rsid wsp:val=&quot;00D95F44&quot;/&gt;&lt;wsp:rsid wsp:val=&quot;00D96193&quot;/&gt;&lt;wsp:rsid wsp:val=&quot;00D96780&quot;/&gt;&lt;wsp:rsid wsp:val=&quot;00D96DD2&quot;/&gt;&lt;wsp:rsid wsp:val=&quot;00D97DCE&quot;/&gt;&lt;wsp:rsid wsp:val=&quot;00D97E86&quot;/&gt;&lt;wsp:rsid wsp:val=&quot;00DA0FC0&quot;/&gt;&lt;wsp:rsid wsp:val=&quot;00DA1054&quot;/&gt;&lt;wsp:rsid wsp:val=&quot;00DA1D80&quot;/&gt;&lt;wsp:rsid wsp:val=&quot;00DA2046&quot;/&gt;&lt;wsp:rsid wsp:val=&quot;00DA23D2&quot;/&gt;&lt;wsp:rsid wsp:val=&quot;00DA25F8&quot;/&gt;&lt;wsp:rsid wsp:val=&quot;00DA29C4&quot;/&gt;&lt;wsp:rsid wsp:val=&quot;00DA2B47&quot;/&gt;&lt;wsp:rsid wsp:val=&quot;00DA2CD7&quot;/&gt;&lt;wsp:rsid wsp:val=&quot;00DA2D90&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571D&quot;/&gt;&lt;wsp:rsid wsp:val=&quot;00DA59A6&quot;/&gt;&lt;wsp:rsid wsp:val=&quot;00DA5A53&quot;/&gt;&lt;wsp:rsid wsp:val=&quot;00DA5CA9&quot;/&gt;&lt;wsp:rsid wsp:val=&quot;00DA5E35&quot;/&gt;&lt;wsp:rsid wsp:val=&quot;00DA5E7E&quot;/&gt;&lt;wsp:rsid wsp:val=&quot;00DA5EB0&quot;/&gt;&lt;wsp:rsid wsp:val=&quot;00DA64EB&quot;/&gt;&lt;wsp:rsid wsp:val=&quot;00DA714A&quot;/&gt;&lt;wsp:rsid wsp:val=&quot;00DA71AF&quot;/&gt;&lt;wsp:rsid wsp:val=&quot;00DA727D&quot;/&gt;&lt;wsp:rsid wsp:val=&quot;00DA7A85&quot;/&gt;&lt;wsp:rsid wsp:val=&quot;00DA7B43&quot;/&gt;&lt;wsp:rsid wsp:val=&quot;00DA7BC7&quot;/&gt;&lt;wsp:rsid wsp:val=&quot;00DA7E4C&quot;/&gt;&lt;wsp:rsid wsp:val=&quot;00DB0487&quot;/&gt;&lt;wsp:rsid wsp:val=&quot;00DB0564&quot;/&gt;&lt;wsp:rsid wsp:val=&quot;00DB081D&quot;/&gt;&lt;wsp:rsid wsp:val=&quot;00DB09EE&quot;/&gt;&lt;wsp:rsid wsp:val=&quot;00DB1239&quot;/&gt;&lt;wsp:rsid wsp:val=&quot;00DB1539&quot;/&gt;&lt;wsp:rsid wsp:val=&quot;00DB1F98&quot;/&gt;&lt;wsp:rsid wsp:val=&quot;00DB2551&quot;/&gt;&lt;wsp:rsid wsp:val=&quot;00DB286C&quot;/&gt;&lt;wsp:rsid wsp:val=&quot;00DB2B98&quot;/&gt;&lt;wsp:rsid wsp:val=&quot;00DB2DC2&quot;/&gt;&lt;wsp:rsid wsp:val=&quot;00DB35C7&quot;/&gt;&lt;wsp:rsid wsp:val=&quot;00DB39DE&quot;/&gt;&lt;wsp:rsid wsp:val=&quot;00DB3D52&quot;/&gt;&lt;wsp:rsid wsp:val=&quot;00DB4267&quot;/&gt;&lt;wsp:rsid wsp:val=&quot;00DB42C3&quot;/&gt;&lt;wsp:rsid wsp:val=&quot;00DB4322&quot;/&gt;&lt;wsp:rsid wsp:val=&quot;00DB4F9D&quot;/&gt;&lt;wsp:rsid wsp:val=&quot;00DB5512&quot;/&gt;&lt;wsp:rsid wsp:val=&quot;00DB5863&quot;/&gt;&lt;wsp:rsid wsp:val=&quot;00DB5A21&quot;/&gt;&lt;wsp:rsid wsp:val=&quot;00DB5BEA&quot;/&gt;&lt;wsp:rsid wsp:val=&quot;00DB5CAA&quot;/&gt;&lt;wsp:rsid wsp:val=&quot;00DB5DEB&quot;/&gt;&lt;wsp:rsid wsp:val=&quot;00DB5EE5&quot;/&gt;&lt;wsp:rsid wsp:val=&quot;00DB62A6&quot;/&gt;&lt;wsp:rsid wsp:val=&quot;00DB6500&quot;/&gt;&lt;wsp:rsid wsp:val=&quot;00DB6598&quot;/&gt;&lt;wsp:rsid wsp:val=&quot;00DB6798&quot;/&gt;&lt;wsp:rsid wsp:val=&quot;00DB68B4&quot;/&gt;&lt;wsp:rsid wsp:val=&quot;00DB68FF&quot;/&gt;&lt;wsp:rsid wsp:val=&quot;00DB6FA9&quot;/&gt;&lt;wsp:rsid wsp:val=&quot;00DB71FD&quot;/&gt;&lt;wsp:rsid wsp:val=&quot;00DB7427&quot;/&gt;&lt;wsp:rsid wsp:val=&quot;00DB749A&quot;/&gt;&lt;wsp:rsid wsp:val=&quot;00DB777F&quot;/&gt;&lt;wsp:rsid wsp:val=&quot;00DB79CC&quot;/&gt;&lt;wsp:rsid wsp:val=&quot;00DB7D70&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62B&quot;/&gt;&lt;wsp:rsid wsp:val=&quot;00DC1763&quot;/&gt;&lt;wsp:rsid wsp:val=&quot;00DC2188&quot;/&gt;&lt;wsp:rsid wsp:val=&quot;00DC22B7&quot;/&gt;&lt;wsp:rsid wsp:val=&quot;00DC22C5&quot;/&gt;&lt;wsp:rsid wsp:val=&quot;00DC257F&quot;/&gt;&lt;wsp:rsid wsp:val=&quot;00DC2898&quot;/&gt;&lt;wsp:rsid wsp:val=&quot;00DC28A6&quot;/&gt;&lt;wsp:rsid wsp:val=&quot;00DC28EC&quot;/&gt;&lt;wsp:rsid wsp:val=&quot;00DC392F&quot;/&gt;&lt;wsp:rsid wsp:val=&quot;00DC3E1F&quot;/&gt;&lt;wsp:rsid wsp:val=&quot;00DC452B&quot;/&gt;&lt;wsp:rsid wsp:val=&quot;00DC4B72&quot;/&gt;&lt;wsp:rsid wsp:val=&quot;00DC4CCD&quot;/&gt;&lt;wsp:rsid wsp:val=&quot;00DC4D82&quot;/&gt;&lt;wsp:rsid wsp:val=&quot;00DC4E9C&quot;/&gt;&lt;wsp:rsid wsp:val=&quot;00DC522A&quot;/&gt;&lt;wsp:rsid wsp:val=&quot;00DC522F&quot;/&gt;&lt;wsp:rsid wsp:val=&quot;00DC560A&quot;/&gt;&lt;wsp:rsid wsp:val=&quot;00DC574D&quot;/&gt;&lt;wsp:rsid wsp:val=&quot;00DC588E&quot;/&gt;&lt;wsp:rsid wsp:val=&quot;00DC592C&quot;/&gt;&lt;wsp:rsid wsp:val=&quot;00DC5E66&quot;/&gt;&lt;wsp:rsid wsp:val=&quot;00DC65D8&quot;/&gt;&lt;wsp:rsid wsp:val=&quot;00DC6A94&quot;/&gt;&lt;wsp:rsid wsp:val=&quot;00DC6B82&quot;/&gt;&lt;wsp:rsid wsp:val=&quot;00DC7073&quot;/&gt;&lt;wsp:rsid wsp:val=&quot;00DC765F&quot;/&gt;&lt;wsp:rsid wsp:val=&quot;00DC7722&quot;/&gt;&lt;wsp:rsid wsp:val=&quot;00DC7890&quot;/&gt;&lt;wsp:rsid wsp:val=&quot;00DC7DAD&quot;/&gt;&lt;wsp:rsid wsp:val=&quot;00DC7E92&quot;/&gt;&lt;wsp:rsid wsp:val=&quot;00DD02C4&quot;/&gt;&lt;wsp:rsid wsp:val=&quot;00DD0877&quot;/&gt;&lt;wsp:rsid wsp:val=&quot;00DD0C93&quot;/&gt;&lt;wsp:rsid wsp:val=&quot;00DD0D46&quot;/&gt;&lt;wsp:rsid wsp:val=&quot;00DD1213&quot;/&gt;&lt;wsp:rsid wsp:val=&quot;00DD128A&quot;/&gt;&lt;wsp:rsid wsp:val=&quot;00DD12B1&quot;/&gt;&lt;wsp:rsid wsp:val=&quot;00DD12B5&quot;/&gt;&lt;wsp:rsid wsp:val=&quot;00DD1422&quot;/&gt;&lt;wsp:rsid wsp:val=&quot;00DD1947&quot;/&gt;&lt;wsp:rsid wsp:val=&quot;00DD1A59&quot;/&gt;&lt;wsp:rsid wsp:val=&quot;00DD1ED7&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476F&quot;/&gt;&lt;wsp:rsid wsp:val=&quot;00DD49D3&quot;/&gt;&lt;wsp:rsid wsp:val=&quot;00DD50F2&quot;/&gt;&lt;wsp:rsid wsp:val=&quot;00DD550A&quot;/&gt;&lt;wsp:rsid wsp:val=&quot;00DD598B&quot;/&gt;&lt;wsp:rsid wsp:val=&quot;00DD59BF&quot;/&gt;&lt;wsp:rsid wsp:val=&quot;00DD5BBE&quot;/&gt;&lt;wsp:rsid wsp:val=&quot;00DD6396&quot;/&gt;&lt;wsp:rsid wsp:val=&quot;00DD6A58&quot;/&gt;&lt;wsp:rsid wsp:val=&quot;00DD6C70&quot;/&gt;&lt;wsp:rsid wsp:val=&quot;00DD6CED&quot;/&gt;&lt;wsp:rsid wsp:val=&quot;00DD6DA2&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6D3&quot;/&gt;&lt;wsp:rsid wsp:val=&quot;00DE279F&quot;/&gt;&lt;wsp:rsid wsp:val=&quot;00DE27ED&quot;/&gt;&lt;wsp:rsid wsp:val=&quot;00DE2D4B&quot;/&gt;&lt;wsp:rsid wsp:val=&quot;00DE3083&quot;/&gt;&lt;wsp:rsid wsp:val=&quot;00DE38C2&quot;/&gt;&lt;wsp:rsid wsp:val=&quot;00DE3915&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516B&quot;/&gt;&lt;wsp:rsid wsp:val=&quot;00DE53E4&quot;/&gt;&lt;wsp:rsid wsp:val=&quot;00DE5E4B&quot;/&gt;&lt;wsp:rsid wsp:val=&quot;00DE603C&quot;/&gt;&lt;wsp:rsid wsp:val=&quot;00DE61AA&quot;/&gt;&lt;wsp:rsid wsp:val=&quot;00DE629B&quot;/&gt;&lt;wsp:rsid wsp:val=&quot;00DE62E3&quot;/&gt;&lt;wsp:rsid wsp:val=&quot;00DE7012&quot;/&gt;&lt;wsp:rsid wsp:val=&quot;00DE7391&quot;/&gt;&lt;wsp:rsid wsp:val=&quot;00DE7521&quot;/&gt;&lt;wsp:rsid wsp:val=&quot;00DE7D03&quot;/&gt;&lt;wsp:rsid wsp:val=&quot;00DF02EC&quot;/&gt;&lt;wsp:rsid wsp:val=&quot;00DF0D33&quot;/&gt;&lt;wsp:rsid wsp:val=&quot;00DF0E63&quot;/&gt;&lt;wsp:rsid wsp:val=&quot;00DF1225&quot;/&gt;&lt;wsp:rsid wsp:val=&quot;00DF1280&quot;/&gt;&lt;wsp:rsid wsp:val=&quot;00DF1300&quot;/&gt;&lt;wsp:rsid wsp:val=&quot;00DF1453&quot;/&gt;&lt;wsp:rsid wsp:val=&quot;00DF1ADA&quot;/&gt;&lt;wsp:rsid wsp:val=&quot;00DF1CFA&quot;/&gt;&lt;wsp:rsid wsp:val=&quot;00DF1DE2&quot;/&gt;&lt;wsp:rsid wsp:val=&quot;00DF1FD6&quot;/&gt;&lt;wsp:rsid wsp:val=&quot;00DF26D0&quot;/&gt;&lt;wsp:rsid wsp:val=&quot;00DF28A8&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4091&quot;/&gt;&lt;wsp:rsid wsp:val=&quot;00DF4158&quot;/&gt;&lt;wsp:rsid wsp:val=&quot;00DF440F&quot;/&gt;&lt;wsp:rsid wsp:val=&quot;00DF4430&quot;/&gt;&lt;wsp:rsid wsp:val=&quot;00DF452A&quot;/&gt;&lt;wsp:rsid wsp:val=&quot;00DF4920&quot;/&gt;&lt;wsp:rsid wsp:val=&quot;00DF4BE5&quot;/&gt;&lt;wsp:rsid wsp:val=&quot;00DF4C07&quot;/&gt;&lt;wsp:rsid wsp:val=&quot;00DF4DEA&quot;/&gt;&lt;wsp:rsid wsp:val=&quot;00DF4F19&quot;/&gt;&lt;wsp:rsid wsp:val=&quot;00DF5270&quot;/&gt;&lt;wsp:rsid wsp:val=&quot;00DF54BE&quot;/&gt;&lt;wsp:rsid wsp:val=&quot;00DF5759&quot;/&gt;&lt;wsp:rsid wsp:val=&quot;00DF6014&quot;/&gt;&lt;wsp:rsid wsp:val=&quot;00DF6154&quot;/&gt;&lt;wsp:rsid wsp:val=&quot;00DF66C2&quot;/&gt;&lt;wsp:rsid wsp:val=&quot;00DF6824&quot;/&gt;&lt;wsp:rsid wsp:val=&quot;00DF6D9C&quot;/&gt;&lt;wsp:rsid wsp:val=&quot;00DF7226&quot;/&gt;&lt;wsp:rsid wsp:val=&quot;00DF7644&quot;/&gt;&lt;wsp:rsid wsp:val=&quot;00DF7C0A&quot;/&gt;&lt;wsp:rsid wsp:val=&quot;00E00018&quot;/&gt;&lt;wsp:rsid wsp:val=&quot;00E004D1&quot;/&gt;&lt;wsp:rsid wsp:val=&quot;00E00A07&quot;/&gt;&lt;wsp:rsid wsp:val=&quot;00E00EFF&quot;/&gt;&lt;wsp:rsid wsp:val=&quot;00E019EA&quot;/&gt;&lt;wsp:rsid wsp:val=&quot;00E0243C&quot;/&gt;&lt;wsp:rsid wsp:val=&quot;00E028E6&quot;/&gt;&lt;wsp:rsid wsp:val=&quot;00E02C20&quot;/&gt;&lt;wsp:rsid wsp:val=&quot;00E03016&quot;/&gt;&lt;wsp:rsid wsp:val=&quot;00E032C1&quot;/&gt;&lt;wsp:rsid wsp:val=&quot;00E039C0&quot;/&gt;&lt;wsp:rsid wsp:val=&quot;00E046C1&quot;/&gt;&lt;wsp:rsid wsp:val=&quot;00E049EC&quot;/&gt;&lt;wsp:rsid wsp:val=&quot;00E04EE6&quot;/&gt;&lt;wsp:rsid wsp:val=&quot;00E04FFA&quot;/&gt;&lt;wsp:rsid wsp:val=&quot;00E05A43&quot;/&gt;&lt;wsp:rsid wsp:val=&quot;00E05B03&quot;/&gt;&lt;wsp:rsid wsp:val=&quot;00E05C6E&quot;/&gt;&lt;wsp:rsid wsp:val=&quot;00E060A2&quot;/&gt;&lt;wsp:rsid wsp:val=&quot;00E069D6&quot;/&gt;&lt;wsp:rsid wsp:val=&quot;00E06AF4&quot;/&gt;&lt;wsp:rsid wsp:val=&quot;00E072FB&quot;/&gt;&lt;wsp:rsid wsp:val=&quot;00E07686&quot;/&gt;&lt;wsp:rsid wsp:val=&quot;00E079CA&quot;/&gt;&lt;wsp:rsid wsp:val=&quot;00E07E45&quot;/&gt;&lt;wsp:rsid wsp:val=&quot;00E07F16&quot;/&gt;&lt;wsp:rsid wsp:val=&quot;00E1007C&quot;/&gt;&lt;wsp:rsid wsp:val=&quot;00E102BD&quot;/&gt;&lt;wsp:rsid wsp:val=&quot;00E1039D&quot;/&gt;&lt;wsp:rsid wsp:val=&quot;00E103F8&quot;/&gt;&lt;wsp:rsid wsp:val=&quot;00E104DE&quot;/&gt;&lt;wsp:rsid wsp:val=&quot;00E1074E&quot;/&gt;&lt;wsp:rsid wsp:val=&quot;00E1084A&quot;/&gt;&lt;wsp:rsid wsp:val=&quot;00E10E38&quot;/&gt;&lt;wsp:rsid wsp:val=&quot;00E11DCD&quot;/&gt;&lt;wsp:rsid wsp:val=&quot;00E11EB8&quot;/&gt;&lt;wsp:rsid wsp:val=&quot;00E125EE&quot;/&gt;&lt;wsp:rsid wsp:val=&quot;00E12775&quot;/&gt;&lt;wsp:rsid wsp:val=&quot;00E12A5A&quot;/&gt;&lt;wsp:rsid wsp:val=&quot;00E12BDF&quot;/&gt;&lt;wsp:rsid wsp:val=&quot;00E12DAD&quot;/&gt;&lt;wsp:rsid wsp:val=&quot;00E136AE&quot;/&gt;&lt;wsp:rsid wsp:val=&quot;00E136E0&quot;/&gt;&lt;wsp:rsid wsp:val=&quot;00E139D0&quot;/&gt;&lt;wsp:rsid wsp:val=&quot;00E13AA4&quot;/&gt;&lt;wsp:rsid wsp:val=&quot;00E143F1&quot;/&gt;&lt;wsp:rsid wsp:val=&quot;00E145E0&quot;/&gt;&lt;wsp:rsid wsp:val=&quot;00E14913&quot;/&gt;&lt;wsp:rsid wsp:val=&quot;00E14BB9&quot;/&gt;&lt;wsp:rsid wsp:val=&quot;00E150B1&quot;/&gt;&lt;wsp:rsid wsp:val=&quot;00E15170&quot;/&gt;&lt;wsp:rsid wsp:val=&quot;00E15352&quot;/&gt;&lt;wsp:rsid wsp:val=&quot;00E154A1&quot;/&gt;&lt;wsp:rsid wsp:val=&quot;00E15686&quot;/&gt;&lt;wsp:rsid wsp:val=&quot;00E15B4D&quot;/&gt;&lt;wsp:rsid wsp:val=&quot;00E1626E&quot;/&gt;&lt;wsp:rsid wsp:val=&quot;00E164E8&quot;/&gt;&lt;wsp:rsid wsp:val=&quot;00E1654E&quot;/&gt;&lt;wsp:rsid wsp:val=&quot;00E167D4&quot;/&gt;&lt;wsp:rsid wsp:val=&quot;00E175FF&quot;/&gt;&lt;wsp:rsid wsp:val=&quot;00E17C0D&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89F&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851&quot;/&gt;&lt;wsp:rsid wsp:val=&quot;00E23ACC&quot;/&gt;&lt;wsp:rsid wsp:val=&quot;00E23ADB&quot;/&gt;&lt;wsp:rsid wsp:val=&quot;00E23BD5&quot;/&gt;&lt;wsp:rsid wsp:val=&quot;00E243E6&quot;/&gt;&lt;wsp:rsid wsp:val=&quot;00E2446F&quot;/&gt;&lt;wsp:rsid wsp:val=&quot;00E250DB&quot;/&gt;&lt;wsp:rsid wsp:val=&quot;00E259BD&quot;/&gt;&lt;wsp:rsid wsp:val=&quot;00E25F49&quot;/&gt;&lt;wsp:rsid wsp:val=&quot;00E2617B&quot;/&gt;&lt;wsp:rsid wsp:val=&quot;00E26295&quot;/&gt;&lt;wsp:rsid wsp:val=&quot;00E264F5&quot;/&gt;&lt;wsp:rsid wsp:val=&quot;00E2690E&quot;/&gt;&lt;wsp:rsid wsp:val=&quot;00E272FE&quot;/&gt;&lt;wsp:rsid wsp:val=&quot;00E27AA2&quot;/&gt;&lt;wsp:rsid wsp:val=&quot;00E27E5C&quot;/&gt;&lt;wsp:rsid wsp:val=&quot;00E300F1&quot;/&gt;&lt;wsp:rsid wsp:val=&quot;00E30388&quot;/&gt;&lt;wsp:rsid wsp:val=&quot;00E30505&quot;/&gt;&lt;wsp:rsid wsp:val=&quot;00E30517&quot;/&gt;&lt;wsp:rsid wsp:val=&quot;00E3070A&quot;/&gt;&lt;wsp:rsid wsp:val=&quot;00E30A72&quot;/&gt;&lt;wsp:rsid wsp:val=&quot;00E31371&quot;/&gt;&lt;wsp:rsid wsp:val=&quot;00E31506&quot;/&gt;&lt;wsp:rsid wsp:val=&quot;00E3169E&quot;/&gt;&lt;wsp:rsid wsp:val=&quot;00E31E91&quot;/&gt;&lt;wsp:rsid wsp:val=&quot;00E3222F&quot;/&gt;&lt;wsp:rsid wsp:val=&quot;00E32551&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B1B&quot;/&gt;&lt;wsp:rsid wsp:val=&quot;00E33B7B&quot;/&gt;&lt;wsp:rsid wsp:val=&quot;00E33BB9&quot;/&gt;&lt;wsp:rsid wsp:val=&quot;00E33E4D&quot;/&gt;&lt;wsp:rsid wsp:val=&quot;00E340EC&quot;/&gt;&lt;wsp:rsid wsp:val=&quot;00E3457A&quot;/&gt;&lt;wsp:rsid wsp:val=&quot;00E34ED3&quot;/&gt;&lt;wsp:rsid wsp:val=&quot;00E34F08&quot;/&gt;&lt;wsp:rsid wsp:val=&quot;00E35225&quot;/&gt;&lt;wsp:rsid wsp:val=&quot;00E35F47&quot;/&gt;&lt;wsp:rsid wsp:val=&quot;00E360A5&quot;/&gt;&lt;wsp:rsid wsp:val=&quot;00E362BC&quot;/&gt;&lt;wsp:rsid wsp:val=&quot;00E36D92&quot;/&gt;&lt;wsp:rsid wsp:val=&quot;00E36E65&quot;/&gt;&lt;wsp:rsid wsp:val=&quot;00E377BF&quot;/&gt;&lt;wsp:rsid wsp:val=&quot;00E37C25&quot;/&gt;&lt;wsp:rsid wsp:val=&quot;00E37FDC&quot;/&gt;&lt;wsp:rsid wsp:val=&quot;00E40362&quot;/&gt;&lt;wsp:rsid wsp:val=&quot;00E40DAE&quot;/&gt;&lt;wsp:rsid wsp:val=&quot;00E41479&quot;/&gt;&lt;wsp:rsid wsp:val=&quot;00E416D6&quot;/&gt;&lt;wsp:rsid wsp:val=&quot;00E41A3E&quot;/&gt;&lt;wsp:rsid wsp:val=&quot;00E41D2F&quot;/&gt;&lt;wsp:rsid wsp:val=&quot;00E41DE5&quot;/&gt;&lt;wsp:rsid wsp:val=&quot;00E426ED&quot;/&gt;&lt;wsp:rsid wsp:val=&quot;00E42FF3&quot;/&gt;&lt;wsp:rsid wsp:val=&quot;00E430D1&quot;/&gt;&lt;wsp:rsid wsp:val=&quot;00E432AE&quot;/&gt;&lt;wsp:rsid wsp:val=&quot;00E4333D&quot;/&gt;&lt;wsp:rsid wsp:val=&quot;00E4356E&quot;/&gt;&lt;wsp:rsid wsp:val=&quot;00E43926&quot;/&gt;&lt;wsp:rsid wsp:val=&quot;00E43F1E&quot;/&gt;&lt;wsp:rsid wsp:val=&quot;00E43FBE&quot;/&gt;&lt;wsp:rsid wsp:val=&quot;00E441F2&quot;/&gt;&lt;wsp:rsid wsp:val=&quot;00E44F3C&quot;/&gt;&lt;wsp:rsid wsp:val=&quot;00E452D0&quot;/&gt;&lt;wsp:rsid wsp:val=&quot;00E45A9D&quot;/&gt;&lt;wsp:rsid wsp:val=&quot;00E460A1&quot;/&gt;&lt;wsp:rsid wsp:val=&quot;00E4664C&quot;/&gt;&lt;wsp:rsid wsp:val=&quot;00E46669&quot;/&gt;&lt;wsp:rsid wsp:val=&quot;00E46809&quot;/&gt;&lt;wsp:rsid wsp:val=&quot;00E46814&quot;/&gt;&lt;wsp:rsid wsp:val=&quot;00E46CC9&quot;/&gt;&lt;wsp:rsid wsp:val=&quot;00E47419&quot;/&gt;&lt;wsp:rsid wsp:val=&quot;00E47428&quot;/&gt;&lt;wsp:rsid wsp:val=&quot;00E477CA&quot;/&gt;&lt;wsp:rsid wsp:val=&quot;00E47878&quot;/&gt;&lt;wsp:rsid wsp:val=&quot;00E47B8B&quot;/&gt;&lt;wsp:rsid wsp:val=&quot;00E47D5F&quot;/&gt;&lt;wsp:rsid wsp:val=&quot;00E47D96&quot;/&gt;&lt;wsp:rsid wsp:val=&quot;00E47F91&quot;/&gt;&lt;wsp:rsid wsp:val=&quot;00E50315&quot;/&gt;&lt;wsp:rsid wsp:val=&quot;00E509DA&quot;/&gt;&lt;wsp:rsid wsp:val=&quot;00E50FF0&quot;/&gt;&lt;wsp:rsid wsp:val=&quot;00E510B5&quot;/&gt;&lt;wsp:rsid wsp:val=&quot;00E51548&quot;/&gt;&lt;wsp:rsid wsp:val=&quot;00E515A3&quot;/&gt;&lt;wsp:rsid wsp:val=&quot;00E516B4&quot;/&gt;&lt;wsp:rsid wsp:val=&quot;00E51817&quot;/&gt;&lt;wsp:rsid wsp:val=&quot;00E51A31&quot;/&gt;&lt;wsp:rsid wsp:val=&quot;00E51ABD&quot;/&gt;&lt;wsp:rsid wsp:val=&quot;00E51E23&quot;/&gt;&lt;wsp:rsid wsp:val=&quot;00E51E68&quot;/&gt;&lt;wsp:rsid wsp:val=&quot;00E52CCE&quot;/&gt;&lt;wsp:rsid wsp:val=&quot;00E52F76&quot;/&gt;&lt;wsp:rsid wsp:val=&quot;00E5315C&quot;/&gt;&lt;wsp:rsid wsp:val=&quot;00E53370&quot;/&gt;&lt;wsp:rsid wsp:val=&quot;00E538E0&quot;/&gt;&lt;wsp:rsid wsp:val=&quot;00E54D33&quot;/&gt;&lt;wsp:rsid wsp:val=&quot;00E55221&quot;/&gt;&lt;wsp:rsid wsp:val=&quot;00E55627&quot;/&gt;&lt;wsp:rsid wsp:val=&quot;00E55AEB&quot;/&gt;&lt;wsp:rsid wsp:val=&quot;00E56064&quot;/&gt;&lt;wsp:rsid wsp:val=&quot;00E56E29&quot;/&gt;&lt;wsp:rsid wsp:val=&quot;00E5711F&quot;/&gt;&lt;wsp:rsid wsp:val=&quot;00E57121&quot;/&gt;&lt;wsp:rsid wsp:val=&quot;00E572B2&quot;/&gt;&lt;wsp:rsid wsp:val=&quot;00E572CE&quot;/&gt;&lt;wsp:rsid wsp:val=&quot;00E5765B&quot;/&gt;&lt;wsp:rsid wsp:val=&quot;00E57A3C&quot;/&gt;&lt;wsp:rsid wsp:val=&quot;00E57DA7&quot;/&gt;&lt;wsp:rsid wsp:val=&quot;00E6000E&quot;/&gt;&lt;wsp:rsid wsp:val=&quot;00E602C9&quot;/&gt;&lt;wsp:rsid wsp:val=&quot;00E6043C&quot;/&gt;&lt;wsp:rsid wsp:val=&quot;00E60730&quot;/&gt;&lt;wsp:rsid wsp:val=&quot;00E608B7&quot;/&gt;&lt;wsp:rsid wsp:val=&quot;00E60D6F&quot;/&gt;&lt;wsp:rsid wsp:val=&quot;00E60F80&quot;/&gt;&lt;wsp:rsid wsp:val=&quot;00E61DAC&quot;/&gt;&lt;wsp:rsid wsp:val=&quot;00E624DA&quot;/&gt;&lt;wsp:rsid wsp:val=&quot;00E6275D&quot;/&gt;&lt;wsp:rsid wsp:val=&quot;00E629F9&quot;/&gt;&lt;wsp:rsid wsp:val=&quot;00E62AF2&quot;/&gt;&lt;wsp:rsid wsp:val=&quot;00E62B5D&quot;/&gt;&lt;wsp:rsid wsp:val=&quot;00E62D6E&quot;/&gt;&lt;wsp:rsid wsp:val=&quot;00E630F7&quot;/&gt;&lt;wsp:rsid wsp:val=&quot;00E632B7&quot;/&gt;&lt;wsp:rsid wsp:val=&quot;00E63AF2&quot;/&gt;&lt;wsp:rsid wsp:val=&quot;00E63F57&quot;/&gt;&lt;wsp:rsid wsp:val=&quot;00E6412A&quot;/&gt;&lt;wsp:rsid wsp:val=&quot;00E64286&quot;/&gt;&lt;wsp:rsid wsp:val=&quot;00E64763&quot;/&gt;&lt;wsp:rsid wsp:val=&quot;00E64B6C&quot;/&gt;&lt;wsp:rsid wsp:val=&quot;00E64C11&quot;/&gt;&lt;wsp:rsid wsp:val=&quot;00E65321&quot;/&gt;&lt;wsp:rsid wsp:val=&quot;00E6538C&quot;/&gt;&lt;wsp:rsid wsp:val=&quot;00E65E39&quot;/&gt;&lt;wsp:rsid wsp:val=&quot;00E65E6B&quot;/&gt;&lt;wsp:rsid wsp:val=&quot;00E6640D&quot;/&gt;&lt;wsp:rsid wsp:val=&quot;00E6682F&quot;/&gt;&lt;wsp:rsid wsp:val=&quot;00E701D0&quot;/&gt;&lt;wsp:rsid wsp:val=&quot;00E705E5&quot;/&gt;&lt;wsp:rsid wsp:val=&quot;00E70B0C&quot;/&gt;&lt;wsp:rsid wsp:val=&quot;00E70F1E&quot;/&gt;&lt;wsp:rsid wsp:val=&quot;00E71DF1&quot;/&gt;&lt;wsp:rsid wsp:val=&quot;00E722EF&quot;/&gt;&lt;wsp:rsid wsp:val=&quot;00E723D3&quot;/&gt;&lt;wsp:rsid wsp:val=&quot;00E7242A&quot;/&gt;&lt;wsp:rsid wsp:val=&quot;00E7245A&quot;/&gt;&lt;wsp:rsid wsp:val=&quot;00E72A2A&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CA1&quot;/&gt;&lt;wsp:rsid wsp:val=&quot;00E74DDD&quot;/&gt;&lt;wsp:rsid wsp:val=&quot;00E7524F&quot;/&gt;&lt;wsp:rsid wsp:val=&quot;00E7556D&quot;/&gt;&lt;wsp:rsid wsp:val=&quot;00E756F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F9F&quot;/&gt;&lt;wsp:rsid wsp:val=&quot;00E81FFC&quot;/&gt;&lt;wsp:rsid wsp:val=&quot;00E826C8&quot;/&gt;&lt;wsp:rsid wsp:val=&quot;00E828DA&quot;/&gt;&lt;wsp:rsid wsp:val=&quot;00E82B9F&quot;/&gt;&lt;wsp:rsid wsp:val=&quot;00E83280&quot;/&gt;&lt;wsp:rsid wsp:val=&quot;00E832C9&quot;/&gt;&lt;wsp:rsid wsp:val=&quot;00E83469&quot;/&gt;&lt;wsp:rsid wsp:val=&quot;00E83D52&quot;/&gt;&lt;wsp:rsid wsp:val=&quot;00E83E6E&quot;/&gt;&lt;wsp:rsid wsp:val=&quot;00E83EE9&quot;/&gt;&lt;wsp:rsid wsp:val=&quot;00E843C5&quot;/&gt;&lt;wsp:rsid wsp:val=&quot;00E84A16&quot;/&gt;&lt;wsp:rsid wsp:val=&quot;00E84A59&quot;/&gt;&lt;wsp:rsid wsp:val=&quot;00E84E78&quot;/&gt;&lt;wsp:rsid wsp:val=&quot;00E850F7&quot;/&gt;&lt;wsp:rsid wsp:val=&quot;00E852EE&quot;/&gt;&lt;wsp:rsid wsp:val=&quot;00E85483&quot;/&gt;&lt;wsp:rsid wsp:val=&quot;00E859CA&quot;/&gt;&lt;wsp:rsid wsp:val=&quot;00E86057&quot;/&gt;&lt;wsp:rsid wsp:val=&quot;00E861F7&quot;/&gt;&lt;wsp:rsid wsp:val=&quot;00E86647&quot;/&gt;&lt;wsp:rsid wsp:val=&quot;00E86BA9&quot;/&gt;&lt;wsp:rsid wsp:val=&quot;00E87565&quot;/&gt;&lt;wsp:rsid wsp:val=&quot;00E877D8&quot;/&gt;&lt;wsp:rsid wsp:val=&quot;00E879F0&quot;/&gt;&lt;wsp:rsid wsp:val=&quot;00E87AE6&quot;/&gt;&lt;wsp:rsid wsp:val=&quot;00E87DC6&quot;/&gt;&lt;wsp:rsid wsp:val=&quot;00E87DCE&quot;/&gt;&lt;wsp:rsid wsp:val=&quot;00E87F95&quot;/&gt;&lt;wsp:rsid wsp:val=&quot;00E90199&quot;/&gt;&lt;wsp:rsid wsp:val=&quot;00E9035E&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FC&quot;/&gt;&lt;wsp:rsid wsp:val=&quot;00E920B8&quot;/&gt;&lt;wsp:rsid wsp:val=&quot;00E9232D&quot;/&gt;&lt;wsp:rsid wsp:val=&quot;00E924C7&quot;/&gt;&lt;wsp:rsid wsp:val=&quot;00E92915&quot;/&gt;&lt;wsp:rsid wsp:val=&quot;00E92A07&quot;/&gt;&lt;wsp:rsid wsp:val=&quot;00E92E29&quot;/&gt;&lt;wsp:rsid wsp:val=&quot;00E92F0A&quot;/&gt;&lt;wsp:rsid wsp:val=&quot;00E93168&quot;/&gt;&lt;wsp:rsid wsp:val=&quot;00E9346A&quot;/&gt;&lt;wsp:rsid wsp:val=&quot;00E93A7A&quot;/&gt;&lt;wsp:rsid wsp:val=&quot;00E93B3D&quot;/&gt;&lt;wsp:rsid wsp:val=&quot;00E93CA2&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627E&quot;/&gt;&lt;wsp:rsid wsp:val=&quot;00E963F1&quot;/&gt;&lt;wsp:rsid wsp:val=&quot;00E9640F&quot;/&gt;&lt;wsp:rsid wsp:val=&quot;00E9694A&quot;/&gt;&lt;wsp:rsid wsp:val=&quot;00E96B89&quot;/&gt;&lt;wsp:rsid wsp:val=&quot;00E96C84&quot;/&gt;&lt;wsp:rsid wsp:val=&quot;00E96EB3&quot;/&gt;&lt;wsp:rsid wsp:val=&quot;00E96FBC&quot;/&gt;&lt;wsp:rsid wsp:val=&quot;00E971B7&quot;/&gt;&lt;wsp:rsid wsp:val=&quot;00E9738B&quot;/&gt;&lt;wsp:rsid wsp:val=&quot;00E97507&quot;/&gt;&lt;wsp:rsid wsp:val=&quot;00EA0281&quot;/&gt;&lt;wsp:rsid wsp:val=&quot;00EA04AD&quot;/&gt;&lt;wsp:rsid wsp:val=&quot;00EA0BD3&quot;/&gt;&lt;wsp:rsid wsp:val=&quot;00EA0BFA&quot;/&gt;&lt;wsp:rsid wsp:val=&quot;00EA0E04&quot;/&gt;&lt;wsp:rsid wsp:val=&quot;00EA0E05&quot;/&gt;&lt;wsp:rsid wsp:val=&quot;00EA0E10&quot;/&gt;&lt;wsp:rsid wsp:val=&quot;00EA1814&quot;/&gt;&lt;wsp:rsid wsp:val=&quot;00EA1B4A&quot;/&gt;&lt;wsp:rsid wsp:val=&quot;00EA1E52&quot;/&gt;&lt;wsp:rsid wsp:val=&quot;00EA1F8B&quot;/&gt;&lt;wsp:rsid wsp:val=&quot;00EA2271&quot;/&gt;&lt;wsp:rsid wsp:val=&quot;00EA23B9&quot;/&gt;&lt;wsp:rsid wsp:val=&quot;00EA2730&quot;/&gt;&lt;wsp:rsid wsp:val=&quot;00EA2ECB&quot;/&gt;&lt;wsp:rsid wsp:val=&quot;00EA300C&quot;/&gt;&lt;wsp:rsid wsp:val=&quot;00EA32DE&quot;/&gt;&lt;wsp:rsid wsp:val=&quot;00EA3601&quot;/&gt;&lt;wsp:rsid wsp:val=&quot;00EA3D67&quot;/&gt;&lt;wsp:rsid wsp:val=&quot;00EA3DB9&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E15&quot;/&gt;&lt;wsp:rsid wsp:val=&quot;00EA7E9E&quot;/&gt;&lt;wsp:rsid wsp:val=&quot;00EA7EF5&quot;/&gt;&lt;wsp:rsid wsp:val=&quot;00EA7F1F&quot;/&gt;&lt;wsp:rsid wsp:val=&quot;00EA7F74&quot;/&gt;&lt;wsp:rsid wsp:val=&quot;00EB0073&quot;/&gt;&lt;wsp:rsid wsp:val=&quot;00EB05DC&quot;/&gt;&lt;wsp:rsid wsp:val=&quot;00EB061D&quot;/&gt;&lt;wsp:rsid wsp:val=&quot;00EB06B4&quot;/&gt;&lt;wsp:rsid wsp:val=&quot;00EB077E&quot;/&gt;&lt;wsp:rsid wsp:val=&quot;00EB0CB0&quot;/&gt;&lt;wsp:rsid wsp:val=&quot;00EB0FCD&quot;/&gt;&lt;wsp:rsid wsp:val=&quot;00EB16A8&quot;/&gt;&lt;wsp:rsid wsp:val=&quot;00EB1705&quot;/&gt;&lt;wsp:rsid wsp:val=&quot;00EB2435&quot;/&gt;&lt;wsp:rsid wsp:val=&quot;00EB269A&quot;/&gt;&lt;wsp:rsid wsp:val=&quot;00EB2B2A&quot;/&gt;&lt;wsp:rsid wsp:val=&quot;00EB338E&quot;/&gt;&lt;wsp:rsid wsp:val=&quot;00EB3495&quot;/&gt;&lt;wsp:rsid wsp:val=&quot;00EB35D4&quot;/&gt;&lt;wsp:rsid wsp:val=&quot;00EB3619&quot;/&gt;&lt;wsp:rsid wsp:val=&quot;00EB3953&quot;/&gt;&lt;wsp:rsid wsp:val=&quot;00EB3AAB&quot;/&gt;&lt;wsp:rsid wsp:val=&quot;00EB3CE0&quot;/&gt;&lt;wsp:rsid wsp:val=&quot;00EB3DB0&quot;/&gt;&lt;wsp:rsid wsp:val=&quot;00EB410B&quot;/&gt;&lt;wsp:rsid wsp:val=&quot;00EB42C8&quot;/&gt;&lt;wsp:rsid wsp:val=&quot;00EB4878&quot;/&gt;&lt;wsp:rsid wsp:val=&quot;00EB4A13&quot;/&gt;&lt;wsp:rsid wsp:val=&quot;00EB52C5&quot;/&gt;&lt;wsp:rsid wsp:val=&quot;00EB534C&quot;/&gt;&lt;wsp:rsid wsp:val=&quot;00EB55D2&quot;/&gt;&lt;wsp:rsid wsp:val=&quot;00EB57E7&quot;/&gt;&lt;wsp:rsid wsp:val=&quot;00EB5A0B&quot;/&gt;&lt;wsp:rsid wsp:val=&quot;00EB5CC3&quot;/&gt;&lt;wsp:rsid wsp:val=&quot;00EB63A7&quot;/&gt;&lt;wsp:rsid wsp:val=&quot;00EB6440&quot;/&gt;&lt;wsp:rsid wsp:val=&quot;00EB6504&quot;/&gt;&lt;wsp:rsid wsp:val=&quot;00EB6698&quot;/&gt;&lt;wsp:rsid wsp:val=&quot;00EB6C27&quot;/&gt;&lt;wsp:rsid wsp:val=&quot;00EB6C53&quot;/&gt;&lt;wsp:rsid wsp:val=&quot;00EB77A5&quot;/&gt;&lt;wsp:rsid wsp:val=&quot;00EB7832&quot;/&gt;&lt;wsp:rsid wsp:val=&quot;00EB7B45&quot;/&gt;&lt;wsp:rsid wsp:val=&quot;00EB7C50&quot;/&gt;&lt;wsp:rsid wsp:val=&quot;00EB7E4D&quot;/&gt;&lt;wsp:rsid wsp:val=&quot;00EB7FE8&quot;/&gt;&lt;wsp:rsid wsp:val=&quot;00EC01DE&quot;/&gt;&lt;wsp:rsid wsp:val=&quot;00EC0A9B&quot;/&gt;&lt;wsp:rsid wsp:val=&quot;00EC0BF0&quot;/&gt;&lt;wsp:rsid wsp:val=&quot;00EC0C90&quot;/&gt;&lt;wsp:rsid wsp:val=&quot;00EC117E&quot;/&gt;&lt;wsp:rsid wsp:val=&quot;00EC1443&quot;/&gt;&lt;wsp:rsid wsp:val=&quot;00EC183D&quot;/&gt;&lt;wsp:rsid wsp:val=&quot;00EC1B6D&quot;/&gt;&lt;wsp:rsid wsp:val=&quot;00EC1D83&quot;/&gt;&lt;wsp:rsid wsp:val=&quot;00EC1E45&quot;/&gt;&lt;wsp:rsid wsp:val=&quot;00EC2E21&quot;/&gt;&lt;wsp:rsid wsp:val=&quot;00EC331F&quot;/&gt;&lt;wsp:rsid wsp:val=&quot;00EC36DD&quot;/&gt;&lt;wsp:rsid wsp:val=&quot;00EC3B1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337&quot;/&gt;&lt;wsp:rsid wsp:val=&quot;00EC6D68&quot;/&gt;&lt;wsp:rsid wsp:val=&quot;00EC7183&quot;/&gt;&lt;wsp:rsid wsp:val=&quot;00EC71AB&quot;/&gt;&lt;wsp:rsid wsp:val=&quot;00EC7C94&quot;/&gt;&lt;wsp:rsid wsp:val=&quot;00ED00D1&quot;/&gt;&lt;wsp:rsid wsp:val=&quot;00ED022F&quot;/&gt;&lt;wsp:rsid wsp:val=&quot;00ED0CE1&quot;/&gt;&lt;wsp:rsid wsp:val=&quot;00ED0DE8&quot;/&gt;&lt;wsp:rsid wsp:val=&quot;00ED0EB9&quot;/&gt;&lt;wsp:rsid wsp:val=&quot;00ED1447&quot;/&gt;&lt;wsp:rsid wsp:val=&quot;00ED19B6&quot;/&gt;&lt;wsp:rsid wsp:val=&quot;00ED1A39&quot;/&gt;&lt;wsp:rsid wsp:val=&quot;00ED20F7&quot;/&gt;&lt;wsp:rsid wsp:val=&quot;00ED24AE&quot;/&gt;&lt;wsp:rsid wsp:val=&quot;00ED28B9&quot;/&gt;&lt;wsp:rsid wsp:val=&quot;00ED2FF1&quot;/&gt;&lt;wsp:rsid wsp:val=&quot;00ED309A&quot;/&gt;&lt;wsp:rsid wsp:val=&quot;00ED3118&quot;/&gt;&lt;wsp:rsid wsp:val=&quot;00ED3207&quot;/&gt;&lt;wsp:rsid wsp:val=&quot;00ED32E7&quot;/&gt;&lt;wsp:rsid wsp:val=&quot;00ED3534&quot;/&gt;&lt;wsp:rsid wsp:val=&quot;00ED35B9&quot;/&gt;&lt;wsp:rsid wsp:val=&quot;00ED367B&quot;/&gt;&lt;wsp:rsid wsp:val=&quot;00ED38D7&quot;/&gt;&lt;wsp:rsid wsp:val=&quot;00ED3B7D&quot;/&gt;&lt;wsp:rsid wsp:val=&quot;00ED3E6E&quot;/&gt;&lt;wsp:rsid wsp:val=&quot;00ED4083&quot;/&gt;&lt;wsp:rsid wsp:val=&quot;00ED5122&quot;/&gt;&lt;wsp:rsid wsp:val=&quot;00ED520E&quot;/&gt;&lt;wsp:rsid wsp:val=&quot;00ED54F7&quot;/&gt;&lt;wsp:rsid wsp:val=&quot;00ED5618&quot;/&gt;&lt;wsp:rsid wsp:val=&quot;00ED58F2&quot;/&gt;&lt;wsp:rsid wsp:val=&quot;00EE08BC&quot;/&gt;&lt;wsp:rsid wsp:val=&quot;00EE09EA&quot;/&gt;&lt;wsp:rsid wsp:val=&quot;00EE0A49&quot;/&gt;&lt;wsp:rsid wsp:val=&quot;00EE0E09&quot;/&gt;&lt;wsp:rsid wsp:val=&quot;00EE12DA&quot;/&gt;&lt;wsp:rsid wsp:val=&quot;00EE14B3&quot;/&gt;&lt;wsp:rsid wsp:val=&quot;00EE15CA&quot;/&gt;&lt;wsp:rsid wsp:val=&quot;00EE18B4&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81B&quot;/&gt;&lt;wsp:rsid wsp:val=&quot;00EE3CE0&quot;/&gt;&lt;wsp:rsid wsp:val=&quot;00EE3DCB&quot;/&gt;&lt;wsp:rsid wsp:val=&quot;00EE5112&quot;/&gt;&lt;wsp:rsid wsp:val=&quot;00EE62B4&quot;/&gt;&lt;wsp:rsid wsp:val=&quot;00EE636D&quot;/&gt;&lt;wsp:rsid wsp:val=&quot;00EE66B1&quot;/&gt;&lt;wsp:rsid wsp:val=&quot;00EE6CC0&quot;/&gt;&lt;wsp:rsid wsp:val=&quot;00EE6E60&quot;/&gt;&lt;wsp:rsid wsp:val=&quot;00EE75D6&quot;/&gt;&lt;wsp:rsid wsp:val=&quot;00EE7966&quot;/&gt;&lt;wsp:rsid wsp:val=&quot;00EE7D91&quot;/&gt;&lt;wsp:rsid wsp:val=&quot;00EE7ECE&quot;/&gt;&lt;wsp:rsid wsp:val=&quot;00EF0225&quot;/&gt;&lt;wsp:rsid wsp:val=&quot;00EF05A6&quot;/&gt;&lt;wsp:rsid wsp:val=&quot;00EF082A&quot;/&gt;&lt;wsp:rsid wsp:val=&quot;00EF0A28&quot;/&gt;&lt;wsp:rsid wsp:val=&quot;00EF0E50&quot;/&gt;&lt;wsp:rsid wsp:val=&quot;00EF118F&quot;/&gt;&lt;wsp:rsid wsp:val=&quot;00EF1287&quot;/&gt;&lt;wsp:rsid wsp:val=&quot;00EF1333&quot;/&gt;&lt;wsp:rsid wsp:val=&quot;00EF20FD&quot;/&gt;&lt;wsp:rsid wsp:val=&quot;00EF2786&quot;/&gt;&lt;wsp:rsid wsp:val=&quot;00EF2A1F&quot;/&gt;&lt;wsp:rsid wsp:val=&quot;00EF2C3D&quot;/&gt;&lt;wsp:rsid wsp:val=&quot;00EF2EC7&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326&quot;/&gt;&lt;wsp:rsid wsp:val=&quot;00EF5392&quot;/&gt;&lt;wsp:rsid wsp:val=&quot;00EF5861&quot;/&gt;&lt;wsp:rsid wsp:val=&quot;00EF5B7C&quot;/&gt;&lt;wsp:rsid wsp:val=&quot;00EF6141&quot;/&gt;&lt;wsp:rsid wsp:val=&quot;00EF650F&quot;/&gt;&lt;wsp:rsid wsp:val=&quot;00EF6BC3&quot;/&gt;&lt;wsp:rsid wsp:val=&quot;00EF6EF5&quot;/&gt;&lt;wsp:rsid wsp:val=&quot;00EF73ED&quot;/&gt;&lt;wsp:rsid wsp:val=&quot;00EF7614&quot;/&gt;&lt;wsp:rsid wsp:val=&quot;00EF767A&quot;/&gt;&lt;wsp:rsid wsp:val=&quot;00EF770D&quot;/&gt;&lt;wsp:rsid wsp:val=&quot;00EF7878&quot;/&gt;&lt;wsp:rsid wsp:val=&quot;00EF7CE8&quot;/&gt;&lt;wsp:rsid wsp:val=&quot;00F000F0&quot;/&gt;&lt;wsp:rsid wsp:val=&quot;00F00180&quot;/&gt;&lt;wsp:rsid wsp:val=&quot;00F005AF&quot;/&gt;&lt;wsp:rsid wsp:val=&quot;00F006E4&quot;/&gt;&lt;wsp:rsid wsp:val=&quot;00F00923&quot;/&gt;&lt;wsp:rsid wsp:val=&quot;00F00C9D&quot;/&gt;&lt;wsp:rsid wsp:val=&quot;00F01165&quot;/&gt;&lt;wsp:rsid wsp:val=&quot;00F017CB&quot;/&gt;&lt;wsp:rsid wsp:val=&quot;00F0197D&quot;/&gt;&lt;wsp:rsid wsp:val=&quot;00F01A58&quot;/&gt;&lt;wsp:rsid wsp:val=&quot;00F023A1&quot;/&gt;&lt;wsp:rsid wsp:val=&quot;00F024CA&quot;/&gt;&lt;wsp:rsid wsp:val=&quot;00F024E9&quot;/&gt;&lt;wsp:rsid wsp:val=&quot;00F024F0&quot;/&gt;&lt;wsp:rsid wsp:val=&quot;00F026AE&quot;/&gt;&lt;wsp:rsid wsp:val=&quot;00F027FF&quot;/&gt;&lt;wsp:rsid wsp:val=&quot;00F0301D&quot;/&gt;&lt;wsp:rsid wsp:val=&quot;00F0324C&quot;/&gt;&lt;wsp:rsid wsp:val=&quot;00F032D4&quot;/&gt;&lt;wsp:rsid wsp:val=&quot;00F032DF&quot;/&gt;&lt;wsp:rsid wsp:val=&quot;00F03466&quot;/&gt;&lt;wsp:rsid wsp:val=&quot;00F0388F&quot;/&gt;&lt;wsp:rsid wsp:val=&quot;00F03891&quot;/&gt;&lt;wsp:rsid wsp:val=&quot;00F03C67&quot;/&gt;&lt;wsp:rsid wsp:val=&quot;00F04551&quot;/&gt;&lt;wsp:rsid wsp:val=&quot;00F04568&quot;/&gt;&lt;wsp:rsid wsp:val=&quot;00F04D51&quot;/&gt;&lt;wsp:rsid wsp:val=&quot;00F04F3E&quot;/&gt;&lt;wsp:rsid wsp:val=&quot;00F0522E&quot;/&gt;&lt;wsp:rsid wsp:val=&quot;00F05382&quot;/&gt;&lt;wsp:rsid wsp:val=&quot;00F05C50&quot;/&gt;&lt;wsp:rsid wsp:val=&quot;00F05EED&quot;/&gt;&lt;wsp:rsid wsp:val=&quot;00F05FC8&quot;/&gt;&lt;wsp:rsid wsp:val=&quot;00F06B61&quot;/&gt;&lt;wsp:rsid wsp:val=&quot;00F06C9F&quot;/&gt;&lt;wsp:rsid wsp:val=&quot;00F06F02&quot;/&gt;&lt;wsp:rsid wsp:val=&quot;00F10437&quot;/&gt;&lt;wsp:rsid wsp:val=&quot;00F10465&quot;/&gt;&lt;wsp:rsid wsp:val=&quot;00F10474&quot;/&gt;&lt;wsp:rsid wsp:val=&quot;00F10864&quot;/&gt;&lt;wsp:rsid wsp:val=&quot;00F108F5&quot;/&gt;&lt;wsp:rsid wsp:val=&quot;00F10AF5&quot;/&gt;&lt;wsp:rsid wsp:val=&quot;00F10D2C&quot;/&gt;&lt;wsp:rsid wsp:val=&quot;00F10D5A&quot;/&gt;&lt;wsp:rsid wsp:val=&quot;00F11189&quot;/&gt;&lt;wsp:rsid wsp:val=&quot;00F1162A&quot;/&gt;&lt;wsp:rsid wsp:val=&quot;00F1165E&quot;/&gt;&lt;wsp:rsid wsp:val=&quot;00F11CF5&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5B5&quot;/&gt;&lt;wsp:rsid wsp:val=&quot;00F15860&quot;/&gt;&lt;wsp:rsid wsp:val=&quot;00F1698C&quot;/&gt;&lt;wsp:rsid wsp:val=&quot;00F16BB1&quot;/&gt;&lt;wsp:rsid wsp:val=&quot;00F17A8F&quot;/&gt;&lt;wsp:rsid wsp:val=&quot;00F17E4A&quot;/&gt;&lt;wsp:rsid wsp:val=&quot;00F17F6D&quot;/&gt;&lt;wsp:rsid wsp:val=&quot;00F20046&quot;/&gt;&lt;wsp:rsid wsp:val=&quot;00F206FE&quot;/&gt;&lt;wsp:rsid wsp:val=&quot;00F20EEB&quot;/&gt;&lt;wsp:rsid wsp:val=&quot;00F20F5B&quot;/&gt;&lt;wsp:rsid wsp:val=&quot;00F21048&quot;/&gt;&lt;wsp:rsid wsp:val=&quot;00F210AB&quot;/&gt;&lt;wsp:rsid wsp:val=&quot;00F21144&quot;/&gt;&lt;wsp:rsid wsp:val=&quot;00F211CB&quot;/&gt;&lt;wsp:rsid wsp:val=&quot;00F21484&quot;/&gt;&lt;wsp:rsid wsp:val=&quot;00F2149C&quot;/&gt;&lt;wsp:rsid wsp:val=&quot;00F215C3&quot;/&gt;&lt;wsp:rsid wsp:val=&quot;00F2175F&quot;/&gt;&lt;wsp:rsid wsp:val=&quot;00F21857&quot;/&gt;&lt;wsp:rsid wsp:val=&quot;00F218EF&quot;/&gt;&lt;wsp:rsid wsp:val=&quot;00F21A0B&quot;/&gt;&lt;wsp:rsid wsp:val=&quot;00F22444&quot;/&gt;&lt;wsp:rsid wsp:val=&quot;00F227B6&quot;/&gt;&lt;wsp:rsid wsp:val=&quot;00F22C96&quot;/&gt;&lt;wsp:rsid wsp:val=&quot;00F2334F&quot;/&gt;&lt;wsp:rsid wsp:val=&quot;00F2357F&quot;/&gt;&lt;wsp:rsid wsp:val=&quot;00F23BD0&quot;/&gt;&lt;wsp:rsid wsp:val=&quot;00F23FCA&quot;/&gt;&lt;wsp:rsid wsp:val=&quot;00F24275&quot;/&gt;&lt;wsp:rsid wsp:val=&quot;00F244C0&quot;/&gt;&lt;wsp:rsid wsp:val=&quot;00F2456B&quot;/&gt;&lt;wsp:rsid wsp:val=&quot;00F24846&quot;/&gt;&lt;wsp:rsid wsp:val=&quot;00F24A57&quot;/&gt;&lt;wsp:rsid wsp:val=&quot;00F24D1C&quot;/&gt;&lt;wsp:rsid wsp:val=&quot;00F24F4D&quot;/&gt;&lt;wsp:rsid wsp:val=&quot;00F24FA0&quot;/&gt;&lt;wsp:rsid wsp:val=&quot;00F250CE&quot;/&gt;&lt;wsp:rsid wsp:val=&quot;00F25157&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6BB7&quot;/&gt;&lt;wsp:rsid wsp:val=&quot;00F27763&quot;/&gt;&lt;wsp:rsid wsp:val=&quot;00F27E0C&quot;/&gt;&lt;wsp:rsid wsp:val=&quot;00F27EF4&quot;/&gt;&lt;wsp:rsid wsp:val=&quot;00F3002F&quot;/&gt;&lt;wsp:rsid wsp:val=&quot;00F30031&quot;/&gt;&lt;wsp:rsid wsp:val=&quot;00F30353&quot;/&gt;&lt;wsp:rsid wsp:val=&quot;00F308C0&quot;/&gt;&lt;wsp:rsid wsp:val=&quot;00F30A6F&quot;/&gt;&lt;wsp:rsid wsp:val=&quot;00F30A78&quot;/&gt;&lt;wsp:rsid wsp:val=&quot;00F30BE8&quot;/&gt;&lt;wsp:rsid wsp:val=&quot;00F30FF2&quot;/&gt;&lt;wsp:rsid wsp:val=&quot;00F31375&quot;/&gt;&lt;wsp:rsid wsp:val=&quot;00F31597&quot;/&gt;&lt;wsp:rsid wsp:val=&quot;00F316ED&quot;/&gt;&lt;wsp:rsid wsp:val=&quot;00F318E7&quot;/&gt;&lt;wsp:rsid wsp:val=&quot;00F31F17&quot;/&gt;&lt;wsp:rsid wsp:val=&quot;00F3236F&quot;/&gt;&lt;wsp:rsid wsp:val=&quot;00F32374&quot;/&gt;&lt;wsp:rsid wsp:val=&quot;00F32F0E&quot;/&gt;&lt;wsp:rsid wsp:val=&quot;00F32F3E&quot;/&gt;&lt;wsp:rsid wsp:val=&quot;00F3372E&quot;/&gt;&lt;wsp:rsid wsp:val=&quot;00F3383E&quot;/&gt;&lt;wsp:rsid wsp:val=&quot;00F34057&quot;/&gt;&lt;wsp:rsid wsp:val=&quot;00F34286&quot;/&gt;&lt;wsp:rsid wsp:val=&quot;00F342E5&quot;/&gt;&lt;wsp:rsid wsp:val=&quot;00F343E5&quot;/&gt;&lt;wsp:rsid wsp:val=&quot;00F346BC&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CB&quot;/&gt;&lt;wsp:rsid wsp:val=&quot;00F370E3&quot;/&gt;&lt;wsp:rsid wsp:val=&quot;00F3734E&quot;/&gt;&lt;wsp:rsid wsp:val=&quot;00F377A2&quot;/&gt;&lt;wsp:rsid wsp:val=&quot;00F37922&quot;/&gt;&lt;wsp:rsid wsp:val=&quot;00F37A1D&quot;/&gt;&lt;wsp:rsid wsp:val=&quot;00F37AEF&quot;/&gt;&lt;wsp:rsid wsp:val=&quot;00F37B48&quot;/&gt;&lt;wsp:rsid wsp:val=&quot;00F40BB4&quot;/&gt;&lt;wsp:rsid wsp:val=&quot;00F4125D&quot;/&gt;&lt;wsp:rsid wsp:val=&quot;00F417B8&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629D&quot;/&gt;&lt;wsp:rsid wsp:val=&quot;00F462EB&quot;/&gt;&lt;wsp:rsid wsp:val=&quot;00F465C1&quot;/&gt;&lt;wsp:rsid wsp:val=&quot;00F4678D&quot;/&gt;&lt;wsp:rsid wsp:val=&quot;00F467B0&quot;/&gt;&lt;wsp:rsid wsp:val=&quot;00F4683C&quot;/&gt;&lt;wsp:rsid wsp:val=&quot;00F46E40&quot;/&gt;&lt;wsp:rsid wsp:val=&quot;00F46F8B&quot;/&gt;&lt;wsp:rsid wsp:val=&quot;00F47132&quot;/&gt;&lt;wsp:rsid wsp:val=&quot;00F47728&quot;/&gt;&lt;wsp:rsid wsp:val=&quot;00F47AFE&quot;/&gt;&lt;wsp:rsid wsp:val=&quot;00F47BF5&quot;/&gt;&lt;wsp:rsid wsp:val=&quot;00F47CBA&quot;/&gt;&lt;wsp:rsid wsp:val=&quot;00F50020&quot;/&gt;&lt;wsp:rsid wsp:val=&quot;00F50671&quot;/&gt;&lt;wsp:rsid wsp:val=&quot;00F50691&quot;/&gt;&lt;wsp:rsid wsp:val=&quot;00F50849&quot;/&gt;&lt;wsp:rsid wsp:val=&quot;00F50A55&quot;/&gt;&lt;wsp:rsid wsp:val=&quot;00F513BA&quot;/&gt;&lt;wsp:rsid wsp:val=&quot;00F51447&quot;/&gt;&lt;wsp:rsid wsp:val=&quot;00F514EF&quot;/&gt;&lt;wsp:rsid wsp:val=&quot;00F516F4&quot;/&gt;&lt;wsp:rsid wsp:val=&quot;00F51D70&quot;/&gt;&lt;wsp:rsid wsp:val=&quot;00F524CD&quot;/&gt;&lt;wsp:rsid wsp:val=&quot;00F52756&quot;/&gt;&lt;wsp:rsid wsp:val=&quot;00F52A47&quot;/&gt;&lt;wsp:rsid wsp:val=&quot;00F52A4B&quot;/&gt;&lt;wsp:rsid wsp:val=&quot;00F52C6C&quot;/&gt;&lt;wsp:rsid wsp:val=&quot;00F52FA8&quot;/&gt;&lt;wsp:rsid wsp:val=&quot;00F5372B&quot;/&gt;&lt;wsp:rsid wsp:val=&quot;00F5388A&quot;/&gt;&lt;wsp:rsid wsp:val=&quot;00F538CD&quot;/&gt;&lt;wsp:rsid wsp:val=&quot;00F54192&quot;/&gt;&lt;wsp:rsid wsp:val=&quot;00F542D8&quot;/&gt;&lt;wsp:rsid wsp:val=&quot;00F546DB&quot;/&gt;&lt;wsp:rsid wsp:val=&quot;00F548C8&quot;/&gt;&lt;wsp:rsid wsp:val=&quot;00F55331&quot;/&gt;&lt;wsp:rsid wsp:val=&quot;00F55AC5&quot;/&gt;&lt;wsp:rsid wsp:val=&quot;00F568FF&quot;/&gt;&lt;wsp:rsid wsp:val=&quot;00F56918&quot;/&gt;&lt;wsp:rsid wsp:val=&quot;00F56B25&quot;/&gt;&lt;wsp:rsid wsp:val=&quot;00F570BA&quot;/&gt;&lt;wsp:rsid wsp:val=&quot;00F570D9&quot;/&gt;&lt;wsp:rsid wsp:val=&quot;00F5765A&quot;/&gt;&lt;wsp:rsid wsp:val=&quot;00F57704&quot;/&gt;&lt;wsp:rsid wsp:val=&quot;00F5777A&quot;/&gt;&lt;wsp:rsid wsp:val=&quot;00F577F9&quot;/&gt;&lt;wsp:rsid wsp:val=&quot;00F57BE9&quot;/&gt;&lt;wsp:rsid wsp:val=&quot;00F57C72&quot;/&gt;&lt;wsp:rsid wsp:val=&quot;00F57E66&quot;/&gt;&lt;wsp:rsid wsp:val=&quot;00F6021A&quot;/&gt;&lt;wsp:rsid wsp:val=&quot;00F60232&quot;/&gt;&lt;wsp:rsid wsp:val=&quot;00F60A82&quot;/&gt;&lt;wsp:rsid wsp:val=&quot;00F60C26&quot;/&gt;&lt;wsp:rsid wsp:val=&quot;00F61158&quot;/&gt;&lt;wsp:rsid wsp:val=&quot;00F61235&quot;/&gt;&lt;wsp:rsid wsp:val=&quot;00F61564&quot;/&gt;&lt;wsp:rsid wsp:val=&quot;00F6157C&quot;/&gt;&lt;wsp:rsid wsp:val=&quot;00F61701&quot;/&gt;&lt;wsp:rsid wsp:val=&quot;00F61902&quot;/&gt;&lt;wsp:rsid wsp:val=&quot;00F61FDE&quot;/&gt;&lt;wsp:rsid wsp:val=&quot;00F622E3&quot;/&gt;&lt;wsp:rsid wsp:val=&quot;00F62377&quot;/&gt;&lt;wsp:rsid wsp:val=&quot;00F62EEC&quot;/&gt;&lt;wsp:rsid wsp:val=&quot;00F63289&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6B1A&quot;/&gt;&lt;wsp:rsid wsp:val=&quot;00F675DD&quot;/&gt;&lt;wsp:rsid wsp:val=&quot;00F67A85&quot;/&gt;&lt;wsp:rsid wsp:val=&quot;00F7059F&quot;/&gt;&lt;wsp:rsid wsp:val=&quot;00F70FF9&quot;/&gt;&lt;wsp:rsid wsp:val=&quot;00F71026&quot;/&gt;&lt;wsp:rsid wsp:val=&quot;00F71042&quot;/&gt;&lt;wsp:rsid wsp:val=&quot;00F710A0&quot;/&gt;&lt;wsp:rsid wsp:val=&quot;00F716EE&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A1B&quot;/&gt;&lt;wsp:rsid wsp:val=&quot;00F73D87&quot;/&gt;&lt;wsp:rsid wsp:val=&quot;00F73E55&quot;/&gt;&lt;wsp:rsid wsp:val=&quot;00F73F43&quot;/&gt;&lt;wsp:rsid wsp:val=&quot;00F74059&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337&quot;/&gt;&lt;wsp:rsid wsp:val=&quot;00F763DF&quot;/&gt;&lt;wsp:rsid wsp:val=&quot;00F766F0&quot;/&gt;&lt;wsp:rsid wsp:val=&quot;00F76B74&quot;/&gt;&lt;wsp:rsid wsp:val=&quot;00F7792A&quot;/&gt;&lt;wsp:rsid wsp:val=&quot;00F77C47&quot;/&gt;&lt;wsp:rsid wsp:val=&quot;00F77CFA&quot;/&gt;&lt;wsp:rsid wsp:val=&quot;00F77DB3&quot;/&gt;&lt;wsp:rsid wsp:val=&quot;00F77F17&quot;/&gt;&lt;wsp:rsid wsp:val=&quot;00F80922&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70B&quot;/&gt;&lt;wsp:rsid wsp:val=&quot;00F82CD8&quot;/&gt;&lt;wsp:rsid wsp:val=&quot;00F82D2D&quot;/&gt;&lt;wsp:rsid wsp:val=&quot;00F831B2&quot;/&gt;&lt;wsp:rsid wsp:val=&quot;00F83301&quot;/&gt;&lt;wsp:rsid wsp:val=&quot;00F837A7&quot;/&gt;&lt;wsp:rsid wsp:val=&quot;00F837DD&quot;/&gt;&lt;wsp:rsid wsp:val=&quot;00F841D0&quot;/&gt;&lt;wsp:rsid wsp:val=&quot;00F84232&quot;/&gt;&lt;wsp:rsid wsp:val=&quot;00F84849&quot;/&gt;&lt;wsp:rsid wsp:val=&quot;00F849D7&quot;/&gt;&lt;wsp:rsid wsp:val=&quot;00F84A2F&quot;/&gt;&lt;wsp:rsid wsp:val=&quot;00F84BAB&quot;/&gt;&lt;wsp:rsid wsp:val=&quot;00F84DDB&quot;/&gt;&lt;wsp:rsid wsp:val=&quot;00F850EB&quot;/&gt;&lt;wsp:rsid wsp:val=&quot;00F854D5&quot;/&gt;&lt;wsp:rsid wsp:val=&quot;00F854F8&quot;/&gt;&lt;wsp:rsid wsp:val=&quot;00F855CB&quot;/&gt;&lt;wsp:rsid wsp:val=&quot;00F856C8&quot;/&gt;&lt;wsp:rsid wsp:val=&quot;00F85744&quot;/&gt;&lt;wsp:rsid wsp:val=&quot;00F85913&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391&quot;/&gt;&lt;wsp:rsid wsp:val=&quot;00F9046C&quot;/&gt;&lt;wsp:rsid wsp:val=&quot;00F90BEE&quot;/&gt;&lt;wsp:rsid wsp:val=&quot;00F90C86&quot;/&gt;&lt;wsp:rsid wsp:val=&quot;00F90FD6&quot;/&gt;&lt;wsp:rsid wsp:val=&quot;00F910E4&quot;/&gt;&lt;wsp:rsid wsp:val=&quot;00F912B6&quot;/&gt;&lt;wsp:rsid wsp:val=&quot;00F915AB&quot;/&gt;&lt;wsp:rsid wsp:val=&quot;00F9174D&quot;/&gt;&lt;wsp:rsid wsp:val=&quot;00F91906&quot;/&gt;&lt;wsp:rsid wsp:val=&quot;00F91CA2&quot;/&gt;&lt;wsp:rsid wsp:val=&quot;00F91DAB&quot;/&gt;&lt;wsp:rsid wsp:val=&quot;00F91DAC&quot;/&gt;&lt;wsp:rsid wsp:val=&quot;00F91F14&quot;/&gt;&lt;wsp:rsid wsp:val=&quot;00F92174&quot;/&gt;&lt;wsp:rsid wsp:val=&quot;00F923DB&quot;/&gt;&lt;wsp:rsid wsp:val=&quot;00F92725&quot;/&gt;&lt;wsp:rsid wsp:val=&quot;00F9344F&quot;/&gt;&lt;wsp:rsid wsp:val=&quot;00F9383C&quot;/&gt;&lt;wsp:rsid wsp:val=&quot;00F93A3D&quot;/&gt;&lt;wsp:rsid wsp:val=&quot;00F93C3E&quot;/&gt;&lt;wsp:rsid wsp:val=&quot;00F93D13&quot;/&gt;&lt;wsp:rsid wsp:val=&quot;00F93EE6&quot;/&gt;&lt;wsp:rsid wsp:val=&quot;00F94003&quot;/&gt;&lt;wsp:rsid wsp:val=&quot;00F942C6&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8CD&quot;/&gt;&lt;wsp:rsid wsp:val=&quot;00F9632D&quot;/&gt;&lt;wsp:rsid wsp:val=&quot;00F9644F&quot;/&gt;&lt;wsp:rsid wsp:val=&quot;00F965D9&quot;/&gt;&lt;wsp:rsid wsp:val=&quot;00F96764&quot;/&gt;&lt;wsp:rsid wsp:val=&quot;00F968CC&quot;/&gt;&lt;wsp:rsid wsp:val=&quot;00F96C7A&quot;/&gt;&lt;wsp:rsid wsp:val=&quot;00F96E7C&quot;/&gt;&lt;wsp:rsid wsp:val=&quot;00F96F5A&quot;/&gt;&lt;wsp:rsid wsp:val=&quot;00F975B5&quot;/&gt;&lt;wsp:rsid wsp:val=&quot;00F97D37&quot;/&gt;&lt;wsp:rsid wsp:val=&quot;00F97DE7&quot;/&gt;&lt;wsp:rsid wsp:val=&quot;00FA04BE&quot;/&gt;&lt;wsp:rsid wsp:val=&quot;00FA0509&quot;/&gt;&lt;wsp:rsid wsp:val=&quot;00FA0E7C&quot;/&gt;&lt;wsp:rsid wsp:val=&quot;00FA1177&quot;/&gt;&lt;wsp:rsid wsp:val=&quot;00FA1331&quot;/&gt;&lt;wsp:rsid wsp:val=&quot;00FA1CBF&quot;/&gt;&lt;wsp:rsid wsp:val=&quot;00FA1D8F&quot;/&gt;&lt;wsp:rsid wsp:val=&quot;00FA2002&quot;/&gt;&lt;wsp:rsid wsp:val=&quot;00FA2526&quot;/&gt;&lt;wsp:rsid wsp:val=&quot;00FA2AB0&quot;/&gt;&lt;wsp:rsid wsp:val=&quot;00FA3855&quot;/&gt;&lt;wsp:rsid wsp:val=&quot;00FA397A&quot;/&gt;&lt;wsp:rsid wsp:val=&quot;00FA3C84&quot;/&gt;&lt;wsp:rsid wsp:val=&quot;00FA3F33&quot;/&gt;&lt;wsp:rsid wsp:val=&quot;00FA3F45&quot;/&gt;&lt;wsp:rsid wsp:val=&quot;00FA4EDE&quot;/&gt;&lt;wsp:rsid wsp:val=&quot;00FA50E8&quot;/&gt;&lt;wsp:rsid wsp:val=&quot;00FA517D&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C6B&quot;/&gt;&lt;wsp:rsid wsp:val=&quot;00FA5DAC&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37E&quot;/&gt;&lt;wsp:rsid wsp:val=&quot;00FA7A20&quot;/&gt;&lt;wsp:rsid wsp:val=&quot;00FA7AA6&quot;/&gt;&lt;wsp:rsid wsp:val=&quot;00FA7C04&quot;/&gt;&lt;wsp:rsid wsp:val=&quot;00FB0443&quot;/&gt;&lt;wsp:rsid wsp:val=&quot;00FB097A&quot;/&gt;&lt;wsp:rsid wsp:val=&quot;00FB0F2E&quot;/&gt;&lt;wsp:rsid wsp:val=&quot;00FB114F&quot;/&gt;&lt;wsp:rsid wsp:val=&quot;00FB11A4&quot;/&gt;&lt;wsp:rsid wsp:val=&quot;00FB1352&quot;/&gt;&lt;wsp:rsid wsp:val=&quot;00FB15D5&quot;/&gt;&lt;wsp:rsid wsp:val=&quot;00FB1694&quot;/&gt;&lt;wsp:rsid wsp:val=&quot;00FB18E8&quot;/&gt;&lt;wsp:rsid wsp:val=&quot;00FB18E9&quot;/&gt;&lt;wsp:rsid wsp:val=&quot;00FB19D8&quot;/&gt;&lt;wsp:rsid wsp:val=&quot;00FB22E5&quot;/&gt;&lt;wsp:rsid wsp:val=&quot;00FB2864&quot;/&gt;&lt;wsp:rsid wsp:val=&quot;00FB2E28&quot;/&gt;&lt;wsp:rsid wsp:val=&quot;00FB2F94&quot;/&gt;&lt;wsp:rsid wsp:val=&quot;00FB381C&quot;/&gt;&lt;wsp:rsid wsp:val=&quot;00FB3CBD&quot;/&gt;&lt;wsp:rsid wsp:val=&quot;00FB3CD6&quot;/&gt;&lt;wsp:rsid wsp:val=&quot;00FB4065&quot;/&gt;&lt;wsp:rsid wsp:val=&quot;00FB4760&quot;/&gt;&lt;wsp:rsid wsp:val=&quot;00FB47B5&quot;/&gt;&lt;wsp:rsid wsp:val=&quot;00FB4E96&quot;/&gt;&lt;wsp:rsid wsp:val=&quot;00FB52FD&quot;/&gt;&lt;wsp:rsid wsp:val=&quot;00FB5628&quot;/&gt;&lt;wsp:rsid wsp:val=&quot;00FB57A7&quot;/&gt;&lt;wsp:rsid wsp:val=&quot;00FB5A6F&quot;/&gt;&lt;wsp:rsid wsp:val=&quot;00FB612F&quot;/&gt;&lt;wsp:rsid wsp:val=&quot;00FB6401&quot;/&gt;&lt;wsp:rsid wsp:val=&quot;00FB68CE&quot;/&gt;&lt;wsp:rsid wsp:val=&quot;00FB6B9D&quot;/&gt;&lt;wsp:rsid wsp:val=&quot;00FB6F9E&quot;/&gt;&lt;wsp:rsid wsp:val=&quot;00FB72CB&quot;/&gt;&lt;wsp:rsid wsp:val=&quot;00FB7390&quot;/&gt;&lt;wsp:rsid wsp:val=&quot;00FB76E1&quot;/&gt;&lt;wsp:rsid wsp:val=&quot;00FB77BB&quot;/&gt;&lt;wsp:rsid wsp:val=&quot;00FB7A9C&quot;/&gt;&lt;wsp:rsid wsp:val=&quot;00FC0188&quot;/&gt;&lt;wsp:rsid wsp:val=&quot;00FC022F&quot;/&gt;&lt;wsp:rsid wsp:val=&quot;00FC0AB4&quot;/&gt;&lt;wsp:rsid wsp:val=&quot;00FC0B9B&quot;/&gt;&lt;wsp:rsid wsp:val=&quot;00FC0E12&quot;/&gt;&lt;wsp:rsid wsp:val=&quot;00FC10EB&quot;/&gt;&lt;wsp:rsid wsp:val=&quot;00FC1859&quot;/&gt;&lt;wsp:rsid wsp:val=&quot;00FC2075&quot;/&gt;&lt;wsp:rsid wsp:val=&quot;00FC22FE&quot;/&gt;&lt;wsp:rsid wsp:val=&quot;00FC23FA&quot;/&gt;&lt;wsp:rsid wsp:val=&quot;00FC254B&quot;/&gt;&lt;wsp:rsid wsp:val=&quot;00FC2742&quot;/&gt;&lt;wsp:rsid wsp:val=&quot;00FC27DB&quot;/&gt;&lt;wsp:rsid wsp:val=&quot;00FC330F&quot;/&gt;&lt;wsp:rsid wsp:val=&quot;00FC37F0&quot;/&gt;&lt;wsp:rsid wsp:val=&quot;00FC39B2&quot;/&gt;&lt;wsp:rsid wsp:val=&quot;00FC3B1A&quot;/&gt;&lt;wsp:rsid wsp:val=&quot;00FC3BBC&quot;/&gt;&lt;wsp:rsid wsp:val=&quot;00FC3DA6&quot;/&gt;&lt;wsp:rsid wsp:val=&quot;00FC3EEB&quot;/&gt;&lt;wsp:rsid wsp:val=&quot;00FC3F24&quot;/&gt;&lt;wsp:rsid wsp:val=&quot;00FC4278&quot;/&gt;&lt;wsp:rsid wsp:val=&quot;00FC42A4&quot;/&gt;&lt;wsp:rsid wsp:val=&quot;00FC4423&quot;/&gt;&lt;wsp:rsid wsp:val=&quot;00FC47D1&quot;/&gt;&lt;wsp:rsid wsp:val=&quot;00FC4CA4&quot;/&gt;&lt;wsp:rsid wsp:val=&quot;00FC4D8B&quot;/&gt;&lt;wsp:rsid wsp:val=&quot;00FC545C&quot;/&gt;&lt;wsp:rsid wsp:val=&quot;00FC54BA&quot;/&gt;&lt;wsp:rsid wsp:val=&quot;00FC553E&quot;/&gt;&lt;wsp:rsid wsp:val=&quot;00FC55BB&quot;/&gt;&lt;wsp:rsid wsp:val=&quot;00FC5958&quot;/&gt;&lt;wsp:rsid wsp:val=&quot;00FC60B6&quot;/&gt;&lt;wsp:rsid wsp:val=&quot;00FC65A0&quot;/&gt;&lt;wsp:rsid wsp:val=&quot;00FC6B41&quot;/&gt;&lt;wsp:rsid wsp:val=&quot;00FC7308&quot;/&gt;&lt;wsp:rsid wsp:val=&quot;00FC7554&quot;/&gt;&lt;wsp:rsid wsp:val=&quot;00FC76A7&quot;/&gt;&lt;wsp:rsid wsp:val=&quot;00FC7896&quot;/&gt;&lt;wsp:rsid wsp:val=&quot;00FC7F19&quot;/&gt;&lt;wsp:rsid wsp:val=&quot;00FC7F93&quot;/&gt;&lt;wsp:rsid wsp:val=&quot;00FC7FBF&quot;/&gt;&lt;wsp:rsid wsp:val=&quot;00FD091C&quot;/&gt;&lt;wsp:rsid wsp:val=&quot;00FD10D2&quot;/&gt;&lt;wsp:rsid wsp:val=&quot;00FD111E&quot;/&gt;&lt;wsp:rsid wsp:val=&quot;00FD14CB&quot;/&gt;&lt;wsp:rsid wsp:val=&quot;00FD14E4&quot;/&gt;&lt;wsp:rsid wsp:val=&quot;00FD1AC8&quot;/&gt;&lt;wsp:rsid wsp:val=&quot;00FD2804&quot;/&gt;&lt;wsp:rsid wsp:val=&quot;00FD282A&quot;/&gt;&lt;wsp:rsid wsp:val=&quot;00FD2A71&quot;/&gt;&lt;wsp:rsid wsp:val=&quot;00FD2F55&quot;/&gt;&lt;wsp:rsid wsp:val=&quot;00FD305B&quot;/&gt;&lt;wsp:rsid wsp:val=&quot;00FD33B3&quot;/&gt;&lt;wsp:rsid wsp:val=&quot;00FD3905&quot;/&gt;&lt;wsp:rsid wsp:val=&quot;00FD4124&quot;/&gt;&lt;wsp:rsid wsp:val=&quot;00FD4620&quot;/&gt;&lt;wsp:rsid wsp:val=&quot;00FD48FE&quot;/&gt;&lt;wsp:rsid wsp:val=&quot;00FD4CC0&quot;/&gt;&lt;wsp:rsid wsp:val=&quot;00FD4FF1&quot;/&gt;&lt;wsp:rsid wsp:val=&quot;00FD5502&quot;/&gt;&lt;wsp:rsid wsp:val=&quot;00FD6075&quot;/&gt;&lt;wsp:rsid wsp:val=&quot;00FD6318&quot;/&gt;&lt;wsp:rsid wsp:val=&quot;00FD6556&quot;/&gt;&lt;wsp:rsid wsp:val=&quot;00FD69A2&quot;/&gt;&lt;wsp:rsid wsp:val=&quot;00FD6A3D&quot;/&gt;&lt;wsp:rsid wsp:val=&quot;00FD6F9D&quot;/&gt;&lt;wsp:rsid wsp:val=&quot;00FD7001&quot;/&gt;&lt;wsp:rsid wsp:val=&quot;00FD7240&quot;/&gt;&lt;wsp:rsid wsp:val=&quot;00FD72D9&quot;/&gt;&lt;wsp:rsid wsp:val=&quot;00FD73AE&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6B7&quot;/&gt;&lt;wsp:rsid wsp:val=&quot;00FE1D51&quot;/&gt;&lt;wsp:rsid wsp:val=&quot;00FE1D5D&quot;/&gt;&lt;wsp:rsid wsp:val=&quot;00FE204A&quot;/&gt;&lt;wsp:rsid wsp:val=&quot;00FE20AB&quot;/&gt;&lt;wsp:rsid wsp:val=&quot;00FE22FE&quot;/&gt;&lt;wsp:rsid wsp:val=&quot;00FE2955&quot;/&gt;&lt;wsp:rsid wsp:val=&quot;00FE2B7B&quot;/&gt;&lt;wsp:rsid wsp:val=&quot;00FE3100&quot;/&gt;&lt;wsp:rsid wsp:val=&quot;00FE3439&quot;/&gt;&lt;wsp:rsid wsp:val=&quot;00FE3768&quot;/&gt;&lt;wsp:rsid wsp:val=&quot;00FE3DDF&quot;/&gt;&lt;wsp:rsid wsp:val=&quot;00FE3E3F&quot;/&gt;&lt;wsp:rsid wsp:val=&quot;00FE4705&quot;/&gt;&lt;wsp:rsid wsp:val=&quot;00FE5172&quot;/&gt;&lt;wsp:rsid wsp:val=&quot;00FE5410&quot;/&gt;&lt;wsp:rsid wsp:val=&quot;00FE5977&quot;/&gt;&lt;wsp:rsid wsp:val=&quot;00FE5D0A&quot;/&gt;&lt;wsp:rsid wsp:val=&quot;00FE627C&quot;/&gt;&lt;wsp:rsid wsp:val=&quot;00FE6798&quot;/&gt;&lt;wsp:rsid wsp:val=&quot;00FE69DD&quot;/&gt;&lt;wsp:rsid wsp:val=&quot;00FE6DEC&quot;/&gt;&lt;wsp:rsid wsp:val=&quot;00FE6F9B&quot;/&gt;&lt;wsp:rsid wsp:val=&quot;00FE74E2&quot;/&gt;&lt;wsp:rsid wsp:val=&quot;00FE74FC&quot;/&gt;&lt;wsp:rsid wsp:val=&quot;00FE761D&quot;/&gt;&lt;wsp:rsid wsp:val=&quot;00FE76FA&quot;/&gt;&lt;wsp:rsid wsp:val=&quot;00FE7C3E&quot;/&gt;&lt;wsp:rsid wsp:val=&quot;00FE7F00&quot;/&gt;&lt;wsp:rsid wsp:val=&quot;00FF01A6&quot;/&gt;&lt;wsp:rsid wsp:val=&quot;00FF01C5&quot;/&gt;&lt;wsp:rsid wsp:val=&quot;00FF0224&quot;/&gt;&lt;wsp:rsid wsp:val=&quot;00FF0502&quot;/&gt;&lt;wsp:rsid wsp:val=&quot;00FF06E1&quot;/&gt;&lt;wsp:rsid wsp:val=&quot;00FF0BBB&quot;/&gt;&lt;wsp:rsid wsp:val=&quot;00FF1455&quot;/&gt;&lt;wsp:rsid wsp:val=&quot;00FF1716&quot;/&gt;&lt;wsp:rsid wsp:val=&quot;00FF1862&quot;/&gt;&lt;wsp:rsid wsp:val=&quot;00FF1A6C&quot;/&gt;&lt;wsp:rsid wsp:val=&quot;00FF1D5F&quot;/&gt;&lt;wsp:rsid wsp:val=&quot;00FF2077&quot;/&gt;&lt;wsp:rsid wsp:val=&quot;00FF283C&quot;/&gt;&lt;wsp:rsid wsp:val=&quot;00FF2A88&quot;/&gt;&lt;wsp:rsid wsp:val=&quot;00FF322C&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618&quot;/&gt;&lt;wsp:rsid wsp:val=&quot;00FF5B21&quot;/&gt;&lt;wsp:rsid wsp:val=&quot;00FF5EFE&quot;/&gt;&lt;wsp:rsid wsp:val=&quot;00FF609A&quot;/&gt;&lt;wsp:rsid wsp:val=&quot;00FF6A39&quot;/&gt;&lt;wsp:rsid wsp:val=&quot;00FF6CF6&quot;/&gt;&lt;wsp:rsid wsp:val=&quot;00FF707C&quot;/&gt;&lt;wsp:rsid wsp:val=&quot;00FF78DB&quot;/&gt;&lt;/wsp:rsids&gt;&lt;/w:docPr&gt;&lt;w:body&gt;&lt;wx:sect&gt;&lt;w:p wsp:rsidR=&quot;00000000&quot; wsp:rsidRDefault=&quot;00607068&quot; wsp:rsidP=&quot;00B864D0&quot;&gt;&lt;m:oMathPara&gt;&lt;m:oMath&gt;&lt;m:sSub&gt;&lt;m:sSubPr&gt;&lt;m:ctrlPr&gt;&lt;w:rPr&gt;&lt;w:rFonts w:ascii=&quot;Cambria Math&quot; w:h-ansi=&quot;Cambria Math&quot;/&gt;&lt;wx:font wx:val=&quot;Cambria Math&quot;/&gt;&lt;w:i/&gt;&lt;w:i-cs/&gt;&lt;w:lang w:val=&quot;EN-US&quot;/&gt;&lt;/w:rPr&gt;&lt;/m:ctrlPr&gt;&lt;/m:sSubPr&gt;&lt;m:e&gt;&lt;m:r&gt;&lt;w:rPr&gt;&lt;w:rFonts w:ascii=&quot;Cambria Math&quot; w:h-ansi=&quot;Cambria Math&quot;/&gt;&lt;wx:font wx:val=&quot;Cambria Math&quot;/&gt;&lt;w:i/&gt;&lt;w:i-cs/&gt;&lt;/w:rPr&gt;&lt;m:t&gt;Î²&lt;/m:t&gt;&lt;/m:r&gt;&lt;/m:e&gt;&lt;m:sub&gt;&lt;m:r&gt;&lt;w:rPr&gt;&lt;w:rFonts w:ascii=&quot;Cambria Math&quot; w:h-ansi=&quot;Cambria Math&quot;/&gt;&lt;wx:font wx:val=&quot;Cambria Math&quot;/&gt;&lt;w:i/&gt;&lt;w:i-cs/&gt;&lt;/w:rPr&gt;&lt;m:t&gt;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07068">
              <w:rPr>
                <w:i/>
                <w:lang w:val="en-US"/>
              </w:rPr>
              <w:fldChar w:fldCharType="end"/>
            </w:r>
            <w:r w:rsidRPr="00607068">
              <w:rPr>
                <w:i/>
                <w:lang w:val="en-US"/>
              </w:rPr>
              <w:t xml:space="preserve"> = 2.5</w:t>
            </w:r>
          </w:p>
          <w:p w14:paraId="2D54C594" w14:textId="77777777" w:rsidR="00607068" w:rsidRPr="00607068" w:rsidRDefault="00607068" w:rsidP="00607068">
            <w:pPr>
              <w:numPr>
                <w:ilvl w:val="0"/>
                <w:numId w:val="11"/>
              </w:numPr>
              <w:tabs>
                <w:tab w:val="num" w:pos="2880"/>
              </w:tabs>
              <w:spacing w:before="60" w:after="60" w:line="280" w:lineRule="atLeast"/>
              <w:jc w:val="both"/>
              <w:rPr>
                <w:i/>
                <w:lang w:val="en-US"/>
              </w:rPr>
            </w:pPr>
            <w:r w:rsidRPr="00607068">
              <w:rPr>
                <w:i/>
                <w:lang w:val="en-US"/>
              </w:rPr>
              <w:t>MCS</w:t>
            </w:r>
          </w:p>
          <w:p w14:paraId="282C85E0" w14:textId="77777777" w:rsidR="00607068" w:rsidRPr="00607068" w:rsidRDefault="00607068" w:rsidP="00607068">
            <w:pPr>
              <w:numPr>
                <w:ilvl w:val="1"/>
                <w:numId w:val="11"/>
              </w:numPr>
              <w:tabs>
                <w:tab w:val="num" w:pos="2880"/>
              </w:tabs>
              <w:spacing w:before="60" w:after="60" w:line="280" w:lineRule="atLeast"/>
              <w:jc w:val="both"/>
              <w:rPr>
                <w:i/>
              </w:rPr>
            </w:pPr>
            <w:r w:rsidRPr="00607068">
              <w:rPr>
                <w:i/>
              </w:rPr>
              <w:t>MCS 28</w:t>
            </w:r>
          </w:p>
          <w:p w14:paraId="4F18A450" w14:textId="77777777" w:rsidR="00607068" w:rsidRPr="00607068" w:rsidRDefault="00607068" w:rsidP="00607068">
            <w:pPr>
              <w:numPr>
                <w:ilvl w:val="0"/>
                <w:numId w:val="11"/>
              </w:numPr>
              <w:tabs>
                <w:tab w:val="num" w:pos="2880"/>
              </w:tabs>
              <w:spacing w:before="60" w:after="60" w:line="280" w:lineRule="atLeast"/>
              <w:jc w:val="both"/>
              <w:rPr>
                <w:i/>
                <w:lang w:val="en-US"/>
              </w:rPr>
            </w:pPr>
            <w:bookmarkStart w:id="2" w:name="_Hlk68108779"/>
            <w:r w:rsidRPr="00607068">
              <w:rPr>
                <w:i/>
                <w:lang w:val="en-US"/>
              </w:rPr>
              <w:t>Rx assumptions for simulation alignment</w:t>
            </w:r>
          </w:p>
          <w:bookmarkEnd w:id="2"/>
          <w:p w14:paraId="7F6464E7" w14:textId="77777777" w:rsidR="00607068" w:rsidRPr="00607068" w:rsidRDefault="00607068" w:rsidP="00607068">
            <w:pPr>
              <w:numPr>
                <w:ilvl w:val="1"/>
                <w:numId w:val="11"/>
              </w:numPr>
              <w:tabs>
                <w:tab w:val="num" w:pos="2880"/>
              </w:tabs>
              <w:spacing w:before="60" w:after="60" w:line="280" w:lineRule="atLeast"/>
              <w:jc w:val="both"/>
              <w:rPr>
                <w:i/>
              </w:rPr>
            </w:pPr>
            <w:r w:rsidRPr="00607068">
              <w:rPr>
                <w:i/>
              </w:rPr>
              <w:t xml:space="preserve">Option 1: 600 Hz frequency offset and 12 Ts time offset </w:t>
            </w:r>
          </w:p>
          <w:p w14:paraId="497FFBF0" w14:textId="77777777" w:rsidR="00607068" w:rsidRPr="00607068" w:rsidRDefault="00607068" w:rsidP="00607068">
            <w:pPr>
              <w:numPr>
                <w:ilvl w:val="1"/>
                <w:numId w:val="11"/>
              </w:numPr>
              <w:tabs>
                <w:tab w:val="num" w:pos="2880"/>
              </w:tabs>
              <w:spacing w:before="60" w:after="60" w:line="280" w:lineRule="atLeast"/>
              <w:jc w:val="both"/>
              <w:rPr>
                <w:i/>
              </w:rPr>
            </w:pPr>
            <w:r w:rsidRPr="00607068">
              <w:rPr>
                <w:i/>
              </w:rPr>
              <w:t xml:space="preserve">Option 2: 0 Hz frequency offset and 0 Ts time offset </w:t>
            </w:r>
          </w:p>
          <w:p w14:paraId="4DF0F024" w14:textId="77777777" w:rsidR="00607068" w:rsidRPr="00607068" w:rsidRDefault="00607068" w:rsidP="00607068">
            <w:pPr>
              <w:numPr>
                <w:ilvl w:val="1"/>
                <w:numId w:val="11"/>
              </w:numPr>
              <w:tabs>
                <w:tab w:val="num" w:pos="2880"/>
              </w:tabs>
              <w:spacing w:before="60" w:after="60" w:line="280" w:lineRule="atLeast"/>
              <w:jc w:val="both"/>
              <w:rPr>
                <w:i/>
              </w:rPr>
            </w:pPr>
            <w:r w:rsidRPr="00607068">
              <w:rPr>
                <w:i/>
              </w:rPr>
              <w:t>Companies are encouraged to prepare link level simulation results for Option 1 and Option 2 in the next RAN4 meeting for scenarios with and without soft combining</w:t>
            </w:r>
          </w:p>
          <w:p w14:paraId="2F3979A2" w14:textId="77777777" w:rsidR="00607068" w:rsidRPr="00607068" w:rsidRDefault="00607068" w:rsidP="00607068">
            <w:pPr>
              <w:numPr>
                <w:ilvl w:val="0"/>
                <w:numId w:val="11"/>
              </w:numPr>
              <w:tabs>
                <w:tab w:val="num" w:pos="2880"/>
              </w:tabs>
              <w:spacing w:before="60" w:after="60" w:line="280" w:lineRule="atLeast"/>
              <w:jc w:val="both"/>
              <w:rPr>
                <w:i/>
                <w:lang w:val="en-US"/>
              </w:rPr>
            </w:pPr>
            <w:r w:rsidRPr="00607068">
              <w:rPr>
                <w:i/>
                <w:lang w:val="en-US"/>
              </w:rPr>
              <w:t>How to define the requirements for different supported max number of HARQ process</w:t>
            </w:r>
          </w:p>
          <w:p w14:paraId="257C702D" w14:textId="0BABA5B2" w:rsidR="002F622F" w:rsidRPr="00607068" w:rsidRDefault="00607068" w:rsidP="00607068">
            <w:pPr>
              <w:numPr>
                <w:ilvl w:val="1"/>
                <w:numId w:val="11"/>
              </w:numPr>
              <w:spacing w:before="60" w:after="60" w:line="280" w:lineRule="atLeast"/>
              <w:jc w:val="both"/>
              <w:rPr>
                <w:i/>
                <w:lang w:val="en-US"/>
              </w:rPr>
            </w:pPr>
            <w:r w:rsidRPr="00607068">
              <w:rPr>
                <w:i/>
                <w:lang w:val="en-US"/>
              </w:rPr>
              <w:t>One set of performance requirements based on the results of n64</w:t>
            </w:r>
          </w:p>
        </w:tc>
      </w:tr>
    </w:tbl>
    <w:p w14:paraId="7FABA9DB" w14:textId="3543BEA3" w:rsidR="00111C53" w:rsidRDefault="005E7A47" w:rsidP="00CF667C">
      <w:pPr>
        <w:jc w:val="both"/>
      </w:pPr>
      <w:r>
        <w:t>In this paper we provide o</w:t>
      </w:r>
      <w:r w:rsidR="008A718A">
        <w:t>ur</w:t>
      </w:r>
      <w:r>
        <w:t xml:space="preserve"> view on</w:t>
      </w:r>
      <w:r w:rsidR="00226279">
        <w:t xml:space="preserve"> remaining open issues</w:t>
      </w:r>
      <w:r w:rsidR="002E1877">
        <w:t xml:space="preserve"> for</w:t>
      </w:r>
      <w:r>
        <w:t xml:space="preserve"> </w:t>
      </w:r>
      <w:r w:rsidR="008A718A">
        <w:t xml:space="preserve">V2X </w:t>
      </w:r>
      <w:r w:rsidR="002F622F">
        <w:t>multiple</w:t>
      </w:r>
      <w:r w:rsidR="00292491">
        <w:t xml:space="preserve"> link</w:t>
      </w:r>
      <w:r w:rsidR="00EE3CE0">
        <w:t xml:space="preserve"> </w:t>
      </w:r>
      <w:r w:rsidR="002F622F" w:rsidRPr="002F622F">
        <w:t>HARQ soft buffer combing test</w:t>
      </w:r>
      <w:r w:rsidR="001D7D45">
        <w:t>.</w:t>
      </w:r>
    </w:p>
    <w:p w14:paraId="194E9AB4" w14:textId="77777777" w:rsidR="00CF667C" w:rsidRPr="00146B4F" w:rsidRDefault="00CF667C" w:rsidP="00414EF6">
      <w:pPr>
        <w:pStyle w:val="Heading1"/>
      </w:pPr>
      <w:r>
        <w:t>Discussion</w:t>
      </w:r>
    </w:p>
    <w:p w14:paraId="1B4723E5" w14:textId="285765BE" w:rsidR="004D2681" w:rsidRPr="007D1BFB" w:rsidRDefault="002E1877" w:rsidP="002E1877">
      <w:pPr>
        <w:jc w:val="both"/>
        <w:rPr>
          <w:lang w:val="en-US"/>
        </w:rPr>
      </w:pPr>
      <w:r w:rsidRPr="002E1877">
        <w:t xml:space="preserve">One of the open questions from the previous </w:t>
      </w:r>
      <w:r>
        <w:t xml:space="preserve">meeting is </w:t>
      </w:r>
      <w:r w:rsidR="00943603" w:rsidRPr="00943603">
        <w:t>Rx assumptions</w:t>
      </w:r>
      <w:r w:rsidR="00943603">
        <w:t xml:space="preserve"> on fre</w:t>
      </w:r>
      <w:r w:rsidR="00FD26D2">
        <w:t>quency and time offset</w:t>
      </w:r>
      <w:r w:rsidR="00943603" w:rsidRPr="00943603">
        <w:t xml:space="preserve"> for simulation alignment</w:t>
      </w:r>
      <w:r w:rsidR="00FD26D2">
        <w:t>.</w:t>
      </w:r>
      <w:r w:rsidR="00180D66" w:rsidRPr="00180D66">
        <w:rPr>
          <w:lang w:val="en-US"/>
        </w:rPr>
        <w:t xml:space="preserve"> </w:t>
      </w:r>
      <w:r w:rsidR="007D1BFB">
        <w:rPr>
          <w:lang w:val="en-US"/>
        </w:rPr>
        <w:t xml:space="preserve">During the test we can control the frequency and time offset </w:t>
      </w:r>
      <w:r w:rsidR="001E26F1">
        <w:rPr>
          <w:lang w:val="en-US"/>
        </w:rPr>
        <w:t xml:space="preserve">values at the transmitter side. However, </w:t>
      </w:r>
      <w:r w:rsidR="00323445">
        <w:rPr>
          <w:lang w:val="en-US"/>
        </w:rPr>
        <w:t>frequency and time offset</w:t>
      </w:r>
      <w:r w:rsidR="00BC2D1A">
        <w:rPr>
          <w:lang w:val="en-US"/>
        </w:rPr>
        <w:t>,</w:t>
      </w:r>
      <w:r w:rsidR="00323445">
        <w:rPr>
          <w:lang w:val="en-US"/>
        </w:rPr>
        <w:t xml:space="preserve"> which can observed at the receiver side (DUT)</w:t>
      </w:r>
      <w:r w:rsidR="00BC2D1A">
        <w:rPr>
          <w:lang w:val="en-US"/>
        </w:rPr>
        <w:t>,</w:t>
      </w:r>
      <w:r w:rsidR="00323445">
        <w:rPr>
          <w:lang w:val="en-US"/>
        </w:rPr>
        <w:t xml:space="preserve"> is </w:t>
      </w:r>
      <w:r w:rsidR="00BC2D1A">
        <w:rPr>
          <w:lang w:val="en-US"/>
        </w:rPr>
        <w:t>up to implementation</w:t>
      </w:r>
      <w:r w:rsidR="0036158C">
        <w:rPr>
          <w:lang w:val="en-US"/>
        </w:rPr>
        <w:t xml:space="preserve"> and should satisfy the requirements: FO value shall be</w:t>
      </w:r>
      <w:r w:rsidR="007E41BB" w:rsidRPr="007E41BB">
        <w:rPr>
          <w:lang w:val="en-US"/>
        </w:rPr>
        <w:t xml:space="preserve"> </w:t>
      </w:r>
      <w:r w:rsidR="007E41BB">
        <w:rPr>
          <w:lang w:val="en-US"/>
        </w:rPr>
        <w:t>not</w:t>
      </w:r>
      <w:r w:rsidR="0036158C">
        <w:rPr>
          <w:lang w:val="en-US"/>
        </w:rPr>
        <w:t xml:space="preserve"> larger than ±0.1 PPM and TO value shall be</w:t>
      </w:r>
      <w:r w:rsidR="007E41BB" w:rsidRPr="007E41BB">
        <w:rPr>
          <w:lang w:val="en-US"/>
        </w:rPr>
        <w:t xml:space="preserve"> </w:t>
      </w:r>
      <w:r w:rsidR="007E41BB">
        <w:rPr>
          <w:lang w:val="en-US"/>
        </w:rPr>
        <w:t>not</w:t>
      </w:r>
      <w:r w:rsidR="0036158C">
        <w:rPr>
          <w:lang w:val="en-US"/>
        </w:rPr>
        <w:t xml:space="preserve"> larger than ±12 Ts. Therefore, </w:t>
      </w:r>
      <w:r w:rsidR="007E17D3">
        <w:rPr>
          <w:lang w:val="en-US"/>
        </w:rPr>
        <w:t xml:space="preserve">as a part of requirements </w:t>
      </w:r>
      <w:r w:rsidR="00633056">
        <w:rPr>
          <w:lang w:val="en-US"/>
        </w:rPr>
        <w:t>definition, we need to take into account that different UEs</w:t>
      </w:r>
      <w:r w:rsidR="002879DC">
        <w:rPr>
          <w:lang w:val="en-US"/>
        </w:rPr>
        <w:t xml:space="preserve"> with different </w:t>
      </w:r>
      <w:r w:rsidR="00EE2689">
        <w:rPr>
          <w:lang w:val="en-US"/>
        </w:rPr>
        <w:t>frequency and timing tracking accuracy</w:t>
      </w:r>
      <w:r w:rsidR="00633056">
        <w:rPr>
          <w:lang w:val="en-US"/>
        </w:rPr>
        <w:t xml:space="preserve"> </w:t>
      </w:r>
      <w:r w:rsidR="002879DC">
        <w:rPr>
          <w:lang w:val="en-US"/>
        </w:rPr>
        <w:t>will be tested</w:t>
      </w:r>
      <w:r w:rsidR="00EE2689">
        <w:rPr>
          <w:lang w:val="en-US"/>
        </w:rPr>
        <w:t xml:space="preserve">. To understand the </w:t>
      </w:r>
      <w:r w:rsidR="00D7776B">
        <w:rPr>
          <w:lang w:val="en-US"/>
        </w:rPr>
        <w:t xml:space="preserve">impact </w:t>
      </w:r>
      <w:r w:rsidR="00356BA9">
        <w:rPr>
          <w:lang w:val="en-US"/>
        </w:rPr>
        <w:t>of different UE implementations</w:t>
      </w:r>
      <w:r w:rsidR="00CA2277">
        <w:rPr>
          <w:lang w:val="en-US"/>
        </w:rPr>
        <w:t xml:space="preserve"> on performance, we analyze the two corner cases</w:t>
      </w:r>
      <w:r w:rsidR="00425EB4">
        <w:rPr>
          <w:lang w:val="en-US"/>
        </w:rPr>
        <w:t xml:space="preserve"> from agreed WF</w:t>
      </w:r>
      <w:r w:rsidR="00CA2277">
        <w:rPr>
          <w:lang w:val="en-US"/>
        </w:rPr>
        <w:t>: Option 1 “The worst case” (</w:t>
      </w:r>
      <w:r w:rsidR="00607068" w:rsidRPr="00607068">
        <w:rPr>
          <w:lang w:val="en-US"/>
        </w:rPr>
        <w:t>600 Hz and 12 Ts</w:t>
      </w:r>
      <w:r w:rsidR="00CA2277">
        <w:rPr>
          <w:lang w:val="en-US"/>
        </w:rPr>
        <w:t xml:space="preserve">) and Option 2 “Ideal </w:t>
      </w:r>
      <w:r w:rsidR="007E41BB">
        <w:rPr>
          <w:lang w:val="en-US"/>
        </w:rPr>
        <w:t>case</w:t>
      </w:r>
      <w:r w:rsidR="00CA2277">
        <w:rPr>
          <w:lang w:val="en-US"/>
        </w:rPr>
        <w:t>” (</w:t>
      </w:r>
      <w:r w:rsidR="00607068" w:rsidRPr="00607068">
        <w:rPr>
          <w:lang w:val="en-US"/>
        </w:rPr>
        <w:t xml:space="preserve">0 Hz and </w:t>
      </w:r>
      <w:r w:rsidR="00CA2277">
        <w:rPr>
          <w:lang w:val="en-US"/>
        </w:rPr>
        <w:t>0</w:t>
      </w:r>
      <w:r w:rsidR="00607068" w:rsidRPr="00607068">
        <w:rPr>
          <w:lang w:val="en-US"/>
        </w:rPr>
        <w:t xml:space="preserve"> Ts</w:t>
      </w:r>
      <w:r w:rsidR="00CA2277">
        <w:rPr>
          <w:lang w:val="en-US"/>
        </w:rPr>
        <w:t>).</w:t>
      </w:r>
      <w:r w:rsidR="00425EB4">
        <w:rPr>
          <w:lang w:val="en-US"/>
        </w:rPr>
        <w:t xml:space="preserve"> In </w:t>
      </w:r>
      <w:r w:rsidR="00425EB4">
        <w:rPr>
          <w:lang w:val="en-US"/>
        </w:rPr>
        <w:fldChar w:fldCharType="begin"/>
      </w:r>
      <w:r w:rsidR="00425EB4">
        <w:rPr>
          <w:lang w:val="en-US"/>
        </w:rPr>
        <w:instrText xml:space="preserve"> REF _Ref68107792 \h </w:instrText>
      </w:r>
      <w:r w:rsidR="00425EB4">
        <w:rPr>
          <w:lang w:val="en-US"/>
        </w:rPr>
      </w:r>
      <w:r w:rsidR="00425EB4">
        <w:rPr>
          <w:lang w:val="en-US"/>
        </w:rPr>
        <w:fldChar w:fldCharType="separate"/>
      </w:r>
      <w:r w:rsidR="00425EB4">
        <w:t xml:space="preserve">Figure </w:t>
      </w:r>
      <w:r w:rsidR="00425EB4">
        <w:rPr>
          <w:noProof/>
        </w:rPr>
        <w:t>1</w:t>
      </w:r>
      <w:r w:rsidR="00425EB4">
        <w:rPr>
          <w:lang w:val="en-US"/>
        </w:rPr>
        <w:fldChar w:fldCharType="end"/>
      </w:r>
      <w:r w:rsidR="00425EB4">
        <w:rPr>
          <w:lang w:val="en-US"/>
        </w:rPr>
        <w:t xml:space="preserve"> we provide the results for UEs with different CFO and TO assumptions and </w:t>
      </w:r>
      <w:r w:rsidR="002E2E3C">
        <w:rPr>
          <w:lang w:val="en-US"/>
        </w:rPr>
        <w:t>with and without HARQ combining functionality.</w:t>
      </w:r>
    </w:p>
    <w:tbl>
      <w:tblPr>
        <w:tblStyle w:val="TableGrid"/>
        <w:tblW w:w="0" w:type="auto"/>
        <w:tblLook w:val="04A0" w:firstRow="1" w:lastRow="0" w:firstColumn="1" w:lastColumn="0" w:noHBand="0" w:noVBand="1"/>
      </w:tblPr>
      <w:tblGrid>
        <w:gridCol w:w="9855"/>
      </w:tblGrid>
      <w:tr w:rsidR="008C3693" w:rsidRPr="00235D12" w14:paraId="07338286" w14:textId="77777777" w:rsidTr="00FD3E7D">
        <w:tc>
          <w:tcPr>
            <w:tcW w:w="9855" w:type="dxa"/>
            <w:vAlign w:val="center"/>
          </w:tcPr>
          <w:p w14:paraId="303F4B2B" w14:textId="21C66BE6" w:rsidR="008C3693" w:rsidRPr="00235D12" w:rsidRDefault="001C3380" w:rsidP="00FD3E7D">
            <w:pPr>
              <w:jc w:val="center"/>
              <w:rPr>
                <w:lang w:eastAsia="ja-JP" w:bidi="hi-IN"/>
              </w:rPr>
            </w:pPr>
            <w:r>
              <w:rPr>
                <w:lang w:eastAsia="ja-JP" w:bidi="hi-IN"/>
              </w:rPr>
              <w:lastRenderedPageBreak/>
              <w:pict w14:anchorId="79A3D7E7">
                <v:shape id="_x0000_i1027" type="#_x0000_t75" style="width:242pt;height:180pt">
                  <v:imagedata r:id="rId13" o:title=""/>
                </v:shape>
              </w:pict>
            </w:r>
          </w:p>
        </w:tc>
      </w:tr>
      <w:tr w:rsidR="008C3693" w14:paraId="7D67891C" w14:textId="77777777" w:rsidTr="008C3693">
        <w:tc>
          <w:tcPr>
            <w:tcW w:w="9855" w:type="dxa"/>
          </w:tcPr>
          <w:p w14:paraId="5E22F03F" w14:textId="44FE7806" w:rsidR="008C3693" w:rsidRDefault="00235D12" w:rsidP="00235D12">
            <w:pPr>
              <w:pStyle w:val="Caption"/>
              <w:jc w:val="center"/>
              <w:rPr>
                <w:b w:val="0"/>
                <w:bCs w:val="0"/>
                <w:u w:val="single"/>
                <w:lang w:eastAsia="ja-JP" w:bidi="hi-IN"/>
              </w:rPr>
            </w:pPr>
            <w:bookmarkStart w:id="3" w:name="_Ref68107792"/>
            <w:r>
              <w:t xml:space="preserve">Figure </w:t>
            </w:r>
            <w:r>
              <w:fldChar w:fldCharType="begin"/>
            </w:r>
            <w:r>
              <w:instrText xml:space="preserve"> SEQ Figure \* ARABIC </w:instrText>
            </w:r>
            <w:r>
              <w:fldChar w:fldCharType="separate"/>
            </w:r>
            <w:r>
              <w:rPr>
                <w:noProof/>
              </w:rPr>
              <w:t>1</w:t>
            </w:r>
            <w:r>
              <w:fldChar w:fldCharType="end"/>
            </w:r>
            <w:bookmarkEnd w:id="3"/>
            <w:r>
              <w:t>.</w:t>
            </w:r>
            <w:r w:rsidR="00FD26D2">
              <w:t xml:space="preserve"> Simulation results for </w:t>
            </w:r>
            <w:r w:rsidR="00FD26D2" w:rsidRPr="002F622F">
              <w:t>HARQ soft buffer combing test</w:t>
            </w:r>
            <w:r w:rsidR="00FD26D2">
              <w:t>.</w:t>
            </w:r>
          </w:p>
        </w:tc>
      </w:tr>
    </w:tbl>
    <w:p w14:paraId="3D4F322A" w14:textId="70B7B73C" w:rsidR="006F186A" w:rsidRPr="002E2E3C" w:rsidRDefault="002E2E3C" w:rsidP="002E2E3C">
      <w:pPr>
        <w:jc w:val="both"/>
        <w:rPr>
          <w:lang w:val="en-US"/>
        </w:rPr>
      </w:pPr>
      <w:r w:rsidRPr="002E2E3C">
        <w:rPr>
          <w:lang w:val="en-US"/>
        </w:rPr>
        <w:t>From this figure we can observe</w:t>
      </w:r>
      <w:r w:rsidR="000F6B6B">
        <w:rPr>
          <w:lang w:val="en-US"/>
        </w:rPr>
        <w:t xml:space="preserve"> that </w:t>
      </w:r>
      <w:r w:rsidR="00D56EE7">
        <w:rPr>
          <w:lang w:val="en-US"/>
        </w:rPr>
        <w:t>non-zero CFO and TO RX assumptions have impact</w:t>
      </w:r>
      <w:r w:rsidR="00344741">
        <w:rPr>
          <w:lang w:val="en-US"/>
        </w:rPr>
        <w:t xml:space="preserve"> only</w:t>
      </w:r>
      <w:r w:rsidR="00D56EE7">
        <w:rPr>
          <w:lang w:val="en-US"/>
        </w:rPr>
        <w:t xml:space="preserve"> on UE performance without </w:t>
      </w:r>
      <w:r w:rsidR="006C497E">
        <w:rPr>
          <w:lang w:val="en-US"/>
        </w:rPr>
        <w:t>HARQ combining functionality</w:t>
      </w:r>
      <w:r w:rsidR="00344741">
        <w:rPr>
          <w:lang w:val="en-US"/>
        </w:rPr>
        <w:t xml:space="preserve">. </w:t>
      </w:r>
      <w:r w:rsidR="009B4F71">
        <w:rPr>
          <w:lang w:val="en-US"/>
        </w:rPr>
        <w:t xml:space="preserve">The potential reason of such observation is different SNR regions </w:t>
      </w:r>
      <w:r w:rsidR="006E0FB8">
        <w:rPr>
          <w:lang w:val="en-US"/>
        </w:rPr>
        <w:t xml:space="preserve">for UEs with and without </w:t>
      </w:r>
      <w:r w:rsidR="00DA410E">
        <w:rPr>
          <w:lang w:val="en-US"/>
        </w:rPr>
        <w:t xml:space="preserve">HARQ combining functionality </w:t>
      </w:r>
      <w:r w:rsidR="00BD2CD2">
        <w:rPr>
          <w:lang w:val="en-US"/>
        </w:rPr>
        <w:t>(for lower SNR region</w:t>
      </w:r>
      <w:r w:rsidR="000E2C3E">
        <w:rPr>
          <w:lang w:val="en-US"/>
        </w:rPr>
        <w:t>, AWGN is dominant factor in comparison to ICI</w:t>
      </w:r>
      <w:r w:rsidR="000C3BD2">
        <w:rPr>
          <w:lang w:val="en-US"/>
        </w:rPr>
        <w:t xml:space="preserve">; for higher SNR region, </w:t>
      </w:r>
      <w:r w:rsidR="00683E1B">
        <w:rPr>
          <w:lang w:val="en-US"/>
        </w:rPr>
        <w:t>AWGN becomes less dominant in comparison to ICI</w:t>
      </w:r>
      <w:r w:rsidR="00467684">
        <w:rPr>
          <w:lang w:val="en-US"/>
        </w:rPr>
        <w:t xml:space="preserve"> and ICI leads to performance degradation</w:t>
      </w:r>
      <w:r w:rsidR="00BD2CD2">
        <w:rPr>
          <w:lang w:val="en-US"/>
        </w:rPr>
        <w:t>)</w:t>
      </w:r>
      <w:r w:rsidR="00467684">
        <w:rPr>
          <w:lang w:val="en-US"/>
        </w:rPr>
        <w:t>.</w:t>
      </w:r>
      <w:r w:rsidR="00BD7B9B">
        <w:rPr>
          <w:lang w:val="en-US"/>
        </w:rPr>
        <w:t xml:space="preserve"> Based on such observation, taking into account </w:t>
      </w:r>
      <w:r w:rsidR="006C497E">
        <w:rPr>
          <w:lang w:val="en-US"/>
        </w:rPr>
        <w:t>that requirements will be defined based on results with HARQ combining functionality, we can keep</w:t>
      </w:r>
      <w:r w:rsidR="000B5AC4">
        <w:rPr>
          <w:lang w:val="en-US"/>
        </w:rPr>
        <w:t xml:space="preserve"> open the</w:t>
      </w:r>
      <w:r w:rsidR="006C497E">
        <w:rPr>
          <w:lang w:val="en-US"/>
        </w:rPr>
        <w:t xml:space="preserve"> </w:t>
      </w:r>
      <w:r w:rsidR="006C497E" w:rsidRPr="006C497E">
        <w:rPr>
          <w:lang w:val="en-US"/>
        </w:rPr>
        <w:t>Rx assumptions</w:t>
      </w:r>
      <w:r w:rsidR="0020280E">
        <w:rPr>
          <w:lang w:val="en-US"/>
        </w:rPr>
        <w:t xml:space="preserve"> on CFO and T</w:t>
      </w:r>
      <w:r w:rsidR="000B5AC4">
        <w:rPr>
          <w:lang w:val="en-US"/>
        </w:rPr>
        <w:t>O</w:t>
      </w:r>
      <w:r w:rsidR="0020280E">
        <w:rPr>
          <w:lang w:val="en-US"/>
        </w:rPr>
        <w:t xml:space="preserve"> values</w:t>
      </w:r>
      <w:r w:rsidR="006C497E" w:rsidRPr="006C497E">
        <w:rPr>
          <w:lang w:val="en-US"/>
        </w:rPr>
        <w:t xml:space="preserve"> </w:t>
      </w:r>
      <w:r w:rsidR="0020280E">
        <w:rPr>
          <w:lang w:val="en-US"/>
        </w:rPr>
        <w:t xml:space="preserve">and </w:t>
      </w:r>
      <w:r w:rsidR="005C13A4">
        <w:rPr>
          <w:lang w:val="en-US"/>
        </w:rPr>
        <w:t xml:space="preserve">each company can provide </w:t>
      </w:r>
      <w:r w:rsidR="00C44BFD">
        <w:rPr>
          <w:lang w:val="en-US"/>
        </w:rPr>
        <w:t xml:space="preserve">results </w:t>
      </w:r>
      <w:r w:rsidR="00AF4E20">
        <w:rPr>
          <w:lang w:val="en-US"/>
        </w:rPr>
        <w:t>for any of considered option</w:t>
      </w:r>
    </w:p>
    <w:p w14:paraId="6AAD56A4" w14:textId="1E947EBF" w:rsidR="00F365D0" w:rsidRPr="0081449B" w:rsidRDefault="0081449B" w:rsidP="00F365D0">
      <w:pPr>
        <w:tabs>
          <w:tab w:val="left" w:pos="1276"/>
        </w:tabs>
        <w:ind w:left="1276" w:hanging="1276"/>
        <w:jc w:val="both"/>
        <w:rPr>
          <w:bCs/>
          <w:i/>
          <w:iCs/>
        </w:rPr>
      </w:pPr>
      <w:r w:rsidRPr="0081449B">
        <w:rPr>
          <w:bCs/>
          <w:i/>
          <w:iCs/>
        </w:rPr>
        <w:t>Observation</w:t>
      </w:r>
      <w:r w:rsidR="00F365D0" w:rsidRPr="0081449B">
        <w:rPr>
          <w:bCs/>
          <w:i/>
          <w:iCs/>
        </w:rPr>
        <w:t>:</w:t>
      </w:r>
      <w:r w:rsidRPr="0081449B">
        <w:rPr>
          <w:bCs/>
          <w:i/>
          <w:iCs/>
        </w:rPr>
        <w:tab/>
        <w:t>No performance difference</w:t>
      </w:r>
      <w:r w:rsidR="00665504">
        <w:rPr>
          <w:bCs/>
          <w:i/>
          <w:iCs/>
        </w:rPr>
        <w:t xml:space="preserve"> is observed</w:t>
      </w:r>
      <w:r w:rsidRPr="0081449B">
        <w:rPr>
          <w:bCs/>
          <w:i/>
          <w:iCs/>
        </w:rPr>
        <w:t xml:space="preserve"> </w:t>
      </w:r>
      <w:r w:rsidR="00665504">
        <w:rPr>
          <w:bCs/>
          <w:i/>
          <w:iCs/>
        </w:rPr>
        <w:t>between</w:t>
      </w:r>
      <w:r w:rsidR="002D2814">
        <w:rPr>
          <w:bCs/>
          <w:i/>
          <w:iCs/>
        </w:rPr>
        <w:t xml:space="preserve"> </w:t>
      </w:r>
      <w:r w:rsidR="00DA410E">
        <w:rPr>
          <w:bCs/>
          <w:i/>
          <w:iCs/>
        </w:rPr>
        <w:t>cases</w:t>
      </w:r>
      <w:r w:rsidR="002D2814">
        <w:rPr>
          <w:bCs/>
          <w:i/>
          <w:iCs/>
        </w:rPr>
        <w:t xml:space="preserve"> with CFO 600 H</w:t>
      </w:r>
      <w:r w:rsidR="00665504">
        <w:rPr>
          <w:bCs/>
          <w:i/>
          <w:iCs/>
        </w:rPr>
        <w:t xml:space="preserve">z/ TO 12 Ts and </w:t>
      </w:r>
      <w:r w:rsidR="00BF7921">
        <w:rPr>
          <w:bCs/>
          <w:i/>
          <w:iCs/>
        </w:rPr>
        <w:t xml:space="preserve">CFO 0 Hz/ TO 0 Ts for </w:t>
      </w:r>
      <w:r w:rsidR="00DA410E">
        <w:rPr>
          <w:bCs/>
          <w:i/>
          <w:iCs/>
        </w:rPr>
        <w:t xml:space="preserve">scenarios with </w:t>
      </w:r>
      <w:r w:rsidR="00DA410E" w:rsidRPr="00DA410E">
        <w:rPr>
          <w:bCs/>
          <w:i/>
          <w:iCs/>
        </w:rPr>
        <w:t>HARQ combining functionality</w:t>
      </w:r>
      <w:r w:rsidR="00DA410E">
        <w:rPr>
          <w:bCs/>
          <w:i/>
          <w:iCs/>
        </w:rPr>
        <w:t>.</w:t>
      </w:r>
    </w:p>
    <w:p w14:paraId="01FD2EDD" w14:textId="2B2DB8EE" w:rsidR="002E2E3C" w:rsidRPr="00F365D0" w:rsidRDefault="00AF4E20" w:rsidP="00635E98">
      <w:pPr>
        <w:jc w:val="both"/>
      </w:pPr>
      <w:r>
        <w:t xml:space="preserve">In </w:t>
      </w:r>
      <w:r>
        <w:fldChar w:fldCharType="begin"/>
      </w:r>
      <w:r>
        <w:instrText xml:space="preserve"> REF _Ref68109307 \h </w:instrText>
      </w:r>
      <w:r>
        <w:fldChar w:fldCharType="separate"/>
      </w:r>
      <w:r>
        <w:t xml:space="preserve">Table </w:t>
      </w:r>
      <w:r>
        <w:rPr>
          <w:noProof/>
        </w:rPr>
        <w:t>1</w:t>
      </w:r>
      <w:r>
        <w:fldChar w:fldCharType="end"/>
      </w:r>
      <w:r>
        <w:t xml:space="preserve"> we provide alignment results for </w:t>
      </w:r>
      <w:r w:rsidR="00A36023">
        <w:t>scenario with RX CFO 600 Hz and TO 12 Ts</w:t>
      </w:r>
      <w:r w:rsidR="00253AD4">
        <w:t xml:space="preserve">. Also, this table contains the impairments results for </w:t>
      </w:r>
      <w:r w:rsidR="00771291" w:rsidRPr="00253AD4">
        <w:t>HARQ soft buffer combing test</w:t>
      </w:r>
      <w:r w:rsidR="00253AD4">
        <w:t>.</w:t>
      </w:r>
    </w:p>
    <w:p w14:paraId="2060CFFF" w14:textId="6DAF0437" w:rsidR="00405728" w:rsidRDefault="00405728" w:rsidP="00405728">
      <w:pPr>
        <w:pStyle w:val="Caption"/>
      </w:pPr>
      <w:bookmarkStart w:id="4" w:name="_Ref68109307"/>
      <w:r>
        <w:t xml:space="preserve">Table </w:t>
      </w:r>
      <w:r>
        <w:fldChar w:fldCharType="begin"/>
      </w:r>
      <w:r>
        <w:instrText xml:space="preserve"> SEQ Table \* ARABIC </w:instrText>
      </w:r>
      <w:r>
        <w:fldChar w:fldCharType="separate"/>
      </w:r>
      <w:r>
        <w:rPr>
          <w:noProof/>
        </w:rPr>
        <w:t>1</w:t>
      </w:r>
      <w:r>
        <w:fldChar w:fldCharType="end"/>
      </w:r>
      <w:bookmarkEnd w:id="4"/>
      <w:r>
        <w:t xml:space="preserve">. Summary of </w:t>
      </w:r>
      <w:r w:rsidR="00493954" w:rsidRPr="002F622F">
        <w:t>HARQ soft buffer combing test</w:t>
      </w:r>
      <w:r w:rsidR="00493954">
        <w:t>.</w:t>
      </w:r>
    </w:p>
    <w:tbl>
      <w:tblPr>
        <w:tblStyle w:val="TableGrid"/>
        <w:tblW w:w="0" w:type="auto"/>
        <w:jc w:val="center"/>
        <w:tblLook w:val="04A0" w:firstRow="1" w:lastRow="0" w:firstColumn="1" w:lastColumn="0" w:noHBand="0" w:noVBand="1"/>
      </w:tblPr>
      <w:tblGrid>
        <w:gridCol w:w="3285"/>
        <w:gridCol w:w="3285"/>
      </w:tblGrid>
      <w:tr w:rsidR="00493954" w:rsidRPr="00635E98" w14:paraId="5995A8BF" w14:textId="77777777" w:rsidTr="00AD3E06">
        <w:trPr>
          <w:jc w:val="center"/>
        </w:trPr>
        <w:tc>
          <w:tcPr>
            <w:tcW w:w="3285" w:type="dxa"/>
            <w:shd w:val="clear" w:color="auto" w:fill="DEEAF6" w:themeFill="accent5" w:themeFillTint="33"/>
          </w:tcPr>
          <w:p w14:paraId="7C734699" w14:textId="3D1AA56C" w:rsidR="00493954" w:rsidRPr="00AD3E06" w:rsidRDefault="00493954" w:rsidP="00AD3E06">
            <w:pPr>
              <w:spacing w:before="0" w:after="0" w:line="240" w:lineRule="auto"/>
              <w:jc w:val="center"/>
              <w:rPr>
                <w:b/>
                <w:bCs/>
                <w:lang w:val="en-US"/>
              </w:rPr>
            </w:pPr>
            <w:r w:rsidRPr="00AD3E06">
              <w:rPr>
                <w:b/>
                <w:bCs/>
                <w:lang w:val="en-US"/>
              </w:rPr>
              <w:t>Alignment results</w:t>
            </w:r>
          </w:p>
        </w:tc>
        <w:tc>
          <w:tcPr>
            <w:tcW w:w="3285" w:type="dxa"/>
            <w:shd w:val="clear" w:color="auto" w:fill="DEEAF6" w:themeFill="accent5" w:themeFillTint="33"/>
          </w:tcPr>
          <w:p w14:paraId="6D68691E" w14:textId="6C2A8009" w:rsidR="00493954" w:rsidRPr="00AD3E06" w:rsidRDefault="00493954" w:rsidP="00AD3E06">
            <w:pPr>
              <w:spacing w:before="0" w:after="0" w:line="240" w:lineRule="auto"/>
              <w:jc w:val="center"/>
              <w:rPr>
                <w:b/>
                <w:bCs/>
                <w:lang w:val="en-US"/>
              </w:rPr>
            </w:pPr>
            <w:r w:rsidRPr="00AD3E06">
              <w:rPr>
                <w:b/>
                <w:bCs/>
                <w:lang w:val="en-US"/>
              </w:rPr>
              <w:t>Impairment results</w:t>
            </w:r>
          </w:p>
        </w:tc>
      </w:tr>
      <w:tr w:rsidR="00493954" w:rsidRPr="00635E98" w14:paraId="17063702" w14:textId="77777777" w:rsidTr="00AD3E06">
        <w:trPr>
          <w:jc w:val="center"/>
        </w:trPr>
        <w:tc>
          <w:tcPr>
            <w:tcW w:w="3285" w:type="dxa"/>
          </w:tcPr>
          <w:p w14:paraId="4CF01C61" w14:textId="34C705B7" w:rsidR="00493954" w:rsidRPr="00635E98" w:rsidRDefault="00493954" w:rsidP="00AD3E06">
            <w:pPr>
              <w:spacing w:before="0" w:after="0" w:line="240" w:lineRule="auto"/>
              <w:jc w:val="center"/>
              <w:rPr>
                <w:lang w:val="en-US"/>
              </w:rPr>
            </w:pPr>
            <w:r w:rsidRPr="00635E98">
              <w:rPr>
                <w:lang w:val="en-US"/>
              </w:rPr>
              <w:t>8.4</w:t>
            </w:r>
          </w:p>
        </w:tc>
        <w:tc>
          <w:tcPr>
            <w:tcW w:w="3285" w:type="dxa"/>
          </w:tcPr>
          <w:p w14:paraId="327D9692" w14:textId="7DFCC006" w:rsidR="00493954" w:rsidRPr="00635E98" w:rsidRDefault="00AD3E06" w:rsidP="00AD3E06">
            <w:pPr>
              <w:spacing w:before="0" w:after="0" w:line="240" w:lineRule="auto"/>
              <w:jc w:val="center"/>
              <w:rPr>
                <w:lang w:val="en-US"/>
              </w:rPr>
            </w:pPr>
            <w:r>
              <w:rPr>
                <w:lang w:val="en-US"/>
              </w:rPr>
              <w:t>10.9</w:t>
            </w:r>
          </w:p>
        </w:tc>
      </w:tr>
    </w:tbl>
    <w:p w14:paraId="5792EF79" w14:textId="77777777" w:rsidR="000D4B18" w:rsidRPr="00146B4F" w:rsidRDefault="000D4B18" w:rsidP="009A2615">
      <w:pPr>
        <w:pStyle w:val="Heading1"/>
      </w:pPr>
      <w:r w:rsidRPr="00146B4F">
        <w:t>Conclusion</w:t>
      </w:r>
    </w:p>
    <w:p w14:paraId="3AF9CFD8" w14:textId="19D93F5E" w:rsidR="002B4C37" w:rsidRDefault="008F0FEC" w:rsidP="001B32E7">
      <w:pPr>
        <w:tabs>
          <w:tab w:val="left" w:pos="709"/>
        </w:tabs>
        <w:spacing w:before="60" w:after="60"/>
        <w:jc w:val="both"/>
      </w:pPr>
      <w:r>
        <w:t xml:space="preserve">In this paper we provided view on </w:t>
      </w:r>
      <w:r w:rsidR="00051B57">
        <w:t xml:space="preserve">Rel-16 </w:t>
      </w:r>
      <w:r w:rsidR="008B653C">
        <w:t xml:space="preserve">V2X multiple link </w:t>
      </w:r>
      <w:r w:rsidR="008B653C" w:rsidRPr="002F622F">
        <w:t>HARQ soft buffer combing test</w:t>
      </w:r>
      <w:r w:rsidR="00111C53">
        <w:t xml:space="preserve"> </w:t>
      </w:r>
      <w:r>
        <w:t xml:space="preserve">and made the following </w:t>
      </w:r>
      <w:r w:rsidR="00771291">
        <w:t>observation</w:t>
      </w:r>
      <w:r>
        <w:t>:</w:t>
      </w:r>
    </w:p>
    <w:p w14:paraId="09EBF107" w14:textId="26B08128" w:rsidR="00771291" w:rsidRDefault="00771291" w:rsidP="00771291">
      <w:pPr>
        <w:tabs>
          <w:tab w:val="left" w:pos="1276"/>
        </w:tabs>
        <w:ind w:left="1276" w:hanging="1276"/>
        <w:jc w:val="both"/>
        <w:rPr>
          <w:bCs/>
          <w:i/>
          <w:iCs/>
        </w:rPr>
      </w:pPr>
      <w:r w:rsidRPr="0081449B">
        <w:rPr>
          <w:bCs/>
          <w:i/>
          <w:iCs/>
        </w:rPr>
        <w:t>Observation:</w:t>
      </w:r>
      <w:r w:rsidRPr="0081449B">
        <w:rPr>
          <w:bCs/>
          <w:i/>
          <w:iCs/>
        </w:rPr>
        <w:tab/>
        <w:t>No performance difference</w:t>
      </w:r>
      <w:r>
        <w:rPr>
          <w:bCs/>
          <w:i/>
          <w:iCs/>
        </w:rPr>
        <w:t xml:space="preserve"> is observed</w:t>
      </w:r>
      <w:r w:rsidRPr="0081449B">
        <w:rPr>
          <w:bCs/>
          <w:i/>
          <w:iCs/>
        </w:rPr>
        <w:t xml:space="preserve"> </w:t>
      </w:r>
      <w:r>
        <w:rPr>
          <w:bCs/>
          <w:i/>
          <w:iCs/>
        </w:rPr>
        <w:t xml:space="preserve">between cases with CFO 600 Hz/ TO 12 Ts and CFO 0 Hz/ TO 0 Ts for scenarios with </w:t>
      </w:r>
      <w:r w:rsidRPr="00DA410E">
        <w:rPr>
          <w:bCs/>
          <w:i/>
          <w:iCs/>
        </w:rPr>
        <w:t>HARQ combining functionality</w:t>
      </w:r>
      <w:r>
        <w:rPr>
          <w:bCs/>
          <w:i/>
          <w:iCs/>
        </w:rPr>
        <w:t>.</w:t>
      </w:r>
    </w:p>
    <w:p w14:paraId="5C579094" w14:textId="38EC1E53" w:rsidR="00771291" w:rsidRPr="00771291" w:rsidRDefault="00771291" w:rsidP="00771291">
      <w:pPr>
        <w:tabs>
          <w:tab w:val="left" w:pos="709"/>
        </w:tabs>
        <w:spacing w:before="60" w:after="60"/>
        <w:jc w:val="both"/>
      </w:pPr>
      <w:r w:rsidRPr="00771291">
        <w:t xml:space="preserve">Also, in this paper we provided our alignment and impairment results for </w:t>
      </w:r>
      <w:r w:rsidRPr="00253AD4">
        <w:t>HARQ soft buffer combing test</w:t>
      </w:r>
      <w:r>
        <w:t>.</w:t>
      </w:r>
    </w:p>
    <w:p w14:paraId="5FB25183" w14:textId="77777777" w:rsidR="001E216A" w:rsidRPr="00146B4F" w:rsidRDefault="001E216A" w:rsidP="009A2615">
      <w:pPr>
        <w:pStyle w:val="Heading1"/>
      </w:pPr>
      <w:r w:rsidRPr="00146B4F">
        <w:t>References</w:t>
      </w:r>
    </w:p>
    <w:p w14:paraId="32558C57" w14:textId="77777777" w:rsidR="00B0324A" w:rsidRPr="00775FC0" w:rsidRDefault="00B0324A" w:rsidP="00B0324A">
      <w:pPr>
        <w:widowControl w:val="0"/>
        <w:numPr>
          <w:ilvl w:val="0"/>
          <w:numId w:val="2"/>
        </w:numPr>
        <w:jc w:val="both"/>
        <w:rPr>
          <w:lang w:val="en-US"/>
        </w:rPr>
      </w:pPr>
      <w:bookmarkStart w:id="5" w:name="_Ref68102627"/>
      <w:bookmarkStart w:id="6" w:name="_Ref39839544"/>
      <w:bookmarkStart w:id="7" w:name="_Ref31892213"/>
      <w:bookmarkStart w:id="8" w:name="_Ref12973084"/>
      <w:bookmarkStart w:id="9" w:name="_Ref47633322"/>
      <w:r w:rsidRPr="00950A11">
        <w:rPr>
          <w:lang w:val="en-US"/>
        </w:rPr>
        <w:t>R4-2103819</w:t>
      </w:r>
      <w:r>
        <w:rPr>
          <w:lang w:val="en-US"/>
        </w:rPr>
        <w:t xml:space="preserve"> “</w:t>
      </w:r>
      <w:r w:rsidRPr="002F622F">
        <w:rPr>
          <w:lang w:val="en-US"/>
        </w:rPr>
        <w:t>WF on multiple link tests for NR V2X demodulation performance</w:t>
      </w:r>
      <w:r>
        <w:rPr>
          <w:lang w:val="en-US"/>
        </w:rPr>
        <w:t>”</w:t>
      </w:r>
      <w:r>
        <w:t>, Intel, RAN4 #98-e, February 2021.</w:t>
      </w:r>
      <w:bookmarkEnd w:id="5"/>
    </w:p>
    <w:p w14:paraId="74C1B2AB" w14:textId="5589C1D4" w:rsidR="00A913A9" w:rsidRPr="00B0324A" w:rsidRDefault="00B0324A" w:rsidP="00B0324A">
      <w:pPr>
        <w:widowControl w:val="0"/>
        <w:numPr>
          <w:ilvl w:val="0"/>
          <w:numId w:val="2"/>
        </w:numPr>
        <w:jc w:val="both"/>
        <w:rPr>
          <w:lang w:val="en-US"/>
        </w:rPr>
      </w:pPr>
      <w:r w:rsidRPr="0063427D">
        <w:rPr>
          <w:lang w:val="en-US"/>
        </w:rPr>
        <w:t>R4-2103993</w:t>
      </w:r>
      <w:r>
        <w:rPr>
          <w:lang w:val="en-US"/>
        </w:rPr>
        <w:t xml:space="preserve"> “</w:t>
      </w:r>
      <w:r w:rsidRPr="003131EC">
        <w:rPr>
          <w:lang w:val="en-US"/>
        </w:rPr>
        <w:t>Simulation assumptions for NR V2X multiple link test case</w:t>
      </w:r>
      <w:r>
        <w:rPr>
          <w:lang w:val="en-US"/>
        </w:rPr>
        <w:t xml:space="preserve">”, </w:t>
      </w:r>
      <w:r w:rsidRPr="00F60A82">
        <w:t>Huawei, HiSilicon</w:t>
      </w:r>
      <w:r>
        <w:t>, RAN4 #98-e, February 2021.</w:t>
      </w:r>
      <w:bookmarkEnd w:id="6"/>
      <w:bookmarkEnd w:id="7"/>
      <w:bookmarkEnd w:id="8"/>
      <w:bookmarkEnd w:id="9"/>
    </w:p>
    <w:sectPr w:rsidR="00A913A9" w:rsidRPr="00B0324A" w:rsidSect="0060322F">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261798" w14:textId="77777777" w:rsidR="001140A9" w:rsidRDefault="001140A9">
      <w:r>
        <w:separator/>
      </w:r>
    </w:p>
  </w:endnote>
  <w:endnote w:type="continuationSeparator" w:id="0">
    <w:p w14:paraId="412EE6A3" w14:textId="77777777" w:rsidR="001140A9" w:rsidRDefault="001140A9">
      <w:r>
        <w:continuationSeparator/>
      </w:r>
    </w:p>
  </w:endnote>
  <w:endnote w:type="continuationNotice" w:id="1">
    <w:p w14:paraId="64B94ECE" w14:textId="77777777" w:rsidR="001140A9" w:rsidRDefault="001140A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73E7EE" w14:textId="77777777" w:rsidR="001140A9" w:rsidRDefault="001140A9">
      <w:r>
        <w:separator/>
      </w:r>
    </w:p>
  </w:footnote>
  <w:footnote w:type="continuationSeparator" w:id="0">
    <w:p w14:paraId="7DF81654" w14:textId="77777777" w:rsidR="001140A9" w:rsidRDefault="001140A9">
      <w:r>
        <w:continuationSeparator/>
      </w:r>
    </w:p>
  </w:footnote>
  <w:footnote w:type="continuationNotice" w:id="1">
    <w:p w14:paraId="388E764D" w14:textId="77777777" w:rsidR="001140A9" w:rsidRDefault="001140A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305572"/>
    <w:multiLevelType w:val="hybridMultilevel"/>
    <w:tmpl w:val="6BC4DBD0"/>
    <w:lvl w:ilvl="0" w:tplc="3B1E6548">
      <w:start w:val="1"/>
      <w:numFmt w:val="bullet"/>
      <w:lvlText w:val="•"/>
      <w:lvlJc w:val="left"/>
      <w:pPr>
        <w:tabs>
          <w:tab w:val="num" w:pos="720"/>
        </w:tabs>
        <w:ind w:left="720" w:hanging="360"/>
      </w:pPr>
      <w:rPr>
        <w:rFonts w:ascii="Arial" w:hAnsi="Arial" w:hint="default"/>
      </w:rPr>
    </w:lvl>
    <w:lvl w:ilvl="1" w:tplc="0A302BB6">
      <w:numFmt w:val="bullet"/>
      <w:lvlText w:val=""/>
      <w:lvlJc w:val="left"/>
      <w:pPr>
        <w:tabs>
          <w:tab w:val="num" w:pos="1440"/>
        </w:tabs>
        <w:ind w:left="1440" w:hanging="360"/>
      </w:pPr>
      <w:rPr>
        <w:rFonts w:ascii="Wingdings" w:hAnsi="Wingdings" w:hint="default"/>
      </w:rPr>
    </w:lvl>
    <w:lvl w:ilvl="2" w:tplc="52062984" w:tentative="1">
      <w:start w:val="1"/>
      <w:numFmt w:val="bullet"/>
      <w:lvlText w:val="•"/>
      <w:lvlJc w:val="left"/>
      <w:pPr>
        <w:tabs>
          <w:tab w:val="num" w:pos="2160"/>
        </w:tabs>
        <w:ind w:left="2160" w:hanging="360"/>
      </w:pPr>
      <w:rPr>
        <w:rFonts w:ascii="Arial" w:hAnsi="Arial" w:hint="default"/>
      </w:rPr>
    </w:lvl>
    <w:lvl w:ilvl="3" w:tplc="25A81CEE" w:tentative="1">
      <w:start w:val="1"/>
      <w:numFmt w:val="bullet"/>
      <w:lvlText w:val="•"/>
      <w:lvlJc w:val="left"/>
      <w:pPr>
        <w:tabs>
          <w:tab w:val="num" w:pos="2880"/>
        </w:tabs>
        <w:ind w:left="2880" w:hanging="360"/>
      </w:pPr>
      <w:rPr>
        <w:rFonts w:ascii="Arial" w:hAnsi="Arial" w:hint="default"/>
      </w:rPr>
    </w:lvl>
    <w:lvl w:ilvl="4" w:tplc="1EFC22B4" w:tentative="1">
      <w:start w:val="1"/>
      <w:numFmt w:val="bullet"/>
      <w:lvlText w:val="•"/>
      <w:lvlJc w:val="left"/>
      <w:pPr>
        <w:tabs>
          <w:tab w:val="num" w:pos="3600"/>
        </w:tabs>
        <w:ind w:left="3600" w:hanging="360"/>
      </w:pPr>
      <w:rPr>
        <w:rFonts w:ascii="Arial" w:hAnsi="Arial" w:hint="default"/>
      </w:rPr>
    </w:lvl>
    <w:lvl w:ilvl="5" w:tplc="A2FE7290" w:tentative="1">
      <w:start w:val="1"/>
      <w:numFmt w:val="bullet"/>
      <w:lvlText w:val="•"/>
      <w:lvlJc w:val="left"/>
      <w:pPr>
        <w:tabs>
          <w:tab w:val="num" w:pos="4320"/>
        </w:tabs>
        <w:ind w:left="4320" w:hanging="360"/>
      </w:pPr>
      <w:rPr>
        <w:rFonts w:ascii="Arial" w:hAnsi="Arial" w:hint="default"/>
      </w:rPr>
    </w:lvl>
    <w:lvl w:ilvl="6" w:tplc="806086EE" w:tentative="1">
      <w:start w:val="1"/>
      <w:numFmt w:val="bullet"/>
      <w:lvlText w:val="•"/>
      <w:lvlJc w:val="left"/>
      <w:pPr>
        <w:tabs>
          <w:tab w:val="num" w:pos="5040"/>
        </w:tabs>
        <w:ind w:left="5040" w:hanging="360"/>
      </w:pPr>
      <w:rPr>
        <w:rFonts w:ascii="Arial" w:hAnsi="Arial" w:hint="default"/>
      </w:rPr>
    </w:lvl>
    <w:lvl w:ilvl="7" w:tplc="D48458D4" w:tentative="1">
      <w:start w:val="1"/>
      <w:numFmt w:val="bullet"/>
      <w:lvlText w:val="•"/>
      <w:lvlJc w:val="left"/>
      <w:pPr>
        <w:tabs>
          <w:tab w:val="num" w:pos="5760"/>
        </w:tabs>
        <w:ind w:left="5760" w:hanging="360"/>
      </w:pPr>
      <w:rPr>
        <w:rFonts w:ascii="Arial" w:hAnsi="Arial" w:hint="default"/>
      </w:rPr>
    </w:lvl>
    <w:lvl w:ilvl="8" w:tplc="177673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4135C4"/>
    <w:multiLevelType w:val="hybridMultilevel"/>
    <w:tmpl w:val="B9163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82D1C"/>
    <w:multiLevelType w:val="hybridMultilevel"/>
    <w:tmpl w:val="8FE6D716"/>
    <w:lvl w:ilvl="0" w:tplc="11B0E7E8">
      <w:start w:val="1"/>
      <w:numFmt w:val="bullet"/>
      <w:lvlText w:val="•"/>
      <w:lvlJc w:val="left"/>
      <w:pPr>
        <w:tabs>
          <w:tab w:val="num" w:pos="720"/>
        </w:tabs>
        <w:ind w:left="720" w:hanging="360"/>
      </w:pPr>
      <w:rPr>
        <w:rFonts w:ascii="Arial" w:hAnsi="Arial" w:hint="default"/>
      </w:rPr>
    </w:lvl>
    <w:lvl w:ilvl="1" w:tplc="3DFC5458">
      <w:numFmt w:val="bullet"/>
      <w:lvlText w:val=""/>
      <w:lvlJc w:val="left"/>
      <w:pPr>
        <w:tabs>
          <w:tab w:val="num" w:pos="1440"/>
        </w:tabs>
        <w:ind w:left="1440" w:hanging="360"/>
      </w:pPr>
      <w:rPr>
        <w:rFonts w:ascii="Wingdings" w:hAnsi="Wingdings" w:hint="default"/>
      </w:rPr>
    </w:lvl>
    <w:lvl w:ilvl="2" w:tplc="18AE4EA6" w:tentative="1">
      <w:start w:val="1"/>
      <w:numFmt w:val="bullet"/>
      <w:lvlText w:val="•"/>
      <w:lvlJc w:val="left"/>
      <w:pPr>
        <w:tabs>
          <w:tab w:val="num" w:pos="2160"/>
        </w:tabs>
        <w:ind w:left="2160" w:hanging="360"/>
      </w:pPr>
      <w:rPr>
        <w:rFonts w:ascii="Arial" w:hAnsi="Arial" w:hint="default"/>
      </w:rPr>
    </w:lvl>
    <w:lvl w:ilvl="3" w:tplc="A2E0EEF2" w:tentative="1">
      <w:start w:val="1"/>
      <w:numFmt w:val="bullet"/>
      <w:lvlText w:val="•"/>
      <w:lvlJc w:val="left"/>
      <w:pPr>
        <w:tabs>
          <w:tab w:val="num" w:pos="2880"/>
        </w:tabs>
        <w:ind w:left="2880" w:hanging="360"/>
      </w:pPr>
      <w:rPr>
        <w:rFonts w:ascii="Arial" w:hAnsi="Arial" w:hint="default"/>
      </w:rPr>
    </w:lvl>
    <w:lvl w:ilvl="4" w:tplc="44D880F4" w:tentative="1">
      <w:start w:val="1"/>
      <w:numFmt w:val="bullet"/>
      <w:lvlText w:val="•"/>
      <w:lvlJc w:val="left"/>
      <w:pPr>
        <w:tabs>
          <w:tab w:val="num" w:pos="3600"/>
        </w:tabs>
        <w:ind w:left="3600" w:hanging="360"/>
      </w:pPr>
      <w:rPr>
        <w:rFonts w:ascii="Arial" w:hAnsi="Arial" w:hint="default"/>
      </w:rPr>
    </w:lvl>
    <w:lvl w:ilvl="5" w:tplc="9C1E957A" w:tentative="1">
      <w:start w:val="1"/>
      <w:numFmt w:val="bullet"/>
      <w:lvlText w:val="•"/>
      <w:lvlJc w:val="left"/>
      <w:pPr>
        <w:tabs>
          <w:tab w:val="num" w:pos="4320"/>
        </w:tabs>
        <w:ind w:left="4320" w:hanging="360"/>
      </w:pPr>
      <w:rPr>
        <w:rFonts w:ascii="Arial" w:hAnsi="Arial" w:hint="default"/>
      </w:rPr>
    </w:lvl>
    <w:lvl w:ilvl="6" w:tplc="E2F6BA14" w:tentative="1">
      <w:start w:val="1"/>
      <w:numFmt w:val="bullet"/>
      <w:lvlText w:val="•"/>
      <w:lvlJc w:val="left"/>
      <w:pPr>
        <w:tabs>
          <w:tab w:val="num" w:pos="5040"/>
        </w:tabs>
        <w:ind w:left="5040" w:hanging="360"/>
      </w:pPr>
      <w:rPr>
        <w:rFonts w:ascii="Arial" w:hAnsi="Arial" w:hint="default"/>
      </w:rPr>
    </w:lvl>
    <w:lvl w:ilvl="7" w:tplc="1B641552" w:tentative="1">
      <w:start w:val="1"/>
      <w:numFmt w:val="bullet"/>
      <w:lvlText w:val="•"/>
      <w:lvlJc w:val="left"/>
      <w:pPr>
        <w:tabs>
          <w:tab w:val="num" w:pos="5760"/>
        </w:tabs>
        <w:ind w:left="5760" w:hanging="360"/>
      </w:pPr>
      <w:rPr>
        <w:rFonts w:ascii="Arial" w:hAnsi="Arial" w:hint="default"/>
      </w:rPr>
    </w:lvl>
    <w:lvl w:ilvl="8" w:tplc="4DD40E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7D4A72"/>
    <w:multiLevelType w:val="hybridMultilevel"/>
    <w:tmpl w:val="9D2C45B2"/>
    <w:lvl w:ilvl="0" w:tplc="3D14B098">
      <w:start w:val="1"/>
      <w:numFmt w:val="bullet"/>
      <w:lvlText w:val=""/>
      <w:lvlJc w:val="left"/>
      <w:pPr>
        <w:tabs>
          <w:tab w:val="num" w:pos="720"/>
        </w:tabs>
        <w:ind w:left="720" w:hanging="360"/>
      </w:pPr>
      <w:rPr>
        <w:rFonts w:ascii="Wingdings" w:hAnsi="Wingdings" w:hint="default"/>
      </w:rPr>
    </w:lvl>
    <w:lvl w:ilvl="1" w:tplc="58923D22">
      <w:start w:val="1"/>
      <w:numFmt w:val="bullet"/>
      <w:lvlText w:val=""/>
      <w:lvlJc w:val="left"/>
      <w:pPr>
        <w:tabs>
          <w:tab w:val="num" w:pos="1440"/>
        </w:tabs>
        <w:ind w:left="1440" w:hanging="360"/>
      </w:pPr>
      <w:rPr>
        <w:rFonts w:ascii="Wingdings" w:hAnsi="Wingdings" w:hint="default"/>
      </w:rPr>
    </w:lvl>
    <w:lvl w:ilvl="2" w:tplc="89D2E7A0">
      <w:numFmt w:val="bullet"/>
      <w:lvlText w:val="‒"/>
      <w:lvlJc w:val="left"/>
      <w:pPr>
        <w:tabs>
          <w:tab w:val="num" w:pos="2160"/>
        </w:tabs>
        <w:ind w:left="2160" w:hanging="360"/>
      </w:pPr>
      <w:rPr>
        <w:rFonts w:ascii="Arial" w:hAnsi="Arial" w:hint="default"/>
      </w:rPr>
    </w:lvl>
    <w:lvl w:ilvl="3" w:tplc="6C66DC06">
      <w:numFmt w:val="bullet"/>
      <w:lvlText w:val=""/>
      <w:lvlJc w:val="left"/>
      <w:pPr>
        <w:tabs>
          <w:tab w:val="num" w:pos="2880"/>
        </w:tabs>
        <w:ind w:left="2880" w:hanging="360"/>
      </w:pPr>
      <w:rPr>
        <w:rFonts w:ascii="Wingdings" w:hAnsi="Wingdings" w:hint="default"/>
      </w:rPr>
    </w:lvl>
    <w:lvl w:ilvl="4" w:tplc="7444F7D6" w:tentative="1">
      <w:start w:val="1"/>
      <w:numFmt w:val="bullet"/>
      <w:lvlText w:val=""/>
      <w:lvlJc w:val="left"/>
      <w:pPr>
        <w:tabs>
          <w:tab w:val="num" w:pos="3600"/>
        </w:tabs>
        <w:ind w:left="3600" w:hanging="360"/>
      </w:pPr>
      <w:rPr>
        <w:rFonts w:ascii="Wingdings" w:hAnsi="Wingdings" w:hint="default"/>
      </w:rPr>
    </w:lvl>
    <w:lvl w:ilvl="5" w:tplc="7BEED478" w:tentative="1">
      <w:start w:val="1"/>
      <w:numFmt w:val="bullet"/>
      <w:lvlText w:val=""/>
      <w:lvlJc w:val="left"/>
      <w:pPr>
        <w:tabs>
          <w:tab w:val="num" w:pos="4320"/>
        </w:tabs>
        <w:ind w:left="4320" w:hanging="360"/>
      </w:pPr>
      <w:rPr>
        <w:rFonts w:ascii="Wingdings" w:hAnsi="Wingdings" w:hint="default"/>
      </w:rPr>
    </w:lvl>
    <w:lvl w:ilvl="6" w:tplc="A7C254DE" w:tentative="1">
      <w:start w:val="1"/>
      <w:numFmt w:val="bullet"/>
      <w:lvlText w:val=""/>
      <w:lvlJc w:val="left"/>
      <w:pPr>
        <w:tabs>
          <w:tab w:val="num" w:pos="5040"/>
        </w:tabs>
        <w:ind w:left="5040" w:hanging="360"/>
      </w:pPr>
      <w:rPr>
        <w:rFonts w:ascii="Wingdings" w:hAnsi="Wingdings" w:hint="default"/>
      </w:rPr>
    </w:lvl>
    <w:lvl w:ilvl="7" w:tplc="4CD06066" w:tentative="1">
      <w:start w:val="1"/>
      <w:numFmt w:val="bullet"/>
      <w:lvlText w:val=""/>
      <w:lvlJc w:val="left"/>
      <w:pPr>
        <w:tabs>
          <w:tab w:val="num" w:pos="5760"/>
        </w:tabs>
        <w:ind w:left="5760" w:hanging="360"/>
      </w:pPr>
      <w:rPr>
        <w:rFonts w:ascii="Wingdings" w:hAnsi="Wingdings" w:hint="default"/>
      </w:rPr>
    </w:lvl>
    <w:lvl w:ilvl="8" w:tplc="B5309F5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F65D51"/>
    <w:multiLevelType w:val="hybridMultilevel"/>
    <w:tmpl w:val="478AFEA4"/>
    <w:lvl w:ilvl="0" w:tplc="6B2859B8">
      <w:start w:val="1"/>
      <w:numFmt w:val="bullet"/>
      <w:lvlText w:val="•"/>
      <w:lvlJc w:val="left"/>
      <w:pPr>
        <w:tabs>
          <w:tab w:val="num" w:pos="720"/>
        </w:tabs>
        <w:ind w:left="720" w:hanging="360"/>
      </w:pPr>
      <w:rPr>
        <w:rFonts w:ascii="Arial" w:hAnsi="Arial" w:hint="default"/>
      </w:rPr>
    </w:lvl>
    <w:lvl w:ilvl="1" w:tplc="5FB65D88">
      <w:numFmt w:val="bullet"/>
      <w:lvlText w:val=""/>
      <w:lvlJc w:val="left"/>
      <w:pPr>
        <w:tabs>
          <w:tab w:val="num" w:pos="1440"/>
        </w:tabs>
        <w:ind w:left="1440" w:hanging="360"/>
      </w:pPr>
      <w:rPr>
        <w:rFonts w:ascii="Wingdings" w:hAnsi="Wingdings" w:hint="default"/>
      </w:rPr>
    </w:lvl>
    <w:lvl w:ilvl="2" w:tplc="954284C6" w:tentative="1">
      <w:start w:val="1"/>
      <w:numFmt w:val="bullet"/>
      <w:lvlText w:val="•"/>
      <w:lvlJc w:val="left"/>
      <w:pPr>
        <w:tabs>
          <w:tab w:val="num" w:pos="2160"/>
        </w:tabs>
        <w:ind w:left="2160" w:hanging="360"/>
      </w:pPr>
      <w:rPr>
        <w:rFonts w:ascii="Arial" w:hAnsi="Arial" w:hint="default"/>
      </w:rPr>
    </w:lvl>
    <w:lvl w:ilvl="3" w:tplc="422CE42E" w:tentative="1">
      <w:start w:val="1"/>
      <w:numFmt w:val="bullet"/>
      <w:lvlText w:val="•"/>
      <w:lvlJc w:val="left"/>
      <w:pPr>
        <w:tabs>
          <w:tab w:val="num" w:pos="2880"/>
        </w:tabs>
        <w:ind w:left="2880" w:hanging="360"/>
      </w:pPr>
      <w:rPr>
        <w:rFonts w:ascii="Arial" w:hAnsi="Arial" w:hint="default"/>
      </w:rPr>
    </w:lvl>
    <w:lvl w:ilvl="4" w:tplc="7EEEEECC" w:tentative="1">
      <w:start w:val="1"/>
      <w:numFmt w:val="bullet"/>
      <w:lvlText w:val="•"/>
      <w:lvlJc w:val="left"/>
      <w:pPr>
        <w:tabs>
          <w:tab w:val="num" w:pos="3600"/>
        </w:tabs>
        <w:ind w:left="3600" w:hanging="360"/>
      </w:pPr>
      <w:rPr>
        <w:rFonts w:ascii="Arial" w:hAnsi="Arial" w:hint="default"/>
      </w:rPr>
    </w:lvl>
    <w:lvl w:ilvl="5" w:tplc="ABB27C4A" w:tentative="1">
      <w:start w:val="1"/>
      <w:numFmt w:val="bullet"/>
      <w:lvlText w:val="•"/>
      <w:lvlJc w:val="left"/>
      <w:pPr>
        <w:tabs>
          <w:tab w:val="num" w:pos="4320"/>
        </w:tabs>
        <w:ind w:left="4320" w:hanging="360"/>
      </w:pPr>
      <w:rPr>
        <w:rFonts w:ascii="Arial" w:hAnsi="Arial" w:hint="default"/>
      </w:rPr>
    </w:lvl>
    <w:lvl w:ilvl="6" w:tplc="C324BA4E" w:tentative="1">
      <w:start w:val="1"/>
      <w:numFmt w:val="bullet"/>
      <w:lvlText w:val="•"/>
      <w:lvlJc w:val="left"/>
      <w:pPr>
        <w:tabs>
          <w:tab w:val="num" w:pos="5040"/>
        </w:tabs>
        <w:ind w:left="5040" w:hanging="360"/>
      </w:pPr>
      <w:rPr>
        <w:rFonts w:ascii="Arial" w:hAnsi="Arial" w:hint="default"/>
      </w:rPr>
    </w:lvl>
    <w:lvl w:ilvl="7" w:tplc="DB78204E" w:tentative="1">
      <w:start w:val="1"/>
      <w:numFmt w:val="bullet"/>
      <w:lvlText w:val="•"/>
      <w:lvlJc w:val="left"/>
      <w:pPr>
        <w:tabs>
          <w:tab w:val="num" w:pos="5760"/>
        </w:tabs>
        <w:ind w:left="5760" w:hanging="360"/>
      </w:pPr>
      <w:rPr>
        <w:rFonts w:ascii="Arial" w:hAnsi="Arial" w:hint="default"/>
      </w:rPr>
    </w:lvl>
    <w:lvl w:ilvl="8" w:tplc="B608C5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DE33A2"/>
    <w:multiLevelType w:val="hybridMultilevel"/>
    <w:tmpl w:val="35B03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20B26"/>
    <w:multiLevelType w:val="hybridMultilevel"/>
    <w:tmpl w:val="A20E7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893C67"/>
    <w:multiLevelType w:val="hybridMultilevel"/>
    <w:tmpl w:val="F7AE5FB0"/>
    <w:lvl w:ilvl="0" w:tplc="4F84D908">
      <w:start w:val="1"/>
      <w:numFmt w:val="bullet"/>
      <w:lvlText w:val="•"/>
      <w:lvlJc w:val="left"/>
      <w:pPr>
        <w:tabs>
          <w:tab w:val="num" w:pos="720"/>
        </w:tabs>
        <w:ind w:left="720" w:hanging="360"/>
      </w:pPr>
      <w:rPr>
        <w:rFonts w:ascii="Arial" w:hAnsi="Arial" w:hint="default"/>
      </w:rPr>
    </w:lvl>
    <w:lvl w:ilvl="1" w:tplc="7F1273AC">
      <w:start w:val="1"/>
      <w:numFmt w:val="bullet"/>
      <w:lvlText w:val="•"/>
      <w:lvlJc w:val="left"/>
      <w:pPr>
        <w:tabs>
          <w:tab w:val="num" w:pos="1440"/>
        </w:tabs>
        <w:ind w:left="1440" w:hanging="360"/>
      </w:pPr>
      <w:rPr>
        <w:rFonts w:ascii="Arial" w:hAnsi="Arial" w:hint="default"/>
      </w:rPr>
    </w:lvl>
    <w:lvl w:ilvl="2" w:tplc="3196A69C" w:tentative="1">
      <w:start w:val="1"/>
      <w:numFmt w:val="bullet"/>
      <w:lvlText w:val="•"/>
      <w:lvlJc w:val="left"/>
      <w:pPr>
        <w:tabs>
          <w:tab w:val="num" w:pos="2160"/>
        </w:tabs>
        <w:ind w:left="2160" w:hanging="360"/>
      </w:pPr>
      <w:rPr>
        <w:rFonts w:ascii="Arial" w:hAnsi="Arial" w:hint="default"/>
      </w:rPr>
    </w:lvl>
    <w:lvl w:ilvl="3" w:tplc="35684C10" w:tentative="1">
      <w:start w:val="1"/>
      <w:numFmt w:val="bullet"/>
      <w:lvlText w:val="•"/>
      <w:lvlJc w:val="left"/>
      <w:pPr>
        <w:tabs>
          <w:tab w:val="num" w:pos="2880"/>
        </w:tabs>
        <w:ind w:left="2880" w:hanging="360"/>
      </w:pPr>
      <w:rPr>
        <w:rFonts w:ascii="Arial" w:hAnsi="Arial" w:hint="default"/>
      </w:rPr>
    </w:lvl>
    <w:lvl w:ilvl="4" w:tplc="50600426" w:tentative="1">
      <w:start w:val="1"/>
      <w:numFmt w:val="bullet"/>
      <w:lvlText w:val="•"/>
      <w:lvlJc w:val="left"/>
      <w:pPr>
        <w:tabs>
          <w:tab w:val="num" w:pos="3600"/>
        </w:tabs>
        <w:ind w:left="3600" w:hanging="360"/>
      </w:pPr>
      <w:rPr>
        <w:rFonts w:ascii="Arial" w:hAnsi="Arial" w:hint="default"/>
      </w:rPr>
    </w:lvl>
    <w:lvl w:ilvl="5" w:tplc="766A2890" w:tentative="1">
      <w:start w:val="1"/>
      <w:numFmt w:val="bullet"/>
      <w:lvlText w:val="•"/>
      <w:lvlJc w:val="left"/>
      <w:pPr>
        <w:tabs>
          <w:tab w:val="num" w:pos="4320"/>
        </w:tabs>
        <w:ind w:left="4320" w:hanging="360"/>
      </w:pPr>
      <w:rPr>
        <w:rFonts w:ascii="Arial" w:hAnsi="Arial" w:hint="default"/>
      </w:rPr>
    </w:lvl>
    <w:lvl w:ilvl="6" w:tplc="90B4CF12" w:tentative="1">
      <w:start w:val="1"/>
      <w:numFmt w:val="bullet"/>
      <w:lvlText w:val="•"/>
      <w:lvlJc w:val="left"/>
      <w:pPr>
        <w:tabs>
          <w:tab w:val="num" w:pos="5040"/>
        </w:tabs>
        <w:ind w:left="5040" w:hanging="360"/>
      </w:pPr>
      <w:rPr>
        <w:rFonts w:ascii="Arial" w:hAnsi="Arial" w:hint="default"/>
      </w:rPr>
    </w:lvl>
    <w:lvl w:ilvl="7" w:tplc="8BCC7EF2" w:tentative="1">
      <w:start w:val="1"/>
      <w:numFmt w:val="bullet"/>
      <w:lvlText w:val="•"/>
      <w:lvlJc w:val="left"/>
      <w:pPr>
        <w:tabs>
          <w:tab w:val="num" w:pos="5760"/>
        </w:tabs>
        <w:ind w:left="5760" w:hanging="360"/>
      </w:pPr>
      <w:rPr>
        <w:rFonts w:ascii="Arial" w:hAnsi="Arial" w:hint="default"/>
      </w:rPr>
    </w:lvl>
    <w:lvl w:ilvl="8" w:tplc="7746147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D94BCB"/>
    <w:multiLevelType w:val="hybridMultilevel"/>
    <w:tmpl w:val="BDD64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E05C85"/>
    <w:multiLevelType w:val="hybridMultilevel"/>
    <w:tmpl w:val="61461D0C"/>
    <w:lvl w:ilvl="0" w:tplc="D5105BB8">
      <w:start w:val="1"/>
      <w:numFmt w:val="bullet"/>
      <w:lvlText w:val="–"/>
      <w:lvlJc w:val="left"/>
      <w:pPr>
        <w:tabs>
          <w:tab w:val="num" w:pos="720"/>
        </w:tabs>
        <w:ind w:left="720" w:hanging="360"/>
      </w:pPr>
      <w:rPr>
        <w:rFonts w:ascii="Arial" w:hAnsi="Arial" w:hint="default"/>
      </w:rPr>
    </w:lvl>
    <w:lvl w:ilvl="1" w:tplc="FE8CED32">
      <w:start w:val="1"/>
      <w:numFmt w:val="bullet"/>
      <w:lvlText w:val="–"/>
      <w:lvlJc w:val="left"/>
      <w:pPr>
        <w:tabs>
          <w:tab w:val="num" w:pos="1440"/>
        </w:tabs>
        <w:ind w:left="1440" w:hanging="360"/>
      </w:pPr>
      <w:rPr>
        <w:rFonts w:ascii="Arial" w:hAnsi="Arial" w:hint="default"/>
      </w:rPr>
    </w:lvl>
    <w:lvl w:ilvl="2" w:tplc="2830311A">
      <w:numFmt w:val="bullet"/>
      <w:lvlText w:val="•"/>
      <w:lvlJc w:val="left"/>
      <w:pPr>
        <w:tabs>
          <w:tab w:val="num" w:pos="2160"/>
        </w:tabs>
        <w:ind w:left="2160" w:hanging="360"/>
      </w:pPr>
      <w:rPr>
        <w:rFonts w:ascii="Arial" w:hAnsi="Arial" w:hint="default"/>
      </w:rPr>
    </w:lvl>
    <w:lvl w:ilvl="3" w:tplc="35A0B09A" w:tentative="1">
      <w:start w:val="1"/>
      <w:numFmt w:val="bullet"/>
      <w:lvlText w:val="–"/>
      <w:lvlJc w:val="left"/>
      <w:pPr>
        <w:tabs>
          <w:tab w:val="num" w:pos="2880"/>
        </w:tabs>
        <w:ind w:left="2880" w:hanging="360"/>
      </w:pPr>
      <w:rPr>
        <w:rFonts w:ascii="Arial" w:hAnsi="Arial" w:hint="default"/>
      </w:rPr>
    </w:lvl>
    <w:lvl w:ilvl="4" w:tplc="B80AC79E" w:tentative="1">
      <w:start w:val="1"/>
      <w:numFmt w:val="bullet"/>
      <w:lvlText w:val="–"/>
      <w:lvlJc w:val="left"/>
      <w:pPr>
        <w:tabs>
          <w:tab w:val="num" w:pos="3600"/>
        </w:tabs>
        <w:ind w:left="3600" w:hanging="360"/>
      </w:pPr>
      <w:rPr>
        <w:rFonts w:ascii="Arial" w:hAnsi="Arial" w:hint="default"/>
      </w:rPr>
    </w:lvl>
    <w:lvl w:ilvl="5" w:tplc="7FC2AF82" w:tentative="1">
      <w:start w:val="1"/>
      <w:numFmt w:val="bullet"/>
      <w:lvlText w:val="–"/>
      <w:lvlJc w:val="left"/>
      <w:pPr>
        <w:tabs>
          <w:tab w:val="num" w:pos="4320"/>
        </w:tabs>
        <w:ind w:left="4320" w:hanging="360"/>
      </w:pPr>
      <w:rPr>
        <w:rFonts w:ascii="Arial" w:hAnsi="Arial" w:hint="default"/>
      </w:rPr>
    </w:lvl>
    <w:lvl w:ilvl="6" w:tplc="C18EE8AA" w:tentative="1">
      <w:start w:val="1"/>
      <w:numFmt w:val="bullet"/>
      <w:lvlText w:val="–"/>
      <w:lvlJc w:val="left"/>
      <w:pPr>
        <w:tabs>
          <w:tab w:val="num" w:pos="5040"/>
        </w:tabs>
        <w:ind w:left="5040" w:hanging="360"/>
      </w:pPr>
      <w:rPr>
        <w:rFonts w:ascii="Arial" w:hAnsi="Arial" w:hint="default"/>
      </w:rPr>
    </w:lvl>
    <w:lvl w:ilvl="7" w:tplc="581EE976" w:tentative="1">
      <w:start w:val="1"/>
      <w:numFmt w:val="bullet"/>
      <w:lvlText w:val="–"/>
      <w:lvlJc w:val="left"/>
      <w:pPr>
        <w:tabs>
          <w:tab w:val="num" w:pos="5760"/>
        </w:tabs>
        <w:ind w:left="5760" w:hanging="360"/>
      </w:pPr>
      <w:rPr>
        <w:rFonts w:ascii="Arial" w:hAnsi="Arial" w:hint="default"/>
      </w:rPr>
    </w:lvl>
    <w:lvl w:ilvl="8" w:tplc="F49826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284143"/>
    <w:multiLevelType w:val="hybridMultilevel"/>
    <w:tmpl w:val="CD968DC4"/>
    <w:lvl w:ilvl="0" w:tplc="29249B9A">
      <w:start w:val="1"/>
      <w:numFmt w:val="bullet"/>
      <w:lvlText w:val="•"/>
      <w:lvlJc w:val="left"/>
      <w:pPr>
        <w:tabs>
          <w:tab w:val="num" w:pos="720"/>
        </w:tabs>
        <w:ind w:left="720" w:hanging="360"/>
      </w:pPr>
      <w:rPr>
        <w:rFonts w:ascii="Arial" w:hAnsi="Arial" w:hint="default"/>
      </w:rPr>
    </w:lvl>
    <w:lvl w:ilvl="1" w:tplc="E3B88804">
      <w:numFmt w:val="bullet"/>
      <w:lvlText w:val="–"/>
      <w:lvlJc w:val="left"/>
      <w:pPr>
        <w:tabs>
          <w:tab w:val="num" w:pos="1440"/>
        </w:tabs>
        <w:ind w:left="1440" w:hanging="360"/>
      </w:pPr>
      <w:rPr>
        <w:rFonts w:ascii="Arial" w:hAnsi="Arial" w:hint="default"/>
      </w:rPr>
    </w:lvl>
    <w:lvl w:ilvl="2" w:tplc="752EE262" w:tentative="1">
      <w:start w:val="1"/>
      <w:numFmt w:val="bullet"/>
      <w:lvlText w:val="•"/>
      <w:lvlJc w:val="left"/>
      <w:pPr>
        <w:tabs>
          <w:tab w:val="num" w:pos="2160"/>
        </w:tabs>
        <w:ind w:left="2160" w:hanging="360"/>
      </w:pPr>
      <w:rPr>
        <w:rFonts w:ascii="Arial" w:hAnsi="Arial" w:hint="default"/>
      </w:rPr>
    </w:lvl>
    <w:lvl w:ilvl="3" w:tplc="8F7CEB3A">
      <w:start w:val="1"/>
      <w:numFmt w:val="bullet"/>
      <w:lvlText w:val="•"/>
      <w:lvlJc w:val="left"/>
      <w:pPr>
        <w:tabs>
          <w:tab w:val="num" w:pos="2880"/>
        </w:tabs>
        <w:ind w:left="2880" w:hanging="360"/>
      </w:pPr>
      <w:rPr>
        <w:rFonts w:ascii="Arial" w:hAnsi="Arial" w:hint="default"/>
      </w:rPr>
    </w:lvl>
    <w:lvl w:ilvl="4" w:tplc="C34E34B8" w:tentative="1">
      <w:start w:val="1"/>
      <w:numFmt w:val="bullet"/>
      <w:lvlText w:val="•"/>
      <w:lvlJc w:val="left"/>
      <w:pPr>
        <w:tabs>
          <w:tab w:val="num" w:pos="3600"/>
        </w:tabs>
        <w:ind w:left="3600" w:hanging="360"/>
      </w:pPr>
      <w:rPr>
        <w:rFonts w:ascii="Arial" w:hAnsi="Arial" w:hint="default"/>
      </w:rPr>
    </w:lvl>
    <w:lvl w:ilvl="5" w:tplc="FC88AF96" w:tentative="1">
      <w:start w:val="1"/>
      <w:numFmt w:val="bullet"/>
      <w:lvlText w:val="•"/>
      <w:lvlJc w:val="left"/>
      <w:pPr>
        <w:tabs>
          <w:tab w:val="num" w:pos="4320"/>
        </w:tabs>
        <w:ind w:left="4320" w:hanging="360"/>
      </w:pPr>
      <w:rPr>
        <w:rFonts w:ascii="Arial" w:hAnsi="Arial" w:hint="default"/>
      </w:rPr>
    </w:lvl>
    <w:lvl w:ilvl="6" w:tplc="86840CD8" w:tentative="1">
      <w:start w:val="1"/>
      <w:numFmt w:val="bullet"/>
      <w:lvlText w:val="•"/>
      <w:lvlJc w:val="left"/>
      <w:pPr>
        <w:tabs>
          <w:tab w:val="num" w:pos="5040"/>
        </w:tabs>
        <w:ind w:left="5040" w:hanging="360"/>
      </w:pPr>
      <w:rPr>
        <w:rFonts w:ascii="Arial" w:hAnsi="Arial" w:hint="default"/>
      </w:rPr>
    </w:lvl>
    <w:lvl w:ilvl="7" w:tplc="0854BC16" w:tentative="1">
      <w:start w:val="1"/>
      <w:numFmt w:val="bullet"/>
      <w:lvlText w:val="•"/>
      <w:lvlJc w:val="left"/>
      <w:pPr>
        <w:tabs>
          <w:tab w:val="num" w:pos="5760"/>
        </w:tabs>
        <w:ind w:left="5760" w:hanging="360"/>
      </w:pPr>
      <w:rPr>
        <w:rFonts w:ascii="Arial" w:hAnsi="Arial" w:hint="default"/>
      </w:rPr>
    </w:lvl>
    <w:lvl w:ilvl="8" w:tplc="299EF8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AE51F65"/>
    <w:multiLevelType w:val="hybridMultilevel"/>
    <w:tmpl w:val="570C007C"/>
    <w:lvl w:ilvl="0" w:tplc="F42604B8">
      <w:start w:val="1"/>
      <w:numFmt w:val="bullet"/>
      <w:lvlText w:val="•"/>
      <w:lvlJc w:val="left"/>
      <w:pPr>
        <w:tabs>
          <w:tab w:val="num" w:pos="720"/>
        </w:tabs>
        <w:ind w:left="720" w:hanging="360"/>
      </w:pPr>
      <w:rPr>
        <w:rFonts w:ascii="Arial" w:hAnsi="Arial" w:hint="default"/>
      </w:rPr>
    </w:lvl>
    <w:lvl w:ilvl="1" w:tplc="7FD0D13E">
      <w:numFmt w:val="bullet"/>
      <w:lvlText w:val=""/>
      <w:lvlJc w:val="left"/>
      <w:pPr>
        <w:tabs>
          <w:tab w:val="num" w:pos="1440"/>
        </w:tabs>
        <w:ind w:left="1440" w:hanging="360"/>
      </w:pPr>
      <w:rPr>
        <w:rFonts w:ascii="Wingdings" w:hAnsi="Wingdings" w:hint="default"/>
      </w:rPr>
    </w:lvl>
    <w:lvl w:ilvl="2" w:tplc="AE8A8680">
      <w:numFmt w:val="bullet"/>
      <w:lvlText w:val="‒"/>
      <w:lvlJc w:val="left"/>
      <w:pPr>
        <w:tabs>
          <w:tab w:val="num" w:pos="2160"/>
        </w:tabs>
        <w:ind w:left="2160" w:hanging="360"/>
      </w:pPr>
      <w:rPr>
        <w:rFonts w:ascii="Arial" w:hAnsi="Arial" w:hint="default"/>
      </w:rPr>
    </w:lvl>
    <w:lvl w:ilvl="3" w:tplc="5FDE6010" w:tentative="1">
      <w:start w:val="1"/>
      <w:numFmt w:val="bullet"/>
      <w:lvlText w:val="•"/>
      <w:lvlJc w:val="left"/>
      <w:pPr>
        <w:tabs>
          <w:tab w:val="num" w:pos="2880"/>
        </w:tabs>
        <w:ind w:left="2880" w:hanging="360"/>
      </w:pPr>
      <w:rPr>
        <w:rFonts w:ascii="Arial" w:hAnsi="Arial" w:hint="default"/>
      </w:rPr>
    </w:lvl>
    <w:lvl w:ilvl="4" w:tplc="D6A06C96" w:tentative="1">
      <w:start w:val="1"/>
      <w:numFmt w:val="bullet"/>
      <w:lvlText w:val="•"/>
      <w:lvlJc w:val="left"/>
      <w:pPr>
        <w:tabs>
          <w:tab w:val="num" w:pos="3600"/>
        </w:tabs>
        <w:ind w:left="3600" w:hanging="360"/>
      </w:pPr>
      <w:rPr>
        <w:rFonts w:ascii="Arial" w:hAnsi="Arial" w:hint="default"/>
      </w:rPr>
    </w:lvl>
    <w:lvl w:ilvl="5" w:tplc="2EDAC730" w:tentative="1">
      <w:start w:val="1"/>
      <w:numFmt w:val="bullet"/>
      <w:lvlText w:val="•"/>
      <w:lvlJc w:val="left"/>
      <w:pPr>
        <w:tabs>
          <w:tab w:val="num" w:pos="4320"/>
        </w:tabs>
        <w:ind w:left="4320" w:hanging="360"/>
      </w:pPr>
      <w:rPr>
        <w:rFonts w:ascii="Arial" w:hAnsi="Arial" w:hint="default"/>
      </w:rPr>
    </w:lvl>
    <w:lvl w:ilvl="6" w:tplc="2EC218D4" w:tentative="1">
      <w:start w:val="1"/>
      <w:numFmt w:val="bullet"/>
      <w:lvlText w:val="•"/>
      <w:lvlJc w:val="left"/>
      <w:pPr>
        <w:tabs>
          <w:tab w:val="num" w:pos="5040"/>
        </w:tabs>
        <w:ind w:left="5040" w:hanging="360"/>
      </w:pPr>
      <w:rPr>
        <w:rFonts w:ascii="Arial" w:hAnsi="Arial" w:hint="default"/>
      </w:rPr>
    </w:lvl>
    <w:lvl w:ilvl="7" w:tplc="E8909428" w:tentative="1">
      <w:start w:val="1"/>
      <w:numFmt w:val="bullet"/>
      <w:lvlText w:val="•"/>
      <w:lvlJc w:val="left"/>
      <w:pPr>
        <w:tabs>
          <w:tab w:val="num" w:pos="5760"/>
        </w:tabs>
        <w:ind w:left="5760" w:hanging="360"/>
      </w:pPr>
      <w:rPr>
        <w:rFonts w:ascii="Arial" w:hAnsi="Arial" w:hint="default"/>
      </w:rPr>
    </w:lvl>
    <w:lvl w:ilvl="8" w:tplc="3E76A95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A42758"/>
    <w:multiLevelType w:val="hybridMultilevel"/>
    <w:tmpl w:val="0A582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2F7A87"/>
    <w:multiLevelType w:val="hybridMultilevel"/>
    <w:tmpl w:val="C8620D76"/>
    <w:lvl w:ilvl="0" w:tplc="E50A4B6E">
      <w:start w:val="1"/>
      <w:numFmt w:val="bullet"/>
      <w:lvlText w:val="•"/>
      <w:lvlJc w:val="left"/>
      <w:pPr>
        <w:tabs>
          <w:tab w:val="num" w:pos="720"/>
        </w:tabs>
        <w:ind w:left="720" w:hanging="360"/>
      </w:pPr>
      <w:rPr>
        <w:rFonts w:ascii="Arial" w:hAnsi="Arial" w:hint="default"/>
      </w:rPr>
    </w:lvl>
    <w:lvl w:ilvl="1" w:tplc="44EEC456">
      <w:numFmt w:val="bullet"/>
      <w:lvlText w:val="–"/>
      <w:lvlJc w:val="left"/>
      <w:pPr>
        <w:tabs>
          <w:tab w:val="num" w:pos="1440"/>
        </w:tabs>
        <w:ind w:left="1440" w:hanging="360"/>
      </w:pPr>
      <w:rPr>
        <w:rFonts w:ascii="Arial" w:hAnsi="Arial" w:hint="default"/>
      </w:rPr>
    </w:lvl>
    <w:lvl w:ilvl="2" w:tplc="D1EE4400">
      <w:numFmt w:val="bullet"/>
      <w:lvlText w:val="•"/>
      <w:lvlJc w:val="left"/>
      <w:pPr>
        <w:tabs>
          <w:tab w:val="num" w:pos="2160"/>
        </w:tabs>
        <w:ind w:left="2160" w:hanging="360"/>
      </w:pPr>
      <w:rPr>
        <w:rFonts w:ascii="Arial" w:hAnsi="Arial" w:hint="default"/>
      </w:rPr>
    </w:lvl>
    <w:lvl w:ilvl="3" w:tplc="16C02B4A">
      <w:start w:val="1"/>
      <w:numFmt w:val="bullet"/>
      <w:lvlText w:val="•"/>
      <w:lvlJc w:val="left"/>
      <w:pPr>
        <w:tabs>
          <w:tab w:val="num" w:pos="2880"/>
        </w:tabs>
        <w:ind w:left="2880" w:hanging="360"/>
      </w:pPr>
      <w:rPr>
        <w:rFonts w:ascii="Arial" w:hAnsi="Arial" w:hint="default"/>
      </w:rPr>
    </w:lvl>
    <w:lvl w:ilvl="4" w:tplc="20BAC53E" w:tentative="1">
      <w:start w:val="1"/>
      <w:numFmt w:val="bullet"/>
      <w:lvlText w:val="•"/>
      <w:lvlJc w:val="left"/>
      <w:pPr>
        <w:tabs>
          <w:tab w:val="num" w:pos="3600"/>
        </w:tabs>
        <w:ind w:left="3600" w:hanging="360"/>
      </w:pPr>
      <w:rPr>
        <w:rFonts w:ascii="Arial" w:hAnsi="Arial" w:hint="default"/>
      </w:rPr>
    </w:lvl>
    <w:lvl w:ilvl="5" w:tplc="63923368" w:tentative="1">
      <w:start w:val="1"/>
      <w:numFmt w:val="bullet"/>
      <w:lvlText w:val="•"/>
      <w:lvlJc w:val="left"/>
      <w:pPr>
        <w:tabs>
          <w:tab w:val="num" w:pos="4320"/>
        </w:tabs>
        <w:ind w:left="4320" w:hanging="360"/>
      </w:pPr>
      <w:rPr>
        <w:rFonts w:ascii="Arial" w:hAnsi="Arial" w:hint="default"/>
      </w:rPr>
    </w:lvl>
    <w:lvl w:ilvl="6" w:tplc="7DD01940" w:tentative="1">
      <w:start w:val="1"/>
      <w:numFmt w:val="bullet"/>
      <w:lvlText w:val="•"/>
      <w:lvlJc w:val="left"/>
      <w:pPr>
        <w:tabs>
          <w:tab w:val="num" w:pos="5040"/>
        </w:tabs>
        <w:ind w:left="5040" w:hanging="360"/>
      </w:pPr>
      <w:rPr>
        <w:rFonts w:ascii="Arial" w:hAnsi="Arial" w:hint="default"/>
      </w:rPr>
    </w:lvl>
    <w:lvl w:ilvl="7" w:tplc="2F2025E6" w:tentative="1">
      <w:start w:val="1"/>
      <w:numFmt w:val="bullet"/>
      <w:lvlText w:val="•"/>
      <w:lvlJc w:val="left"/>
      <w:pPr>
        <w:tabs>
          <w:tab w:val="num" w:pos="5760"/>
        </w:tabs>
        <w:ind w:left="5760" w:hanging="360"/>
      </w:pPr>
      <w:rPr>
        <w:rFonts w:ascii="Arial" w:hAnsi="Arial" w:hint="default"/>
      </w:rPr>
    </w:lvl>
    <w:lvl w:ilvl="8" w:tplc="749E462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2D7009"/>
    <w:multiLevelType w:val="hybridMultilevel"/>
    <w:tmpl w:val="A0CE66AA"/>
    <w:lvl w:ilvl="0" w:tplc="1EB8F9A4">
      <w:start w:val="1"/>
      <w:numFmt w:val="bullet"/>
      <w:lvlText w:val="•"/>
      <w:lvlJc w:val="left"/>
      <w:pPr>
        <w:tabs>
          <w:tab w:val="num" w:pos="720"/>
        </w:tabs>
        <w:ind w:left="720" w:hanging="360"/>
      </w:pPr>
      <w:rPr>
        <w:rFonts w:ascii="Arial" w:hAnsi="Arial" w:hint="default"/>
      </w:rPr>
    </w:lvl>
    <w:lvl w:ilvl="1" w:tplc="984033E4">
      <w:numFmt w:val="bullet"/>
      <w:lvlText w:val=""/>
      <w:lvlJc w:val="left"/>
      <w:pPr>
        <w:tabs>
          <w:tab w:val="num" w:pos="1440"/>
        </w:tabs>
        <w:ind w:left="1440" w:hanging="360"/>
      </w:pPr>
      <w:rPr>
        <w:rFonts w:ascii="Wingdings" w:hAnsi="Wingdings" w:hint="default"/>
      </w:rPr>
    </w:lvl>
    <w:lvl w:ilvl="2" w:tplc="2D543C72" w:tentative="1">
      <w:start w:val="1"/>
      <w:numFmt w:val="bullet"/>
      <w:lvlText w:val="•"/>
      <w:lvlJc w:val="left"/>
      <w:pPr>
        <w:tabs>
          <w:tab w:val="num" w:pos="2160"/>
        </w:tabs>
        <w:ind w:left="2160" w:hanging="360"/>
      </w:pPr>
      <w:rPr>
        <w:rFonts w:ascii="Arial" w:hAnsi="Arial" w:hint="default"/>
      </w:rPr>
    </w:lvl>
    <w:lvl w:ilvl="3" w:tplc="4DD2E372" w:tentative="1">
      <w:start w:val="1"/>
      <w:numFmt w:val="bullet"/>
      <w:lvlText w:val="•"/>
      <w:lvlJc w:val="left"/>
      <w:pPr>
        <w:tabs>
          <w:tab w:val="num" w:pos="2880"/>
        </w:tabs>
        <w:ind w:left="2880" w:hanging="360"/>
      </w:pPr>
      <w:rPr>
        <w:rFonts w:ascii="Arial" w:hAnsi="Arial" w:hint="default"/>
      </w:rPr>
    </w:lvl>
    <w:lvl w:ilvl="4" w:tplc="21E809DE" w:tentative="1">
      <w:start w:val="1"/>
      <w:numFmt w:val="bullet"/>
      <w:lvlText w:val="•"/>
      <w:lvlJc w:val="left"/>
      <w:pPr>
        <w:tabs>
          <w:tab w:val="num" w:pos="3600"/>
        </w:tabs>
        <w:ind w:left="3600" w:hanging="360"/>
      </w:pPr>
      <w:rPr>
        <w:rFonts w:ascii="Arial" w:hAnsi="Arial" w:hint="default"/>
      </w:rPr>
    </w:lvl>
    <w:lvl w:ilvl="5" w:tplc="065079C2" w:tentative="1">
      <w:start w:val="1"/>
      <w:numFmt w:val="bullet"/>
      <w:lvlText w:val="•"/>
      <w:lvlJc w:val="left"/>
      <w:pPr>
        <w:tabs>
          <w:tab w:val="num" w:pos="4320"/>
        </w:tabs>
        <w:ind w:left="4320" w:hanging="360"/>
      </w:pPr>
      <w:rPr>
        <w:rFonts w:ascii="Arial" w:hAnsi="Arial" w:hint="default"/>
      </w:rPr>
    </w:lvl>
    <w:lvl w:ilvl="6" w:tplc="638A2DC0" w:tentative="1">
      <w:start w:val="1"/>
      <w:numFmt w:val="bullet"/>
      <w:lvlText w:val="•"/>
      <w:lvlJc w:val="left"/>
      <w:pPr>
        <w:tabs>
          <w:tab w:val="num" w:pos="5040"/>
        </w:tabs>
        <w:ind w:left="5040" w:hanging="360"/>
      </w:pPr>
      <w:rPr>
        <w:rFonts w:ascii="Arial" w:hAnsi="Arial" w:hint="default"/>
      </w:rPr>
    </w:lvl>
    <w:lvl w:ilvl="7" w:tplc="83AA7E42" w:tentative="1">
      <w:start w:val="1"/>
      <w:numFmt w:val="bullet"/>
      <w:lvlText w:val="•"/>
      <w:lvlJc w:val="left"/>
      <w:pPr>
        <w:tabs>
          <w:tab w:val="num" w:pos="5760"/>
        </w:tabs>
        <w:ind w:left="5760" w:hanging="360"/>
      </w:pPr>
      <w:rPr>
        <w:rFonts w:ascii="Arial" w:hAnsi="Arial" w:hint="default"/>
      </w:rPr>
    </w:lvl>
    <w:lvl w:ilvl="8" w:tplc="4F84F9C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B73482"/>
    <w:multiLevelType w:val="hybridMultilevel"/>
    <w:tmpl w:val="E132C470"/>
    <w:lvl w:ilvl="0" w:tplc="08090001">
      <w:start w:val="1"/>
      <w:numFmt w:val="bullet"/>
      <w:lvlText w:val=""/>
      <w:lvlJc w:val="left"/>
      <w:pPr>
        <w:ind w:left="936" w:hanging="360"/>
      </w:pPr>
      <w:rPr>
        <w:rFonts w:ascii="Symbol" w:hAnsi="Symbol" w:hint="default"/>
      </w:rPr>
    </w:lvl>
    <w:lvl w:ilvl="1" w:tplc="77A46DE2">
      <w:start w:val="1"/>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B773D1A"/>
    <w:multiLevelType w:val="hybridMultilevel"/>
    <w:tmpl w:val="8200B93E"/>
    <w:lvl w:ilvl="0" w:tplc="17B841B6">
      <w:start w:val="1"/>
      <w:numFmt w:val="bullet"/>
      <w:lvlText w:val="•"/>
      <w:lvlJc w:val="left"/>
      <w:pPr>
        <w:tabs>
          <w:tab w:val="num" w:pos="720"/>
        </w:tabs>
        <w:ind w:left="720" w:hanging="360"/>
      </w:pPr>
      <w:rPr>
        <w:rFonts w:ascii="Arial" w:hAnsi="Arial" w:hint="default"/>
      </w:rPr>
    </w:lvl>
    <w:lvl w:ilvl="1" w:tplc="5088E6E6">
      <w:numFmt w:val="bullet"/>
      <w:lvlText w:val=""/>
      <w:lvlJc w:val="left"/>
      <w:pPr>
        <w:tabs>
          <w:tab w:val="num" w:pos="1440"/>
        </w:tabs>
        <w:ind w:left="1440" w:hanging="360"/>
      </w:pPr>
      <w:rPr>
        <w:rFonts w:ascii="Wingdings" w:hAnsi="Wingdings" w:hint="default"/>
      </w:rPr>
    </w:lvl>
    <w:lvl w:ilvl="2" w:tplc="9CB2D7F0" w:tentative="1">
      <w:start w:val="1"/>
      <w:numFmt w:val="bullet"/>
      <w:lvlText w:val="•"/>
      <w:lvlJc w:val="left"/>
      <w:pPr>
        <w:tabs>
          <w:tab w:val="num" w:pos="2160"/>
        </w:tabs>
        <w:ind w:left="2160" w:hanging="360"/>
      </w:pPr>
      <w:rPr>
        <w:rFonts w:ascii="Arial" w:hAnsi="Arial" w:hint="default"/>
      </w:rPr>
    </w:lvl>
    <w:lvl w:ilvl="3" w:tplc="A87C0EBC" w:tentative="1">
      <w:start w:val="1"/>
      <w:numFmt w:val="bullet"/>
      <w:lvlText w:val="•"/>
      <w:lvlJc w:val="left"/>
      <w:pPr>
        <w:tabs>
          <w:tab w:val="num" w:pos="2880"/>
        </w:tabs>
        <w:ind w:left="2880" w:hanging="360"/>
      </w:pPr>
      <w:rPr>
        <w:rFonts w:ascii="Arial" w:hAnsi="Arial" w:hint="default"/>
      </w:rPr>
    </w:lvl>
    <w:lvl w:ilvl="4" w:tplc="AF746190" w:tentative="1">
      <w:start w:val="1"/>
      <w:numFmt w:val="bullet"/>
      <w:lvlText w:val="•"/>
      <w:lvlJc w:val="left"/>
      <w:pPr>
        <w:tabs>
          <w:tab w:val="num" w:pos="3600"/>
        </w:tabs>
        <w:ind w:left="3600" w:hanging="360"/>
      </w:pPr>
      <w:rPr>
        <w:rFonts w:ascii="Arial" w:hAnsi="Arial" w:hint="default"/>
      </w:rPr>
    </w:lvl>
    <w:lvl w:ilvl="5" w:tplc="282A1EE4" w:tentative="1">
      <w:start w:val="1"/>
      <w:numFmt w:val="bullet"/>
      <w:lvlText w:val="•"/>
      <w:lvlJc w:val="left"/>
      <w:pPr>
        <w:tabs>
          <w:tab w:val="num" w:pos="4320"/>
        </w:tabs>
        <w:ind w:left="4320" w:hanging="360"/>
      </w:pPr>
      <w:rPr>
        <w:rFonts w:ascii="Arial" w:hAnsi="Arial" w:hint="default"/>
      </w:rPr>
    </w:lvl>
    <w:lvl w:ilvl="6" w:tplc="7758D548" w:tentative="1">
      <w:start w:val="1"/>
      <w:numFmt w:val="bullet"/>
      <w:lvlText w:val="•"/>
      <w:lvlJc w:val="left"/>
      <w:pPr>
        <w:tabs>
          <w:tab w:val="num" w:pos="5040"/>
        </w:tabs>
        <w:ind w:left="5040" w:hanging="360"/>
      </w:pPr>
      <w:rPr>
        <w:rFonts w:ascii="Arial" w:hAnsi="Arial" w:hint="default"/>
      </w:rPr>
    </w:lvl>
    <w:lvl w:ilvl="7" w:tplc="B35C881C" w:tentative="1">
      <w:start w:val="1"/>
      <w:numFmt w:val="bullet"/>
      <w:lvlText w:val="•"/>
      <w:lvlJc w:val="left"/>
      <w:pPr>
        <w:tabs>
          <w:tab w:val="num" w:pos="5760"/>
        </w:tabs>
        <w:ind w:left="5760" w:hanging="360"/>
      </w:pPr>
      <w:rPr>
        <w:rFonts w:ascii="Arial" w:hAnsi="Arial" w:hint="default"/>
      </w:rPr>
    </w:lvl>
    <w:lvl w:ilvl="8" w:tplc="FD60CFC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1226B1"/>
    <w:multiLevelType w:val="hybridMultilevel"/>
    <w:tmpl w:val="088EA506"/>
    <w:lvl w:ilvl="0" w:tplc="4934D262">
      <w:start w:val="1"/>
      <w:numFmt w:val="bullet"/>
      <w:lvlText w:val=""/>
      <w:lvlJc w:val="left"/>
      <w:pPr>
        <w:tabs>
          <w:tab w:val="num" w:pos="720"/>
        </w:tabs>
        <w:ind w:left="720" w:hanging="360"/>
      </w:pPr>
      <w:rPr>
        <w:rFonts w:ascii="Wingdings" w:hAnsi="Wingdings" w:hint="default"/>
      </w:rPr>
    </w:lvl>
    <w:lvl w:ilvl="1" w:tplc="7D34C6FC">
      <w:start w:val="1"/>
      <w:numFmt w:val="bullet"/>
      <w:lvlText w:val=""/>
      <w:lvlJc w:val="left"/>
      <w:pPr>
        <w:tabs>
          <w:tab w:val="num" w:pos="1440"/>
        </w:tabs>
        <w:ind w:left="1440" w:hanging="360"/>
      </w:pPr>
      <w:rPr>
        <w:rFonts w:ascii="Wingdings" w:hAnsi="Wingdings" w:hint="default"/>
      </w:rPr>
    </w:lvl>
    <w:lvl w:ilvl="2" w:tplc="2C7E33DC" w:tentative="1">
      <w:start w:val="1"/>
      <w:numFmt w:val="bullet"/>
      <w:lvlText w:val=""/>
      <w:lvlJc w:val="left"/>
      <w:pPr>
        <w:tabs>
          <w:tab w:val="num" w:pos="2160"/>
        </w:tabs>
        <w:ind w:left="2160" w:hanging="360"/>
      </w:pPr>
      <w:rPr>
        <w:rFonts w:ascii="Wingdings" w:hAnsi="Wingdings" w:hint="default"/>
      </w:rPr>
    </w:lvl>
    <w:lvl w:ilvl="3" w:tplc="D570C246" w:tentative="1">
      <w:start w:val="1"/>
      <w:numFmt w:val="bullet"/>
      <w:lvlText w:val=""/>
      <w:lvlJc w:val="left"/>
      <w:pPr>
        <w:tabs>
          <w:tab w:val="num" w:pos="2880"/>
        </w:tabs>
        <w:ind w:left="2880" w:hanging="360"/>
      </w:pPr>
      <w:rPr>
        <w:rFonts w:ascii="Wingdings" w:hAnsi="Wingdings" w:hint="default"/>
      </w:rPr>
    </w:lvl>
    <w:lvl w:ilvl="4" w:tplc="79B0F4B8" w:tentative="1">
      <w:start w:val="1"/>
      <w:numFmt w:val="bullet"/>
      <w:lvlText w:val=""/>
      <w:lvlJc w:val="left"/>
      <w:pPr>
        <w:tabs>
          <w:tab w:val="num" w:pos="3600"/>
        </w:tabs>
        <w:ind w:left="3600" w:hanging="360"/>
      </w:pPr>
      <w:rPr>
        <w:rFonts w:ascii="Wingdings" w:hAnsi="Wingdings" w:hint="default"/>
      </w:rPr>
    </w:lvl>
    <w:lvl w:ilvl="5" w:tplc="F1E6975A" w:tentative="1">
      <w:start w:val="1"/>
      <w:numFmt w:val="bullet"/>
      <w:lvlText w:val=""/>
      <w:lvlJc w:val="left"/>
      <w:pPr>
        <w:tabs>
          <w:tab w:val="num" w:pos="4320"/>
        </w:tabs>
        <w:ind w:left="4320" w:hanging="360"/>
      </w:pPr>
      <w:rPr>
        <w:rFonts w:ascii="Wingdings" w:hAnsi="Wingdings" w:hint="default"/>
      </w:rPr>
    </w:lvl>
    <w:lvl w:ilvl="6" w:tplc="CA5E000A" w:tentative="1">
      <w:start w:val="1"/>
      <w:numFmt w:val="bullet"/>
      <w:lvlText w:val=""/>
      <w:lvlJc w:val="left"/>
      <w:pPr>
        <w:tabs>
          <w:tab w:val="num" w:pos="5040"/>
        </w:tabs>
        <w:ind w:left="5040" w:hanging="360"/>
      </w:pPr>
      <w:rPr>
        <w:rFonts w:ascii="Wingdings" w:hAnsi="Wingdings" w:hint="default"/>
      </w:rPr>
    </w:lvl>
    <w:lvl w:ilvl="7" w:tplc="D2FA612C" w:tentative="1">
      <w:start w:val="1"/>
      <w:numFmt w:val="bullet"/>
      <w:lvlText w:val=""/>
      <w:lvlJc w:val="left"/>
      <w:pPr>
        <w:tabs>
          <w:tab w:val="num" w:pos="5760"/>
        </w:tabs>
        <w:ind w:left="5760" w:hanging="360"/>
      </w:pPr>
      <w:rPr>
        <w:rFonts w:ascii="Wingdings" w:hAnsi="Wingdings" w:hint="default"/>
      </w:rPr>
    </w:lvl>
    <w:lvl w:ilvl="8" w:tplc="4A2A7D3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6CA139F2"/>
    <w:multiLevelType w:val="hybridMultilevel"/>
    <w:tmpl w:val="8BE07BC0"/>
    <w:lvl w:ilvl="0" w:tplc="D1B0FA1A">
      <w:start w:val="1"/>
      <w:numFmt w:val="bullet"/>
      <w:lvlText w:val="•"/>
      <w:lvlJc w:val="left"/>
      <w:pPr>
        <w:tabs>
          <w:tab w:val="num" w:pos="720"/>
        </w:tabs>
        <w:ind w:left="720" w:hanging="360"/>
      </w:pPr>
      <w:rPr>
        <w:rFonts w:ascii="Arial" w:hAnsi="Arial" w:hint="default"/>
      </w:rPr>
    </w:lvl>
    <w:lvl w:ilvl="1" w:tplc="618484BC" w:tentative="1">
      <w:start w:val="1"/>
      <w:numFmt w:val="bullet"/>
      <w:lvlText w:val="•"/>
      <w:lvlJc w:val="left"/>
      <w:pPr>
        <w:tabs>
          <w:tab w:val="num" w:pos="1440"/>
        </w:tabs>
        <w:ind w:left="1440" w:hanging="360"/>
      </w:pPr>
      <w:rPr>
        <w:rFonts w:ascii="Arial" w:hAnsi="Arial" w:hint="default"/>
      </w:rPr>
    </w:lvl>
    <w:lvl w:ilvl="2" w:tplc="7F2637BA" w:tentative="1">
      <w:start w:val="1"/>
      <w:numFmt w:val="bullet"/>
      <w:lvlText w:val="•"/>
      <w:lvlJc w:val="left"/>
      <w:pPr>
        <w:tabs>
          <w:tab w:val="num" w:pos="2160"/>
        </w:tabs>
        <w:ind w:left="2160" w:hanging="360"/>
      </w:pPr>
      <w:rPr>
        <w:rFonts w:ascii="Arial" w:hAnsi="Arial" w:hint="default"/>
      </w:rPr>
    </w:lvl>
    <w:lvl w:ilvl="3" w:tplc="6BCE42C4" w:tentative="1">
      <w:start w:val="1"/>
      <w:numFmt w:val="bullet"/>
      <w:lvlText w:val="•"/>
      <w:lvlJc w:val="left"/>
      <w:pPr>
        <w:tabs>
          <w:tab w:val="num" w:pos="2880"/>
        </w:tabs>
        <w:ind w:left="2880" w:hanging="360"/>
      </w:pPr>
      <w:rPr>
        <w:rFonts w:ascii="Arial" w:hAnsi="Arial" w:hint="default"/>
      </w:rPr>
    </w:lvl>
    <w:lvl w:ilvl="4" w:tplc="ED98857A" w:tentative="1">
      <w:start w:val="1"/>
      <w:numFmt w:val="bullet"/>
      <w:lvlText w:val="•"/>
      <w:lvlJc w:val="left"/>
      <w:pPr>
        <w:tabs>
          <w:tab w:val="num" w:pos="3600"/>
        </w:tabs>
        <w:ind w:left="3600" w:hanging="360"/>
      </w:pPr>
      <w:rPr>
        <w:rFonts w:ascii="Arial" w:hAnsi="Arial" w:hint="default"/>
      </w:rPr>
    </w:lvl>
    <w:lvl w:ilvl="5" w:tplc="184A2C4E" w:tentative="1">
      <w:start w:val="1"/>
      <w:numFmt w:val="bullet"/>
      <w:lvlText w:val="•"/>
      <w:lvlJc w:val="left"/>
      <w:pPr>
        <w:tabs>
          <w:tab w:val="num" w:pos="4320"/>
        </w:tabs>
        <w:ind w:left="4320" w:hanging="360"/>
      </w:pPr>
      <w:rPr>
        <w:rFonts w:ascii="Arial" w:hAnsi="Arial" w:hint="default"/>
      </w:rPr>
    </w:lvl>
    <w:lvl w:ilvl="6" w:tplc="252EA2FA" w:tentative="1">
      <w:start w:val="1"/>
      <w:numFmt w:val="bullet"/>
      <w:lvlText w:val="•"/>
      <w:lvlJc w:val="left"/>
      <w:pPr>
        <w:tabs>
          <w:tab w:val="num" w:pos="5040"/>
        </w:tabs>
        <w:ind w:left="5040" w:hanging="360"/>
      </w:pPr>
      <w:rPr>
        <w:rFonts w:ascii="Arial" w:hAnsi="Arial" w:hint="default"/>
      </w:rPr>
    </w:lvl>
    <w:lvl w:ilvl="7" w:tplc="E0325992" w:tentative="1">
      <w:start w:val="1"/>
      <w:numFmt w:val="bullet"/>
      <w:lvlText w:val="•"/>
      <w:lvlJc w:val="left"/>
      <w:pPr>
        <w:tabs>
          <w:tab w:val="num" w:pos="5760"/>
        </w:tabs>
        <w:ind w:left="5760" w:hanging="360"/>
      </w:pPr>
      <w:rPr>
        <w:rFonts w:ascii="Arial" w:hAnsi="Arial" w:hint="default"/>
      </w:rPr>
    </w:lvl>
    <w:lvl w:ilvl="8" w:tplc="C0EEEF5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576E31"/>
    <w:multiLevelType w:val="hybridMultilevel"/>
    <w:tmpl w:val="1A78B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F2C463D"/>
    <w:multiLevelType w:val="hybridMultilevel"/>
    <w:tmpl w:val="C4D8293C"/>
    <w:lvl w:ilvl="0" w:tplc="6040F1D4">
      <w:start w:val="1"/>
      <w:numFmt w:val="bullet"/>
      <w:lvlText w:val="•"/>
      <w:lvlJc w:val="left"/>
      <w:pPr>
        <w:tabs>
          <w:tab w:val="num" w:pos="720"/>
        </w:tabs>
        <w:ind w:left="720" w:hanging="360"/>
      </w:pPr>
      <w:rPr>
        <w:rFonts w:ascii="Arial" w:hAnsi="Arial" w:hint="default"/>
      </w:rPr>
    </w:lvl>
    <w:lvl w:ilvl="1" w:tplc="EC64588A">
      <w:numFmt w:val="bullet"/>
      <w:lvlText w:val=""/>
      <w:lvlJc w:val="left"/>
      <w:pPr>
        <w:tabs>
          <w:tab w:val="num" w:pos="1440"/>
        </w:tabs>
        <w:ind w:left="1440" w:hanging="360"/>
      </w:pPr>
      <w:rPr>
        <w:rFonts w:ascii="Wingdings" w:hAnsi="Wingdings" w:hint="default"/>
      </w:rPr>
    </w:lvl>
    <w:lvl w:ilvl="2" w:tplc="08723F0A" w:tentative="1">
      <w:start w:val="1"/>
      <w:numFmt w:val="bullet"/>
      <w:lvlText w:val="•"/>
      <w:lvlJc w:val="left"/>
      <w:pPr>
        <w:tabs>
          <w:tab w:val="num" w:pos="2160"/>
        </w:tabs>
        <w:ind w:left="2160" w:hanging="360"/>
      </w:pPr>
      <w:rPr>
        <w:rFonts w:ascii="Arial" w:hAnsi="Arial" w:hint="default"/>
      </w:rPr>
    </w:lvl>
    <w:lvl w:ilvl="3" w:tplc="BAF4AF0A" w:tentative="1">
      <w:start w:val="1"/>
      <w:numFmt w:val="bullet"/>
      <w:lvlText w:val="•"/>
      <w:lvlJc w:val="left"/>
      <w:pPr>
        <w:tabs>
          <w:tab w:val="num" w:pos="2880"/>
        </w:tabs>
        <w:ind w:left="2880" w:hanging="360"/>
      </w:pPr>
      <w:rPr>
        <w:rFonts w:ascii="Arial" w:hAnsi="Arial" w:hint="default"/>
      </w:rPr>
    </w:lvl>
    <w:lvl w:ilvl="4" w:tplc="9A34578E" w:tentative="1">
      <w:start w:val="1"/>
      <w:numFmt w:val="bullet"/>
      <w:lvlText w:val="•"/>
      <w:lvlJc w:val="left"/>
      <w:pPr>
        <w:tabs>
          <w:tab w:val="num" w:pos="3600"/>
        </w:tabs>
        <w:ind w:left="3600" w:hanging="360"/>
      </w:pPr>
      <w:rPr>
        <w:rFonts w:ascii="Arial" w:hAnsi="Arial" w:hint="default"/>
      </w:rPr>
    </w:lvl>
    <w:lvl w:ilvl="5" w:tplc="4C32A226" w:tentative="1">
      <w:start w:val="1"/>
      <w:numFmt w:val="bullet"/>
      <w:lvlText w:val="•"/>
      <w:lvlJc w:val="left"/>
      <w:pPr>
        <w:tabs>
          <w:tab w:val="num" w:pos="4320"/>
        </w:tabs>
        <w:ind w:left="4320" w:hanging="360"/>
      </w:pPr>
      <w:rPr>
        <w:rFonts w:ascii="Arial" w:hAnsi="Arial" w:hint="default"/>
      </w:rPr>
    </w:lvl>
    <w:lvl w:ilvl="6" w:tplc="11347E50" w:tentative="1">
      <w:start w:val="1"/>
      <w:numFmt w:val="bullet"/>
      <w:lvlText w:val="•"/>
      <w:lvlJc w:val="left"/>
      <w:pPr>
        <w:tabs>
          <w:tab w:val="num" w:pos="5040"/>
        </w:tabs>
        <w:ind w:left="5040" w:hanging="360"/>
      </w:pPr>
      <w:rPr>
        <w:rFonts w:ascii="Arial" w:hAnsi="Arial" w:hint="default"/>
      </w:rPr>
    </w:lvl>
    <w:lvl w:ilvl="7" w:tplc="68AAD96A" w:tentative="1">
      <w:start w:val="1"/>
      <w:numFmt w:val="bullet"/>
      <w:lvlText w:val="•"/>
      <w:lvlJc w:val="left"/>
      <w:pPr>
        <w:tabs>
          <w:tab w:val="num" w:pos="5760"/>
        </w:tabs>
        <w:ind w:left="5760" w:hanging="360"/>
      </w:pPr>
      <w:rPr>
        <w:rFonts w:ascii="Arial" w:hAnsi="Arial" w:hint="default"/>
      </w:rPr>
    </w:lvl>
    <w:lvl w:ilvl="8" w:tplc="4E82450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16F7AF3"/>
    <w:multiLevelType w:val="hybridMultilevel"/>
    <w:tmpl w:val="2BFE1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0E55D2"/>
    <w:multiLevelType w:val="hybridMultilevel"/>
    <w:tmpl w:val="9648E946"/>
    <w:lvl w:ilvl="0" w:tplc="04190001">
      <w:start w:val="1"/>
      <w:numFmt w:val="bullet"/>
      <w:lvlText w:val=""/>
      <w:lvlJc w:val="left"/>
      <w:pPr>
        <w:ind w:left="648" w:hanging="360"/>
      </w:pPr>
      <w:rPr>
        <w:rFonts w:ascii="Symbol" w:hAnsi="Symbol" w:hint="default"/>
      </w:rPr>
    </w:lvl>
    <w:lvl w:ilvl="1" w:tplc="04190003">
      <w:start w:val="1"/>
      <w:numFmt w:val="bullet"/>
      <w:lvlText w:val="o"/>
      <w:lvlJc w:val="left"/>
      <w:pPr>
        <w:ind w:left="1368" w:hanging="360"/>
      </w:pPr>
      <w:rPr>
        <w:rFonts w:ascii="Courier New" w:hAnsi="Courier New" w:cs="Courier New" w:hint="default"/>
      </w:rPr>
    </w:lvl>
    <w:lvl w:ilvl="2" w:tplc="04190005" w:tentative="1">
      <w:start w:val="1"/>
      <w:numFmt w:val="bullet"/>
      <w:lvlText w:val=""/>
      <w:lvlJc w:val="left"/>
      <w:pPr>
        <w:ind w:left="2088" w:hanging="360"/>
      </w:pPr>
      <w:rPr>
        <w:rFonts w:ascii="Wingdings" w:hAnsi="Wingdings" w:hint="default"/>
      </w:rPr>
    </w:lvl>
    <w:lvl w:ilvl="3" w:tplc="04190001" w:tentative="1">
      <w:start w:val="1"/>
      <w:numFmt w:val="bullet"/>
      <w:lvlText w:val=""/>
      <w:lvlJc w:val="left"/>
      <w:pPr>
        <w:ind w:left="2808" w:hanging="360"/>
      </w:pPr>
      <w:rPr>
        <w:rFonts w:ascii="Symbol" w:hAnsi="Symbol" w:hint="default"/>
      </w:rPr>
    </w:lvl>
    <w:lvl w:ilvl="4" w:tplc="04190003" w:tentative="1">
      <w:start w:val="1"/>
      <w:numFmt w:val="bullet"/>
      <w:lvlText w:val="o"/>
      <w:lvlJc w:val="left"/>
      <w:pPr>
        <w:ind w:left="3528" w:hanging="360"/>
      </w:pPr>
      <w:rPr>
        <w:rFonts w:ascii="Courier New" w:hAnsi="Courier New" w:cs="Courier New" w:hint="default"/>
      </w:rPr>
    </w:lvl>
    <w:lvl w:ilvl="5" w:tplc="04190005" w:tentative="1">
      <w:start w:val="1"/>
      <w:numFmt w:val="bullet"/>
      <w:lvlText w:val=""/>
      <w:lvlJc w:val="left"/>
      <w:pPr>
        <w:ind w:left="4248" w:hanging="360"/>
      </w:pPr>
      <w:rPr>
        <w:rFonts w:ascii="Wingdings" w:hAnsi="Wingdings" w:hint="default"/>
      </w:rPr>
    </w:lvl>
    <w:lvl w:ilvl="6" w:tplc="04190001" w:tentative="1">
      <w:start w:val="1"/>
      <w:numFmt w:val="bullet"/>
      <w:lvlText w:val=""/>
      <w:lvlJc w:val="left"/>
      <w:pPr>
        <w:ind w:left="4968" w:hanging="360"/>
      </w:pPr>
      <w:rPr>
        <w:rFonts w:ascii="Symbol" w:hAnsi="Symbol" w:hint="default"/>
      </w:rPr>
    </w:lvl>
    <w:lvl w:ilvl="7" w:tplc="04190003" w:tentative="1">
      <w:start w:val="1"/>
      <w:numFmt w:val="bullet"/>
      <w:lvlText w:val="o"/>
      <w:lvlJc w:val="left"/>
      <w:pPr>
        <w:ind w:left="5688" w:hanging="360"/>
      </w:pPr>
      <w:rPr>
        <w:rFonts w:ascii="Courier New" w:hAnsi="Courier New" w:cs="Courier New" w:hint="default"/>
      </w:rPr>
    </w:lvl>
    <w:lvl w:ilvl="8" w:tplc="04190005" w:tentative="1">
      <w:start w:val="1"/>
      <w:numFmt w:val="bullet"/>
      <w:lvlText w:val=""/>
      <w:lvlJc w:val="left"/>
      <w:pPr>
        <w:ind w:left="6408"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8"/>
  </w:num>
  <w:num w:numId="3">
    <w:abstractNumId w:val="16"/>
  </w:num>
  <w:num w:numId="4">
    <w:abstractNumId w:val="1"/>
  </w:num>
  <w:num w:numId="5">
    <w:abstractNumId w:val="32"/>
  </w:num>
  <w:num w:numId="6">
    <w:abstractNumId w:val="5"/>
  </w:num>
  <w:num w:numId="7">
    <w:abstractNumId w:val="26"/>
  </w:num>
  <w:num w:numId="8">
    <w:abstractNumId w:val="30"/>
  </w:num>
  <w:num w:numId="9">
    <w:abstractNumId w:val="26"/>
  </w:num>
  <w:num w:numId="10">
    <w:abstractNumId w:val="27"/>
  </w:num>
  <w:num w:numId="11">
    <w:abstractNumId w:val="18"/>
  </w:num>
  <w:num w:numId="12">
    <w:abstractNumId w:val="25"/>
  </w:num>
  <w:num w:numId="13">
    <w:abstractNumId w:val="26"/>
  </w:num>
  <w:num w:numId="14">
    <w:abstractNumId w:val="31"/>
  </w:num>
  <w:num w:numId="15">
    <w:abstractNumId w:val="28"/>
  </w:num>
  <w:num w:numId="16">
    <w:abstractNumId w:val="26"/>
  </w:num>
  <w:num w:numId="17">
    <w:abstractNumId w:val="24"/>
  </w:num>
  <w:num w:numId="18">
    <w:abstractNumId w:val="17"/>
  </w:num>
  <w:num w:numId="19">
    <w:abstractNumId w:val="20"/>
  </w:num>
  <w:num w:numId="20">
    <w:abstractNumId w:val="4"/>
  </w:num>
  <w:num w:numId="21">
    <w:abstractNumId w:val="2"/>
  </w:num>
  <w:num w:numId="22">
    <w:abstractNumId w:val="10"/>
  </w:num>
  <w:num w:numId="23">
    <w:abstractNumId w:val="23"/>
  </w:num>
  <w:num w:numId="24">
    <w:abstractNumId w:val="3"/>
  </w:num>
  <w:num w:numId="25">
    <w:abstractNumId w:val="29"/>
  </w:num>
  <w:num w:numId="26">
    <w:abstractNumId w:val="19"/>
  </w:num>
  <w:num w:numId="27">
    <w:abstractNumId w:val="6"/>
  </w:num>
  <w:num w:numId="28">
    <w:abstractNumId w:val="9"/>
  </w:num>
  <w:num w:numId="29">
    <w:abstractNumId w:val="12"/>
  </w:num>
  <w:num w:numId="30">
    <w:abstractNumId w:val="26"/>
  </w:num>
  <w:num w:numId="31">
    <w:abstractNumId w:val="26"/>
  </w:num>
  <w:num w:numId="32">
    <w:abstractNumId w:val="22"/>
  </w:num>
  <w:num w:numId="33">
    <w:abstractNumId w:val="26"/>
  </w:num>
  <w:num w:numId="34">
    <w:abstractNumId w:val="7"/>
  </w:num>
  <w:num w:numId="35">
    <w:abstractNumId w:val="11"/>
  </w:num>
  <w:num w:numId="36">
    <w:abstractNumId w:val="26"/>
  </w:num>
  <w:num w:numId="37">
    <w:abstractNumId w:val="15"/>
  </w:num>
  <w:num w:numId="38">
    <w:abstractNumId w:val="21"/>
  </w:num>
  <w:num w:numId="3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2D31"/>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B57"/>
    <w:rsid w:val="00051C70"/>
    <w:rsid w:val="0005201C"/>
    <w:rsid w:val="000521D1"/>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5AC4"/>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BD2"/>
    <w:rsid w:val="000C3F16"/>
    <w:rsid w:val="000C4C76"/>
    <w:rsid w:val="000C5066"/>
    <w:rsid w:val="000C54A6"/>
    <w:rsid w:val="000C550B"/>
    <w:rsid w:val="000C5759"/>
    <w:rsid w:val="000C5B91"/>
    <w:rsid w:val="000C5E7D"/>
    <w:rsid w:val="000C673C"/>
    <w:rsid w:val="000C69F8"/>
    <w:rsid w:val="000C6C57"/>
    <w:rsid w:val="000C71D9"/>
    <w:rsid w:val="000C7C3E"/>
    <w:rsid w:val="000D037E"/>
    <w:rsid w:val="000D0A0F"/>
    <w:rsid w:val="000D0AB8"/>
    <w:rsid w:val="000D0BCC"/>
    <w:rsid w:val="000D0F9A"/>
    <w:rsid w:val="000D13DD"/>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C3E"/>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D"/>
    <w:rsid w:val="000E5094"/>
    <w:rsid w:val="000E56A7"/>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202"/>
    <w:rsid w:val="000F5261"/>
    <w:rsid w:val="000F53CB"/>
    <w:rsid w:val="000F55A9"/>
    <w:rsid w:val="000F5F71"/>
    <w:rsid w:val="000F5F87"/>
    <w:rsid w:val="000F61C4"/>
    <w:rsid w:val="000F6387"/>
    <w:rsid w:val="000F6541"/>
    <w:rsid w:val="000F6646"/>
    <w:rsid w:val="000F6881"/>
    <w:rsid w:val="000F6B6B"/>
    <w:rsid w:val="000F6C32"/>
    <w:rsid w:val="000F6D9F"/>
    <w:rsid w:val="000F7154"/>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104F9"/>
    <w:rsid w:val="001106C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73E"/>
    <w:rsid w:val="00113D8B"/>
    <w:rsid w:val="00113D8F"/>
    <w:rsid w:val="001140A9"/>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A52"/>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74F"/>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722A"/>
    <w:rsid w:val="0016019C"/>
    <w:rsid w:val="00160674"/>
    <w:rsid w:val="00160786"/>
    <w:rsid w:val="00160D15"/>
    <w:rsid w:val="00160D2A"/>
    <w:rsid w:val="0016117C"/>
    <w:rsid w:val="00161372"/>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564B"/>
    <w:rsid w:val="0016634F"/>
    <w:rsid w:val="00166994"/>
    <w:rsid w:val="001669F9"/>
    <w:rsid w:val="00166A5A"/>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66"/>
    <w:rsid w:val="00180DC7"/>
    <w:rsid w:val="00180E60"/>
    <w:rsid w:val="001817BA"/>
    <w:rsid w:val="00181B3A"/>
    <w:rsid w:val="00182050"/>
    <w:rsid w:val="001820B2"/>
    <w:rsid w:val="001821E9"/>
    <w:rsid w:val="00182608"/>
    <w:rsid w:val="00182E75"/>
    <w:rsid w:val="001835F4"/>
    <w:rsid w:val="001836DF"/>
    <w:rsid w:val="0018397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1336"/>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5C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986"/>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38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AEA"/>
    <w:rsid w:val="001D6CC4"/>
    <w:rsid w:val="001D6E61"/>
    <w:rsid w:val="001D6F30"/>
    <w:rsid w:val="001D6F9A"/>
    <w:rsid w:val="001D7260"/>
    <w:rsid w:val="001D7816"/>
    <w:rsid w:val="001D78B1"/>
    <w:rsid w:val="001D7B96"/>
    <w:rsid w:val="001D7D45"/>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6F1"/>
    <w:rsid w:val="001E2EEF"/>
    <w:rsid w:val="001E3099"/>
    <w:rsid w:val="001E3188"/>
    <w:rsid w:val="001E31D1"/>
    <w:rsid w:val="001E32BE"/>
    <w:rsid w:val="001E3350"/>
    <w:rsid w:val="001E33D7"/>
    <w:rsid w:val="001E3A14"/>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4B"/>
    <w:rsid w:val="00201C7E"/>
    <w:rsid w:val="00201D85"/>
    <w:rsid w:val="00202201"/>
    <w:rsid w:val="0020280E"/>
    <w:rsid w:val="00202D2E"/>
    <w:rsid w:val="00203159"/>
    <w:rsid w:val="00203A6E"/>
    <w:rsid w:val="00203F00"/>
    <w:rsid w:val="00203F5C"/>
    <w:rsid w:val="002047DE"/>
    <w:rsid w:val="0020492D"/>
    <w:rsid w:val="00204A5A"/>
    <w:rsid w:val="00204C12"/>
    <w:rsid w:val="00204D22"/>
    <w:rsid w:val="00204F33"/>
    <w:rsid w:val="00205635"/>
    <w:rsid w:val="002056B8"/>
    <w:rsid w:val="002058DC"/>
    <w:rsid w:val="00205AB2"/>
    <w:rsid w:val="00205CB2"/>
    <w:rsid w:val="0020610B"/>
    <w:rsid w:val="00206133"/>
    <w:rsid w:val="002063A7"/>
    <w:rsid w:val="0020674D"/>
    <w:rsid w:val="00206799"/>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4FD"/>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577"/>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79"/>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77D"/>
    <w:rsid w:val="00235A15"/>
    <w:rsid w:val="00235D12"/>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AD4"/>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524"/>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9CA"/>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9DC"/>
    <w:rsid w:val="00287C28"/>
    <w:rsid w:val="00287EA3"/>
    <w:rsid w:val="00290006"/>
    <w:rsid w:val="00290254"/>
    <w:rsid w:val="00290745"/>
    <w:rsid w:val="0029111B"/>
    <w:rsid w:val="0029178D"/>
    <w:rsid w:val="0029178F"/>
    <w:rsid w:val="00291B01"/>
    <w:rsid w:val="0029230A"/>
    <w:rsid w:val="00292491"/>
    <w:rsid w:val="0029267A"/>
    <w:rsid w:val="002928BD"/>
    <w:rsid w:val="00293504"/>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5CF"/>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B65"/>
    <w:rsid w:val="002A3CF2"/>
    <w:rsid w:val="002A3EB8"/>
    <w:rsid w:val="002A4102"/>
    <w:rsid w:val="002A4625"/>
    <w:rsid w:val="002A4918"/>
    <w:rsid w:val="002A49F0"/>
    <w:rsid w:val="002A4E20"/>
    <w:rsid w:val="002A523D"/>
    <w:rsid w:val="002A5488"/>
    <w:rsid w:val="002A5FC1"/>
    <w:rsid w:val="002A60B6"/>
    <w:rsid w:val="002A624D"/>
    <w:rsid w:val="002A6691"/>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DBF"/>
    <w:rsid w:val="002C3E10"/>
    <w:rsid w:val="002C3E89"/>
    <w:rsid w:val="002C451B"/>
    <w:rsid w:val="002C4602"/>
    <w:rsid w:val="002C4DFD"/>
    <w:rsid w:val="002C5533"/>
    <w:rsid w:val="002C55C7"/>
    <w:rsid w:val="002C5620"/>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814"/>
    <w:rsid w:val="002D2B4E"/>
    <w:rsid w:val="002D2C1A"/>
    <w:rsid w:val="002D3968"/>
    <w:rsid w:val="002D425A"/>
    <w:rsid w:val="002D426D"/>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877"/>
    <w:rsid w:val="002E1941"/>
    <w:rsid w:val="002E21D5"/>
    <w:rsid w:val="002E251B"/>
    <w:rsid w:val="002E2846"/>
    <w:rsid w:val="002E2923"/>
    <w:rsid w:val="002E2A76"/>
    <w:rsid w:val="002E2E3C"/>
    <w:rsid w:val="002E306D"/>
    <w:rsid w:val="002E3624"/>
    <w:rsid w:val="002E3653"/>
    <w:rsid w:val="002E36AE"/>
    <w:rsid w:val="002E38B7"/>
    <w:rsid w:val="002E484C"/>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2B32"/>
    <w:rsid w:val="002F378C"/>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22F"/>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03D"/>
    <w:rsid w:val="00314176"/>
    <w:rsid w:val="003141C2"/>
    <w:rsid w:val="00314629"/>
    <w:rsid w:val="0031477C"/>
    <w:rsid w:val="003150EA"/>
    <w:rsid w:val="0031599D"/>
    <w:rsid w:val="00315C4C"/>
    <w:rsid w:val="00315F72"/>
    <w:rsid w:val="00316072"/>
    <w:rsid w:val="003160FB"/>
    <w:rsid w:val="00316265"/>
    <w:rsid w:val="00316C58"/>
    <w:rsid w:val="00316E46"/>
    <w:rsid w:val="00317050"/>
    <w:rsid w:val="00317368"/>
    <w:rsid w:val="00317884"/>
    <w:rsid w:val="003200D5"/>
    <w:rsid w:val="00320312"/>
    <w:rsid w:val="003203F1"/>
    <w:rsid w:val="00320B1B"/>
    <w:rsid w:val="00320F24"/>
    <w:rsid w:val="003216F4"/>
    <w:rsid w:val="0032172E"/>
    <w:rsid w:val="00321822"/>
    <w:rsid w:val="00321B02"/>
    <w:rsid w:val="00321ECD"/>
    <w:rsid w:val="00322021"/>
    <w:rsid w:val="003222E4"/>
    <w:rsid w:val="00322722"/>
    <w:rsid w:val="00322929"/>
    <w:rsid w:val="00322A6A"/>
    <w:rsid w:val="00322BC3"/>
    <w:rsid w:val="00322E3B"/>
    <w:rsid w:val="00323445"/>
    <w:rsid w:val="00323F98"/>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086"/>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741"/>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6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BA9"/>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58C"/>
    <w:rsid w:val="00361711"/>
    <w:rsid w:val="003617B5"/>
    <w:rsid w:val="0036185C"/>
    <w:rsid w:val="003621A7"/>
    <w:rsid w:val="0036262C"/>
    <w:rsid w:val="00362A2B"/>
    <w:rsid w:val="00362C5A"/>
    <w:rsid w:val="00362EE7"/>
    <w:rsid w:val="00363984"/>
    <w:rsid w:val="00363E62"/>
    <w:rsid w:val="00363EE9"/>
    <w:rsid w:val="003643FD"/>
    <w:rsid w:val="00364A63"/>
    <w:rsid w:val="003654DA"/>
    <w:rsid w:val="0036636F"/>
    <w:rsid w:val="00366687"/>
    <w:rsid w:val="00366AD7"/>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7A"/>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4E60"/>
    <w:rsid w:val="003D50AE"/>
    <w:rsid w:val="003D5176"/>
    <w:rsid w:val="003D52A8"/>
    <w:rsid w:val="003D5329"/>
    <w:rsid w:val="003D5717"/>
    <w:rsid w:val="003D5726"/>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E7E69"/>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1D2"/>
    <w:rsid w:val="00404370"/>
    <w:rsid w:val="0040495B"/>
    <w:rsid w:val="00404AE9"/>
    <w:rsid w:val="00405194"/>
    <w:rsid w:val="00405476"/>
    <w:rsid w:val="00405728"/>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7C5"/>
    <w:rsid w:val="00412E2A"/>
    <w:rsid w:val="00412F8D"/>
    <w:rsid w:val="00413369"/>
    <w:rsid w:val="00413E02"/>
    <w:rsid w:val="00413FF2"/>
    <w:rsid w:val="004140E7"/>
    <w:rsid w:val="00414129"/>
    <w:rsid w:val="004145AE"/>
    <w:rsid w:val="00414EF6"/>
    <w:rsid w:val="0041577E"/>
    <w:rsid w:val="004157F6"/>
    <w:rsid w:val="004159D3"/>
    <w:rsid w:val="00415A14"/>
    <w:rsid w:val="00415A76"/>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EB4"/>
    <w:rsid w:val="00425FFD"/>
    <w:rsid w:val="00426227"/>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402A7"/>
    <w:rsid w:val="004402C5"/>
    <w:rsid w:val="0044035D"/>
    <w:rsid w:val="00440AB6"/>
    <w:rsid w:val="00440EA5"/>
    <w:rsid w:val="0044131C"/>
    <w:rsid w:val="0044142F"/>
    <w:rsid w:val="004423B8"/>
    <w:rsid w:val="004425C2"/>
    <w:rsid w:val="00442824"/>
    <w:rsid w:val="0044289C"/>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684"/>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3DE"/>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4A6"/>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2CD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954"/>
    <w:rsid w:val="00493D08"/>
    <w:rsid w:val="00494584"/>
    <w:rsid w:val="00494C34"/>
    <w:rsid w:val="00494E75"/>
    <w:rsid w:val="00495071"/>
    <w:rsid w:val="00495227"/>
    <w:rsid w:val="004961DB"/>
    <w:rsid w:val="00496254"/>
    <w:rsid w:val="00496411"/>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D91"/>
    <w:rsid w:val="004A4E7E"/>
    <w:rsid w:val="004A4E95"/>
    <w:rsid w:val="004A4FFB"/>
    <w:rsid w:val="004A5270"/>
    <w:rsid w:val="004A5667"/>
    <w:rsid w:val="004A57FC"/>
    <w:rsid w:val="004A5F92"/>
    <w:rsid w:val="004A66D4"/>
    <w:rsid w:val="004A705C"/>
    <w:rsid w:val="004A717D"/>
    <w:rsid w:val="004A7276"/>
    <w:rsid w:val="004A78BC"/>
    <w:rsid w:val="004A7EE7"/>
    <w:rsid w:val="004A7FB0"/>
    <w:rsid w:val="004B02E8"/>
    <w:rsid w:val="004B067B"/>
    <w:rsid w:val="004B06EF"/>
    <w:rsid w:val="004B0706"/>
    <w:rsid w:val="004B0787"/>
    <w:rsid w:val="004B0A36"/>
    <w:rsid w:val="004B1313"/>
    <w:rsid w:val="004B169E"/>
    <w:rsid w:val="004B1B53"/>
    <w:rsid w:val="004B1C42"/>
    <w:rsid w:val="004B1E40"/>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46"/>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ED"/>
    <w:rsid w:val="004C730E"/>
    <w:rsid w:val="004C7739"/>
    <w:rsid w:val="004C7A83"/>
    <w:rsid w:val="004C7BDF"/>
    <w:rsid w:val="004C7EFE"/>
    <w:rsid w:val="004D0200"/>
    <w:rsid w:val="004D0436"/>
    <w:rsid w:val="004D0E08"/>
    <w:rsid w:val="004D0E42"/>
    <w:rsid w:val="004D15E8"/>
    <w:rsid w:val="004D171F"/>
    <w:rsid w:val="004D1A33"/>
    <w:rsid w:val="004D1A71"/>
    <w:rsid w:val="004D1D64"/>
    <w:rsid w:val="004D1DED"/>
    <w:rsid w:val="004D2474"/>
    <w:rsid w:val="004D24F2"/>
    <w:rsid w:val="004D2681"/>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C27"/>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5B6"/>
    <w:rsid w:val="00504639"/>
    <w:rsid w:val="00504C3F"/>
    <w:rsid w:val="005050F8"/>
    <w:rsid w:val="005057BD"/>
    <w:rsid w:val="00505826"/>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771"/>
    <w:rsid w:val="00513B9E"/>
    <w:rsid w:val="00513F8F"/>
    <w:rsid w:val="00514455"/>
    <w:rsid w:val="005147E7"/>
    <w:rsid w:val="00514882"/>
    <w:rsid w:val="005149A2"/>
    <w:rsid w:val="00514A5B"/>
    <w:rsid w:val="00514CEE"/>
    <w:rsid w:val="005150A0"/>
    <w:rsid w:val="005150E4"/>
    <w:rsid w:val="00515907"/>
    <w:rsid w:val="00515E2B"/>
    <w:rsid w:val="005161E8"/>
    <w:rsid w:val="00516B96"/>
    <w:rsid w:val="00516DD3"/>
    <w:rsid w:val="005173A4"/>
    <w:rsid w:val="0051770E"/>
    <w:rsid w:val="005179FF"/>
    <w:rsid w:val="00517B28"/>
    <w:rsid w:val="0052001B"/>
    <w:rsid w:val="00520037"/>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69E"/>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6A4"/>
    <w:rsid w:val="005347FB"/>
    <w:rsid w:val="005349C5"/>
    <w:rsid w:val="005349EB"/>
    <w:rsid w:val="00534AA6"/>
    <w:rsid w:val="00534C83"/>
    <w:rsid w:val="00534DB1"/>
    <w:rsid w:val="00535A27"/>
    <w:rsid w:val="0053637E"/>
    <w:rsid w:val="005365F6"/>
    <w:rsid w:val="00536625"/>
    <w:rsid w:val="00536964"/>
    <w:rsid w:val="00536AEE"/>
    <w:rsid w:val="00536CBA"/>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7A"/>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21A"/>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20"/>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3A4"/>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6EAA"/>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28D"/>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A47"/>
    <w:rsid w:val="005E7E29"/>
    <w:rsid w:val="005E7F1A"/>
    <w:rsid w:val="005F031E"/>
    <w:rsid w:val="005F0362"/>
    <w:rsid w:val="005F0B4C"/>
    <w:rsid w:val="005F0B53"/>
    <w:rsid w:val="005F0C46"/>
    <w:rsid w:val="005F172A"/>
    <w:rsid w:val="005F1912"/>
    <w:rsid w:val="005F1C6B"/>
    <w:rsid w:val="005F1FE4"/>
    <w:rsid w:val="005F209A"/>
    <w:rsid w:val="005F2405"/>
    <w:rsid w:val="005F2441"/>
    <w:rsid w:val="005F327D"/>
    <w:rsid w:val="005F369B"/>
    <w:rsid w:val="005F3702"/>
    <w:rsid w:val="005F3F7F"/>
    <w:rsid w:val="005F40E5"/>
    <w:rsid w:val="005F4660"/>
    <w:rsid w:val="005F46D9"/>
    <w:rsid w:val="005F4950"/>
    <w:rsid w:val="005F509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068"/>
    <w:rsid w:val="00607077"/>
    <w:rsid w:val="00607324"/>
    <w:rsid w:val="006074A6"/>
    <w:rsid w:val="006074B1"/>
    <w:rsid w:val="00607858"/>
    <w:rsid w:val="006079D8"/>
    <w:rsid w:val="00607ADE"/>
    <w:rsid w:val="00607E68"/>
    <w:rsid w:val="00607EA3"/>
    <w:rsid w:val="0061005A"/>
    <w:rsid w:val="006102C6"/>
    <w:rsid w:val="006103F0"/>
    <w:rsid w:val="00610C25"/>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B0"/>
    <w:rsid w:val="00630DBB"/>
    <w:rsid w:val="00630E31"/>
    <w:rsid w:val="00631007"/>
    <w:rsid w:val="006317DB"/>
    <w:rsid w:val="00631826"/>
    <w:rsid w:val="00631E30"/>
    <w:rsid w:val="00631E8A"/>
    <w:rsid w:val="00631FFA"/>
    <w:rsid w:val="00632507"/>
    <w:rsid w:val="006326BC"/>
    <w:rsid w:val="00632927"/>
    <w:rsid w:val="00632A0E"/>
    <w:rsid w:val="00632A4C"/>
    <w:rsid w:val="00632BF5"/>
    <w:rsid w:val="00633056"/>
    <w:rsid w:val="00633296"/>
    <w:rsid w:val="006338F7"/>
    <w:rsid w:val="00633951"/>
    <w:rsid w:val="00633965"/>
    <w:rsid w:val="00633B5E"/>
    <w:rsid w:val="00633C0A"/>
    <w:rsid w:val="00633D62"/>
    <w:rsid w:val="0063405E"/>
    <w:rsid w:val="006341AD"/>
    <w:rsid w:val="006347F5"/>
    <w:rsid w:val="00635372"/>
    <w:rsid w:val="00635E98"/>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1F06"/>
    <w:rsid w:val="00642A0B"/>
    <w:rsid w:val="00642D10"/>
    <w:rsid w:val="00643769"/>
    <w:rsid w:val="006437A9"/>
    <w:rsid w:val="00643973"/>
    <w:rsid w:val="00644177"/>
    <w:rsid w:val="00644200"/>
    <w:rsid w:val="00644203"/>
    <w:rsid w:val="0064428B"/>
    <w:rsid w:val="00644511"/>
    <w:rsid w:val="0064486C"/>
    <w:rsid w:val="00644E60"/>
    <w:rsid w:val="00644F00"/>
    <w:rsid w:val="00645657"/>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2C"/>
    <w:rsid w:val="00653BEA"/>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8D9"/>
    <w:rsid w:val="0065799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504"/>
    <w:rsid w:val="0066568F"/>
    <w:rsid w:val="00665882"/>
    <w:rsid w:val="00665CCE"/>
    <w:rsid w:val="006662D2"/>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1EF"/>
    <w:rsid w:val="00675652"/>
    <w:rsid w:val="006757DC"/>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3E1B"/>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B90"/>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97E"/>
    <w:rsid w:val="006C4B0F"/>
    <w:rsid w:val="006C4B11"/>
    <w:rsid w:val="006C4D69"/>
    <w:rsid w:val="006C5023"/>
    <w:rsid w:val="006C50C3"/>
    <w:rsid w:val="006C50D3"/>
    <w:rsid w:val="006C5215"/>
    <w:rsid w:val="006C566C"/>
    <w:rsid w:val="006C57EC"/>
    <w:rsid w:val="006C5A4C"/>
    <w:rsid w:val="006C5B51"/>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0FB8"/>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86A"/>
    <w:rsid w:val="006F1D86"/>
    <w:rsid w:val="006F22CB"/>
    <w:rsid w:val="006F291E"/>
    <w:rsid w:val="006F2E21"/>
    <w:rsid w:val="006F3052"/>
    <w:rsid w:val="006F314D"/>
    <w:rsid w:val="006F3738"/>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2E6B"/>
    <w:rsid w:val="007034BC"/>
    <w:rsid w:val="007035F6"/>
    <w:rsid w:val="007036E5"/>
    <w:rsid w:val="00703D58"/>
    <w:rsid w:val="00704266"/>
    <w:rsid w:val="007043B3"/>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7DB"/>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29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D4A"/>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20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CF0"/>
    <w:rsid w:val="007C3D88"/>
    <w:rsid w:val="007C3F14"/>
    <w:rsid w:val="007C4F26"/>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BFB"/>
    <w:rsid w:val="007D1D9C"/>
    <w:rsid w:val="007D1DB9"/>
    <w:rsid w:val="007D214A"/>
    <w:rsid w:val="007D2435"/>
    <w:rsid w:val="007D2BDA"/>
    <w:rsid w:val="007D2D50"/>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7D3"/>
    <w:rsid w:val="007E1A37"/>
    <w:rsid w:val="007E1A55"/>
    <w:rsid w:val="007E1CB1"/>
    <w:rsid w:val="007E201B"/>
    <w:rsid w:val="007E2146"/>
    <w:rsid w:val="007E2B64"/>
    <w:rsid w:val="007E2B78"/>
    <w:rsid w:val="007E2E4B"/>
    <w:rsid w:val="007E3816"/>
    <w:rsid w:val="007E3F68"/>
    <w:rsid w:val="007E41BB"/>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26BB"/>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33F"/>
    <w:rsid w:val="008143A0"/>
    <w:rsid w:val="0081449B"/>
    <w:rsid w:val="00814593"/>
    <w:rsid w:val="00814834"/>
    <w:rsid w:val="00814A14"/>
    <w:rsid w:val="00814B38"/>
    <w:rsid w:val="00814B65"/>
    <w:rsid w:val="00814C34"/>
    <w:rsid w:val="00814CD5"/>
    <w:rsid w:val="00814D2B"/>
    <w:rsid w:val="008154B6"/>
    <w:rsid w:val="008155E8"/>
    <w:rsid w:val="008155ED"/>
    <w:rsid w:val="00815706"/>
    <w:rsid w:val="008158CF"/>
    <w:rsid w:val="00815E33"/>
    <w:rsid w:val="00815E46"/>
    <w:rsid w:val="00815F85"/>
    <w:rsid w:val="00816654"/>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AA0"/>
    <w:rsid w:val="00820DF1"/>
    <w:rsid w:val="0082172C"/>
    <w:rsid w:val="00821992"/>
    <w:rsid w:val="00821D8A"/>
    <w:rsid w:val="0082266A"/>
    <w:rsid w:val="00822C92"/>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1C9"/>
    <w:rsid w:val="00883D18"/>
    <w:rsid w:val="00883D70"/>
    <w:rsid w:val="00883ED6"/>
    <w:rsid w:val="00883F8F"/>
    <w:rsid w:val="008841D5"/>
    <w:rsid w:val="00884255"/>
    <w:rsid w:val="0088425B"/>
    <w:rsid w:val="00884712"/>
    <w:rsid w:val="00885037"/>
    <w:rsid w:val="0088574A"/>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4EF"/>
    <w:rsid w:val="00893B3B"/>
    <w:rsid w:val="00894304"/>
    <w:rsid w:val="008946BB"/>
    <w:rsid w:val="00894C16"/>
    <w:rsid w:val="00894C3B"/>
    <w:rsid w:val="00894D6C"/>
    <w:rsid w:val="00894FEF"/>
    <w:rsid w:val="00895243"/>
    <w:rsid w:val="008953FF"/>
    <w:rsid w:val="00895713"/>
    <w:rsid w:val="00895A0C"/>
    <w:rsid w:val="0089622F"/>
    <w:rsid w:val="00896A6F"/>
    <w:rsid w:val="00896D10"/>
    <w:rsid w:val="00896DF5"/>
    <w:rsid w:val="008970EB"/>
    <w:rsid w:val="00897D5E"/>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A1"/>
    <w:rsid w:val="008B1245"/>
    <w:rsid w:val="008B130E"/>
    <w:rsid w:val="008B1651"/>
    <w:rsid w:val="008B175A"/>
    <w:rsid w:val="008B1797"/>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53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3693"/>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37D"/>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D5C"/>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0A35"/>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03"/>
    <w:rsid w:val="009436AA"/>
    <w:rsid w:val="00943D09"/>
    <w:rsid w:val="00943D28"/>
    <w:rsid w:val="009440F3"/>
    <w:rsid w:val="00944202"/>
    <w:rsid w:val="00944335"/>
    <w:rsid w:val="00944710"/>
    <w:rsid w:val="0094480B"/>
    <w:rsid w:val="00944AF4"/>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420"/>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FCC"/>
    <w:rsid w:val="00982066"/>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5F17"/>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507E"/>
    <w:rsid w:val="00995360"/>
    <w:rsid w:val="009954AD"/>
    <w:rsid w:val="00995581"/>
    <w:rsid w:val="00995CE6"/>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4F71"/>
    <w:rsid w:val="009B5821"/>
    <w:rsid w:val="009B59B0"/>
    <w:rsid w:val="009B5E51"/>
    <w:rsid w:val="009B616B"/>
    <w:rsid w:val="009B68AD"/>
    <w:rsid w:val="009B6C13"/>
    <w:rsid w:val="009B7833"/>
    <w:rsid w:val="009B7BB7"/>
    <w:rsid w:val="009B7CBA"/>
    <w:rsid w:val="009B7F7E"/>
    <w:rsid w:val="009B7FFA"/>
    <w:rsid w:val="009C00EF"/>
    <w:rsid w:val="009C01D2"/>
    <w:rsid w:val="009C01D3"/>
    <w:rsid w:val="009C080A"/>
    <w:rsid w:val="009C098E"/>
    <w:rsid w:val="009C0BC1"/>
    <w:rsid w:val="009C0C5D"/>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520B"/>
    <w:rsid w:val="009C528F"/>
    <w:rsid w:val="009C52FB"/>
    <w:rsid w:val="009C5538"/>
    <w:rsid w:val="009C56E7"/>
    <w:rsid w:val="009C5785"/>
    <w:rsid w:val="009C5874"/>
    <w:rsid w:val="009C5CF0"/>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6388"/>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65A"/>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2A"/>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023"/>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1AAC"/>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1F0"/>
    <w:rsid w:val="00A6681D"/>
    <w:rsid w:val="00A66885"/>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A91"/>
    <w:rsid w:val="00A87C98"/>
    <w:rsid w:val="00A87E63"/>
    <w:rsid w:val="00A9018C"/>
    <w:rsid w:val="00A90218"/>
    <w:rsid w:val="00A905F1"/>
    <w:rsid w:val="00A90E27"/>
    <w:rsid w:val="00A91218"/>
    <w:rsid w:val="00A913A9"/>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0C4F"/>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A0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3E06"/>
    <w:rsid w:val="00AD48F9"/>
    <w:rsid w:val="00AD514B"/>
    <w:rsid w:val="00AD53EC"/>
    <w:rsid w:val="00AD5542"/>
    <w:rsid w:val="00AD5930"/>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205"/>
    <w:rsid w:val="00AE232B"/>
    <w:rsid w:val="00AE29A6"/>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E7FA9"/>
    <w:rsid w:val="00AF0801"/>
    <w:rsid w:val="00AF088E"/>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4E20"/>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24A"/>
    <w:rsid w:val="00B03839"/>
    <w:rsid w:val="00B039CE"/>
    <w:rsid w:val="00B03A6A"/>
    <w:rsid w:val="00B03D26"/>
    <w:rsid w:val="00B03E1C"/>
    <w:rsid w:val="00B04D36"/>
    <w:rsid w:val="00B04F11"/>
    <w:rsid w:val="00B052E4"/>
    <w:rsid w:val="00B054CE"/>
    <w:rsid w:val="00B054EB"/>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3B05"/>
    <w:rsid w:val="00B24059"/>
    <w:rsid w:val="00B2451D"/>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BE5"/>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A17"/>
    <w:rsid w:val="00B42B9A"/>
    <w:rsid w:val="00B42F07"/>
    <w:rsid w:val="00B42F58"/>
    <w:rsid w:val="00B430D3"/>
    <w:rsid w:val="00B432D4"/>
    <w:rsid w:val="00B4357E"/>
    <w:rsid w:val="00B437BD"/>
    <w:rsid w:val="00B437EF"/>
    <w:rsid w:val="00B43985"/>
    <w:rsid w:val="00B439FA"/>
    <w:rsid w:val="00B43D4D"/>
    <w:rsid w:val="00B43F04"/>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6C84"/>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3D9C"/>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382"/>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0A72"/>
    <w:rsid w:val="00BC152B"/>
    <w:rsid w:val="00BC16BF"/>
    <w:rsid w:val="00BC17BC"/>
    <w:rsid w:val="00BC18B2"/>
    <w:rsid w:val="00BC1A03"/>
    <w:rsid w:val="00BC1A99"/>
    <w:rsid w:val="00BC1CDD"/>
    <w:rsid w:val="00BC201A"/>
    <w:rsid w:val="00BC27E0"/>
    <w:rsid w:val="00BC28CB"/>
    <w:rsid w:val="00BC2BC7"/>
    <w:rsid w:val="00BC2C6D"/>
    <w:rsid w:val="00BC2D1A"/>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7D4"/>
    <w:rsid w:val="00BD082C"/>
    <w:rsid w:val="00BD0FC4"/>
    <w:rsid w:val="00BD140B"/>
    <w:rsid w:val="00BD14A5"/>
    <w:rsid w:val="00BD2304"/>
    <w:rsid w:val="00BD238C"/>
    <w:rsid w:val="00BD28FD"/>
    <w:rsid w:val="00BD2A08"/>
    <w:rsid w:val="00BD2CD2"/>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B9B"/>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15E"/>
    <w:rsid w:val="00BE44B4"/>
    <w:rsid w:val="00BE475F"/>
    <w:rsid w:val="00BE5171"/>
    <w:rsid w:val="00BE5519"/>
    <w:rsid w:val="00BE55C6"/>
    <w:rsid w:val="00BE57B1"/>
    <w:rsid w:val="00BE5813"/>
    <w:rsid w:val="00BE5FCD"/>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39"/>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C8B"/>
    <w:rsid w:val="00BF6FBF"/>
    <w:rsid w:val="00BF70A1"/>
    <w:rsid w:val="00BF70F8"/>
    <w:rsid w:val="00BF7921"/>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0D9F"/>
    <w:rsid w:val="00C1114F"/>
    <w:rsid w:val="00C11183"/>
    <w:rsid w:val="00C11197"/>
    <w:rsid w:val="00C1120D"/>
    <w:rsid w:val="00C11354"/>
    <w:rsid w:val="00C11B32"/>
    <w:rsid w:val="00C11C33"/>
    <w:rsid w:val="00C11C73"/>
    <w:rsid w:val="00C11FE5"/>
    <w:rsid w:val="00C11FF6"/>
    <w:rsid w:val="00C124F6"/>
    <w:rsid w:val="00C1252C"/>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7E6"/>
    <w:rsid w:val="00C14A2D"/>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558"/>
    <w:rsid w:val="00C336E5"/>
    <w:rsid w:val="00C339DE"/>
    <w:rsid w:val="00C33A9F"/>
    <w:rsid w:val="00C33AA7"/>
    <w:rsid w:val="00C33D3F"/>
    <w:rsid w:val="00C33DCE"/>
    <w:rsid w:val="00C34010"/>
    <w:rsid w:val="00C3463A"/>
    <w:rsid w:val="00C346BB"/>
    <w:rsid w:val="00C346C1"/>
    <w:rsid w:val="00C34C05"/>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4BFD"/>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4F3"/>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5F3A"/>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102"/>
    <w:rsid w:val="00C73224"/>
    <w:rsid w:val="00C732C5"/>
    <w:rsid w:val="00C73302"/>
    <w:rsid w:val="00C7357D"/>
    <w:rsid w:val="00C73979"/>
    <w:rsid w:val="00C73E3E"/>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277"/>
    <w:rsid w:val="00CA2919"/>
    <w:rsid w:val="00CA2A7E"/>
    <w:rsid w:val="00CA2B09"/>
    <w:rsid w:val="00CA2C56"/>
    <w:rsid w:val="00CA2E5D"/>
    <w:rsid w:val="00CA386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AF4"/>
    <w:rsid w:val="00CB6F13"/>
    <w:rsid w:val="00CB6F9E"/>
    <w:rsid w:val="00CB7648"/>
    <w:rsid w:val="00CB77AE"/>
    <w:rsid w:val="00CB7B6B"/>
    <w:rsid w:val="00CC009C"/>
    <w:rsid w:val="00CC00B7"/>
    <w:rsid w:val="00CC034B"/>
    <w:rsid w:val="00CC054D"/>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16"/>
    <w:rsid w:val="00CD1E6A"/>
    <w:rsid w:val="00CD1E74"/>
    <w:rsid w:val="00CD223B"/>
    <w:rsid w:val="00CD2585"/>
    <w:rsid w:val="00CD25A6"/>
    <w:rsid w:val="00CD283A"/>
    <w:rsid w:val="00CD2903"/>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D41"/>
    <w:rsid w:val="00CE4FAE"/>
    <w:rsid w:val="00CE5180"/>
    <w:rsid w:val="00CE56E1"/>
    <w:rsid w:val="00CE5A7E"/>
    <w:rsid w:val="00CE5E50"/>
    <w:rsid w:val="00CE66BE"/>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E17"/>
    <w:rsid w:val="00D03E71"/>
    <w:rsid w:val="00D047A7"/>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2D9D"/>
    <w:rsid w:val="00D132BF"/>
    <w:rsid w:val="00D13880"/>
    <w:rsid w:val="00D13BBC"/>
    <w:rsid w:val="00D13CCD"/>
    <w:rsid w:val="00D14204"/>
    <w:rsid w:val="00D142BC"/>
    <w:rsid w:val="00D14BB2"/>
    <w:rsid w:val="00D153CD"/>
    <w:rsid w:val="00D156B2"/>
    <w:rsid w:val="00D15D9D"/>
    <w:rsid w:val="00D1624D"/>
    <w:rsid w:val="00D16AC4"/>
    <w:rsid w:val="00D16BA8"/>
    <w:rsid w:val="00D174E5"/>
    <w:rsid w:val="00D175B8"/>
    <w:rsid w:val="00D17748"/>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8A"/>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E24"/>
    <w:rsid w:val="00D40E25"/>
    <w:rsid w:val="00D40E78"/>
    <w:rsid w:val="00D41009"/>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E9E"/>
    <w:rsid w:val="00D440D2"/>
    <w:rsid w:val="00D44232"/>
    <w:rsid w:val="00D4429F"/>
    <w:rsid w:val="00D44336"/>
    <w:rsid w:val="00D446C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6EE7"/>
    <w:rsid w:val="00D57291"/>
    <w:rsid w:val="00D572B2"/>
    <w:rsid w:val="00D578C5"/>
    <w:rsid w:val="00D57C20"/>
    <w:rsid w:val="00D57CEB"/>
    <w:rsid w:val="00D57F0A"/>
    <w:rsid w:val="00D600BE"/>
    <w:rsid w:val="00D601BA"/>
    <w:rsid w:val="00D60207"/>
    <w:rsid w:val="00D60356"/>
    <w:rsid w:val="00D60BCB"/>
    <w:rsid w:val="00D60CB2"/>
    <w:rsid w:val="00D60DD4"/>
    <w:rsid w:val="00D610A5"/>
    <w:rsid w:val="00D61834"/>
    <w:rsid w:val="00D620D9"/>
    <w:rsid w:val="00D62243"/>
    <w:rsid w:val="00D62334"/>
    <w:rsid w:val="00D6278F"/>
    <w:rsid w:val="00D62798"/>
    <w:rsid w:val="00D62949"/>
    <w:rsid w:val="00D62B51"/>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16B"/>
    <w:rsid w:val="00D7123A"/>
    <w:rsid w:val="00D71259"/>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76B"/>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3C3"/>
    <w:rsid w:val="00D8588D"/>
    <w:rsid w:val="00D85C44"/>
    <w:rsid w:val="00D86343"/>
    <w:rsid w:val="00D86B2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10E"/>
    <w:rsid w:val="00DA43CA"/>
    <w:rsid w:val="00DA492A"/>
    <w:rsid w:val="00DA4A0C"/>
    <w:rsid w:val="00DA4D11"/>
    <w:rsid w:val="00DA571D"/>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D70"/>
    <w:rsid w:val="00DB7E8C"/>
    <w:rsid w:val="00DC0715"/>
    <w:rsid w:val="00DC0856"/>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DAD"/>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2E3"/>
    <w:rsid w:val="00DE7012"/>
    <w:rsid w:val="00DE7391"/>
    <w:rsid w:val="00DE7521"/>
    <w:rsid w:val="00DE7D03"/>
    <w:rsid w:val="00DF02EC"/>
    <w:rsid w:val="00DF0D33"/>
    <w:rsid w:val="00DF0E63"/>
    <w:rsid w:val="00DF1225"/>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0A2"/>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686"/>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3BD5"/>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6E65"/>
    <w:rsid w:val="00E377BF"/>
    <w:rsid w:val="00E37C25"/>
    <w:rsid w:val="00E37FDC"/>
    <w:rsid w:val="00E40362"/>
    <w:rsid w:val="00E40DAE"/>
    <w:rsid w:val="00E41479"/>
    <w:rsid w:val="00E416D6"/>
    <w:rsid w:val="00E41A3E"/>
    <w:rsid w:val="00E41D2F"/>
    <w:rsid w:val="00E41DE5"/>
    <w:rsid w:val="00E426ED"/>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B0C"/>
    <w:rsid w:val="00E70F1E"/>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D52"/>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814"/>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3A7"/>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118"/>
    <w:rsid w:val="00ED3207"/>
    <w:rsid w:val="00ED32E7"/>
    <w:rsid w:val="00ED3534"/>
    <w:rsid w:val="00ED35B9"/>
    <w:rsid w:val="00ED367B"/>
    <w:rsid w:val="00ED38D7"/>
    <w:rsid w:val="00ED3B7D"/>
    <w:rsid w:val="00ED3E6E"/>
    <w:rsid w:val="00ED4083"/>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689"/>
    <w:rsid w:val="00EE2AAB"/>
    <w:rsid w:val="00EE2F97"/>
    <w:rsid w:val="00EE3203"/>
    <w:rsid w:val="00EE33A6"/>
    <w:rsid w:val="00EE381B"/>
    <w:rsid w:val="00EE3CE0"/>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2EC7"/>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382"/>
    <w:rsid w:val="00F05C50"/>
    <w:rsid w:val="00F05EED"/>
    <w:rsid w:val="00F05FC8"/>
    <w:rsid w:val="00F06B61"/>
    <w:rsid w:val="00F06C9F"/>
    <w:rsid w:val="00F06F02"/>
    <w:rsid w:val="00F10437"/>
    <w:rsid w:val="00F10465"/>
    <w:rsid w:val="00F10474"/>
    <w:rsid w:val="00F10864"/>
    <w:rsid w:val="00F108F5"/>
    <w:rsid w:val="00F10AF5"/>
    <w:rsid w:val="00F10D2C"/>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75F"/>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763"/>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3E5"/>
    <w:rsid w:val="00F346BC"/>
    <w:rsid w:val="00F3521B"/>
    <w:rsid w:val="00F35561"/>
    <w:rsid w:val="00F35865"/>
    <w:rsid w:val="00F35E92"/>
    <w:rsid w:val="00F3651B"/>
    <w:rsid w:val="00F365D0"/>
    <w:rsid w:val="00F36919"/>
    <w:rsid w:val="00F369F3"/>
    <w:rsid w:val="00F36A25"/>
    <w:rsid w:val="00F370CB"/>
    <w:rsid w:val="00F370E3"/>
    <w:rsid w:val="00F3734E"/>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7A"/>
    <w:rsid w:val="00F577F9"/>
    <w:rsid w:val="00F57BE9"/>
    <w:rsid w:val="00F57C72"/>
    <w:rsid w:val="00F57E66"/>
    <w:rsid w:val="00F6021A"/>
    <w:rsid w:val="00F60232"/>
    <w:rsid w:val="00F60A8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A1B"/>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2D2D"/>
    <w:rsid w:val="00F831B2"/>
    <w:rsid w:val="00F83301"/>
    <w:rsid w:val="00F837A7"/>
    <w:rsid w:val="00F837DD"/>
    <w:rsid w:val="00F841D0"/>
    <w:rsid w:val="00F84232"/>
    <w:rsid w:val="00F84849"/>
    <w:rsid w:val="00F849D7"/>
    <w:rsid w:val="00F84A2F"/>
    <w:rsid w:val="00F84BAB"/>
    <w:rsid w:val="00F84DDB"/>
    <w:rsid w:val="00F850EB"/>
    <w:rsid w:val="00F854D5"/>
    <w:rsid w:val="00F854F8"/>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1F14"/>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19"/>
    <w:rsid w:val="00FC7F93"/>
    <w:rsid w:val="00FC7FBF"/>
    <w:rsid w:val="00FD091C"/>
    <w:rsid w:val="00FD10D2"/>
    <w:rsid w:val="00FD111E"/>
    <w:rsid w:val="00FD14CB"/>
    <w:rsid w:val="00FD14E4"/>
    <w:rsid w:val="00FD1AC8"/>
    <w:rsid w:val="00FD26D2"/>
    <w:rsid w:val="00FD2804"/>
    <w:rsid w:val="00FD282A"/>
    <w:rsid w:val="00FD2A71"/>
    <w:rsid w:val="00FD2F55"/>
    <w:rsid w:val="00FD305B"/>
    <w:rsid w:val="00FD33B3"/>
    <w:rsid w:val="00FD3905"/>
    <w:rsid w:val="00FD3E7D"/>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33489953">
      <w:bodyDiv w:val="1"/>
      <w:marLeft w:val="0"/>
      <w:marRight w:val="0"/>
      <w:marTop w:val="0"/>
      <w:marBottom w:val="0"/>
      <w:divBdr>
        <w:top w:val="none" w:sz="0" w:space="0" w:color="auto"/>
        <w:left w:val="none" w:sz="0" w:space="0" w:color="auto"/>
        <w:bottom w:val="none" w:sz="0" w:space="0" w:color="auto"/>
        <w:right w:val="none" w:sz="0" w:space="0" w:color="auto"/>
      </w:divBdr>
      <w:divsChild>
        <w:div w:id="2084404653">
          <w:marLeft w:val="547"/>
          <w:marRight w:val="0"/>
          <w:marTop w:val="77"/>
          <w:marBottom w:val="0"/>
          <w:divBdr>
            <w:top w:val="none" w:sz="0" w:space="0" w:color="auto"/>
            <w:left w:val="none" w:sz="0" w:space="0" w:color="auto"/>
            <w:bottom w:val="none" w:sz="0" w:space="0" w:color="auto"/>
            <w:right w:val="none" w:sz="0" w:space="0" w:color="auto"/>
          </w:divBdr>
        </w:div>
        <w:div w:id="41097859">
          <w:marLeft w:val="1166"/>
          <w:marRight w:val="0"/>
          <w:marTop w:val="67"/>
          <w:marBottom w:val="0"/>
          <w:divBdr>
            <w:top w:val="none" w:sz="0" w:space="0" w:color="auto"/>
            <w:left w:val="none" w:sz="0" w:space="0" w:color="auto"/>
            <w:bottom w:val="none" w:sz="0" w:space="0" w:color="auto"/>
            <w:right w:val="none" w:sz="0" w:space="0" w:color="auto"/>
          </w:divBdr>
        </w:div>
        <w:div w:id="1456220980">
          <w:marLeft w:val="1166"/>
          <w:marRight w:val="0"/>
          <w:marTop w:val="67"/>
          <w:marBottom w:val="0"/>
          <w:divBdr>
            <w:top w:val="none" w:sz="0" w:space="0" w:color="auto"/>
            <w:left w:val="none" w:sz="0" w:space="0" w:color="auto"/>
            <w:bottom w:val="none" w:sz="0" w:space="0" w:color="auto"/>
            <w:right w:val="none" w:sz="0" w:space="0" w:color="auto"/>
          </w:divBdr>
        </w:div>
        <w:div w:id="1039552642">
          <w:marLeft w:val="547"/>
          <w:marRight w:val="0"/>
          <w:marTop w:val="77"/>
          <w:marBottom w:val="0"/>
          <w:divBdr>
            <w:top w:val="none" w:sz="0" w:space="0" w:color="auto"/>
            <w:left w:val="none" w:sz="0" w:space="0" w:color="auto"/>
            <w:bottom w:val="none" w:sz="0" w:space="0" w:color="auto"/>
            <w:right w:val="none" w:sz="0" w:space="0" w:color="auto"/>
          </w:divBdr>
        </w:div>
        <w:div w:id="1284847370">
          <w:marLeft w:val="1166"/>
          <w:marRight w:val="0"/>
          <w:marTop w:val="67"/>
          <w:marBottom w:val="0"/>
          <w:divBdr>
            <w:top w:val="none" w:sz="0" w:space="0" w:color="auto"/>
            <w:left w:val="none" w:sz="0" w:space="0" w:color="auto"/>
            <w:bottom w:val="none" w:sz="0" w:space="0" w:color="auto"/>
            <w:right w:val="none" w:sz="0" w:space="0" w:color="auto"/>
          </w:divBdr>
        </w:div>
        <w:div w:id="1659534542">
          <w:marLeft w:val="547"/>
          <w:marRight w:val="0"/>
          <w:marTop w:val="77"/>
          <w:marBottom w:val="0"/>
          <w:divBdr>
            <w:top w:val="none" w:sz="0" w:space="0" w:color="auto"/>
            <w:left w:val="none" w:sz="0" w:space="0" w:color="auto"/>
            <w:bottom w:val="none" w:sz="0" w:space="0" w:color="auto"/>
            <w:right w:val="none" w:sz="0" w:space="0" w:color="auto"/>
          </w:divBdr>
        </w:div>
        <w:div w:id="1968659517">
          <w:marLeft w:val="547"/>
          <w:marRight w:val="0"/>
          <w:marTop w:val="77"/>
          <w:marBottom w:val="0"/>
          <w:divBdr>
            <w:top w:val="none" w:sz="0" w:space="0" w:color="auto"/>
            <w:left w:val="none" w:sz="0" w:space="0" w:color="auto"/>
            <w:bottom w:val="none" w:sz="0" w:space="0" w:color="auto"/>
            <w:right w:val="none" w:sz="0" w:space="0" w:color="auto"/>
          </w:divBdr>
        </w:div>
        <w:div w:id="1484422138">
          <w:marLeft w:val="547"/>
          <w:marRight w:val="0"/>
          <w:marTop w:val="77"/>
          <w:marBottom w:val="0"/>
          <w:divBdr>
            <w:top w:val="none" w:sz="0" w:space="0" w:color="auto"/>
            <w:left w:val="none" w:sz="0" w:space="0" w:color="auto"/>
            <w:bottom w:val="none" w:sz="0" w:space="0" w:color="auto"/>
            <w:right w:val="none" w:sz="0" w:space="0" w:color="auto"/>
          </w:divBdr>
        </w:div>
        <w:div w:id="1859465273">
          <w:marLeft w:val="1166"/>
          <w:marRight w:val="0"/>
          <w:marTop w:val="67"/>
          <w:marBottom w:val="0"/>
          <w:divBdr>
            <w:top w:val="none" w:sz="0" w:space="0" w:color="auto"/>
            <w:left w:val="none" w:sz="0" w:space="0" w:color="auto"/>
            <w:bottom w:val="none" w:sz="0" w:space="0" w:color="auto"/>
            <w:right w:val="none" w:sz="0" w:space="0" w:color="auto"/>
          </w:divBdr>
        </w:div>
        <w:div w:id="1048650744">
          <w:marLeft w:val="547"/>
          <w:marRight w:val="0"/>
          <w:marTop w:val="77"/>
          <w:marBottom w:val="0"/>
          <w:divBdr>
            <w:top w:val="none" w:sz="0" w:space="0" w:color="auto"/>
            <w:left w:val="none" w:sz="0" w:space="0" w:color="auto"/>
            <w:bottom w:val="none" w:sz="0" w:space="0" w:color="auto"/>
            <w:right w:val="none" w:sz="0" w:space="0" w:color="auto"/>
          </w:divBdr>
        </w:div>
        <w:div w:id="521287211">
          <w:marLeft w:val="1166"/>
          <w:marRight w:val="0"/>
          <w:marTop w:val="67"/>
          <w:marBottom w:val="0"/>
          <w:divBdr>
            <w:top w:val="none" w:sz="0" w:space="0" w:color="auto"/>
            <w:left w:val="none" w:sz="0" w:space="0" w:color="auto"/>
            <w:bottom w:val="none" w:sz="0" w:space="0" w:color="auto"/>
            <w:right w:val="none" w:sz="0" w:space="0" w:color="auto"/>
          </w:divBdr>
        </w:div>
        <w:div w:id="1824589633">
          <w:marLeft w:val="1800"/>
          <w:marRight w:val="0"/>
          <w:marTop w:val="58"/>
          <w:marBottom w:val="0"/>
          <w:divBdr>
            <w:top w:val="none" w:sz="0" w:space="0" w:color="auto"/>
            <w:left w:val="none" w:sz="0" w:space="0" w:color="auto"/>
            <w:bottom w:val="none" w:sz="0" w:space="0" w:color="auto"/>
            <w:right w:val="none" w:sz="0" w:space="0" w:color="auto"/>
          </w:divBdr>
        </w:div>
        <w:div w:id="1451168680">
          <w:marLeft w:val="547"/>
          <w:marRight w:val="0"/>
          <w:marTop w:val="77"/>
          <w:marBottom w:val="0"/>
          <w:divBdr>
            <w:top w:val="none" w:sz="0" w:space="0" w:color="auto"/>
            <w:left w:val="none" w:sz="0" w:space="0" w:color="auto"/>
            <w:bottom w:val="none" w:sz="0" w:space="0" w:color="auto"/>
            <w:right w:val="none" w:sz="0" w:space="0" w:color="auto"/>
          </w:divBdr>
        </w:div>
        <w:div w:id="475606967">
          <w:marLeft w:val="1166"/>
          <w:marRight w:val="0"/>
          <w:marTop w:val="67"/>
          <w:marBottom w:val="0"/>
          <w:divBdr>
            <w:top w:val="none" w:sz="0" w:space="0" w:color="auto"/>
            <w:left w:val="none" w:sz="0" w:space="0" w:color="auto"/>
            <w:bottom w:val="none" w:sz="0" w:space="0" w:color="auto"/>
            <w:right w:val="none" w:sz="0" w:space="0" w:color="auto"/>
          </w:divBdr>
        </w:div>
      </w:divsChild>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797534825">
      <w:bodyDiv w:val="1"/>
      <w:marLeft w:val="0"/>
      <w:marRight w:val="0"/>
      <w:marTop w:val="0"/>
      <w:marBottom w:val="0"/>
      <w:divBdr>
        <w:top w:val="none" w:sz="0" w:space="0" w:color="auto"/>
        <w:left w:val="none" w:sz="0" w:space="0" w:color="auto"/>
        <w:bottom w:val="none" w:sz="0" w:space="0" w:color="auto"/>
        <w:right w:val="none" w:sz="0" w:space="0" w:color="auto"/>
      </w:divBdr>
      <w:divsChild>
        <w:div w:id="1079254159">
          <w:marLeft w:val="547"/>
          <w:marRight w:val="0"/>
          <w:marTop w:val="77"/>
          <w:marBottom w:val="0"/>
          <w:divBdr>
            <w:top w:val="none" w:sz="0" w:space="0" w:color="auto"/>
            <w:left w:val="none" w:sz="0" w:space="0" w:color="auto"/>
            <w:bottom w:val="none" w:sz="0" w:space="0" w:color="auto"/>
            <w:right w:val="none" w:sz="0" w:space="0" w:color="auto"/>
          </w:divBdr>
        </w:div>
        <w:div w:id="846481724">
          <w:marLeft w:val="1166"/>
          <w:marRight w:val="0"/>
          <w:marTop w:val="67"/>
          <w:marBottom w:val="0"/>
          <w:divBdr>
            <w:top w:val="none" w:sz="0" w:space="0" w:color="auto"/>
            <w:left w:val="none" w:sz="0" w:space="0" w:color="auto"/>
            <w:bottom w:val="none" w:sz="0" w:space="0" w:color="auto"/>
            <w:right w:val="none" w:sz="0" w:space="0" w:color="auto"/>
          </w:divBdr>
        </w:div>
        <w:div w:id="1913081576">
          <w:marLeft w:val="547"/>
          <w:marRight w:val="0"/>
          <w:marTop w:val="77"/>
          <w:marBottom w:val="0"/>
          <w:divBdr>
            <w:top w:val="none" w:sz="0" w:space="0" w:color="auto"/>
            <w:left w:val="none" w:sz="0" w:space="0" w:color="auto"/>
            <w:bottom w:val="none" w:sz="0" w:space="0" w:color="auto"/>
            <w:right w:val="none" w:sz="0" w:space="0" w:color="auto"/>
          </w:divBdr>
        </w:div>
        <w:div w:id="290986837">
          <w:marLeft w:val="1166"/>
          <w:marRight w:val="0"/>
          <w:marTop w:val="67"/>
          <w:marBottom w:val="0"/>
          <w:divBdr>
            <w:top w:val="none" w:sz="0" w:space="0" w:color="auto"/>
            <w:left w:val="none" w:sz="0" w:space="0" w:color="auto"/>
            <w:bottom w:val="none" w:sz="0" w:space="0" w:color="auto"/>
            <w:right w:val="none" w:sz="0" w:space="0" w:color="auto"/>
          </w:divBdr>
        </w:div>
        <w:div w:id="1528719559">
          <w:marLeft w:val="1166"/>
          <w:marRight w:val="0"/>
          <w:marTop w:val="67"/>
          <w:marBottom w:val="0"/>
          <w:divBdr>
            <w:top w:val="none" w:sz="0" w:space="0" w:color="auto"/>
            <w:left w:val="none" w:sz="0" w:space="0" w:color="auto"/>
            <w:bottom w:val="none" w:sz="0" w:space="0" w:color="auto"/>
            <w:right w:val="none" w:sz="0" w:space="0" w:color="auto"/>
          </w:divBdr>
        </w:div>
        <w:div w:id="747533354">
          <w:marLeft w:val="1166"/>
          <w:marRight w:val="0"/>
          <w:marTop w:val="67"/>
          <w:marBottom w:val="0"/>
          <w:divBdr>
            <w:top w:val="none" w:sz="0" w:space="0" w:color="auto"/>
            <w:left w:val="none" w:sz="0" w:space="0" w:color="auto"/>
            <w:bottom w:val="none" w:sz="0" w:space="0" w:color="auto"/>
            <w:right w:val="none" w:sz="0" w:space="0" w:color="auto"/>
          </w:divBdr>
        </w:div>
        <w:div w:id="1218393607">
          <w:marLeft w:val="1166"/>
          <w:marRight w:val="0"/>
          <w:marTop w:val="67"/>
          <w:marBottom w:val="0"/>
          <w:divBdr>
            <w:top w:val="none" w:sz="0" w:space="0" w:color="auto"/>
            <w:left w:val="none" w:sz="0" w:space="0" w:color="auto"/>
            <w:bottom w:val="none" w:sz="0" w:space="0" w:color="auto"/>
            <w:right w:val="none" w:sz="0" w:space="0" w:color="auto"/>
          </w:divBdr>
        </w:div>
        <w:div w:id="2066289980">
          <w:marLeft w:val="1166"/>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3226416">
      <w:bodyDiv w:val="1"/>
      <w:marLeft w:val="0"/>
      <w:marRight w:val="0"/>
      <w:marTop w:val="0"/>
      <w:marBottom w:val="0"/>
      <w:divBdr>
        <w:top w:val="none" w:sz="0" w:space="0" w:color="auto"/>
        <w:left w:val="none" w:sz="0" w:space="0" w:color="auto"/>
        <w:bottom w:val="none" w:sz="0" w:space="0" w:color="auto"/>
        <w:right w:val="none" w:sz="0" w:space="0" w:color="auto"/>
      </w:divBdr>
      <w:divsChild>
        <w:div w:id="2107262886">
          <w:marLeft w:val="360"/>
          <w:marRight w:val="0"/>
          <w:marTop w:val="200"/>
          <w:marBottom w:val="0"/>
          <w:divBdr>
            <w:top w:val="none" w:sz="0" w:space="0" w:color="auto"/>
            <w:left w:val="none" w:sz="0" w:space="0" w:color="auto"/>
            <w:bottom w:val="none" w:sz="0" w:space="0" w:color="auto"/>
            <w:right w:val="none" w:sz="0" w:space="0" w:color="auto"/>
          </w:divBdr>
        </w:div>
        <w:div w:id="2107574884">
          <w:marLeft w:val="1080"/>
          <w:marRight w:val="0"/>
          <w:marTop w:val="100"/>
          <w:marBottom w:val="0"/>
          <w:divBdr>
            <w:top w:val="none" w:sz="0" w:space="0" w:color="auto"/>
            <w:left w:val="none" w:sz="0" w:space="0" w:color="auto"/>
            <w:bottom w:val="none" w:sz="0" w:space="0" w:color="auto"/>
            <w:right w:val="none" w:sz="0" w:space="0" w:color="auto"/>
          </w:divBdr>
        </w:div>
        <w:div w:id="1333289395">
          <w:marLeft w:val="1080"/>
          <w:marRight w:val="0"/>
          <w:marTop w:val="100"/>
          <w:marBottom w:val="0"/>
          <w:divBdr>
            <w:top w:val="none" w:sz="0" w:space="0" w:color="auto"/>
            <w:left w:val="none" w:sz="0" w:space="0" w:color="auto"/>
            <w:bottom w:val="none" w:sz="0" w:space="0" w:color="auto"/>
            <w:right w:val="none" w:sz="0" w:space="0" w:color="auto"/>
          </w:divBdr>
        </w:div>
        <w:div w:id="905409819">
          <w:marLeft w:val="360"/>
          <w:marRight w:val="0"/>
          <w:marTop w:val="200"/>
          <w:marBottom w:val="0"/>
          <w:divBdr>
            <w:top w:val="none" w:sz="0" w:space="0" w:color="auto"/>
            <w:left w:val="none" w:sz="0" w:space="0" w:color="auto"/>
            <w:bottom w:val="none" w:sz="0" w:space="0" w:color="auto"/>
            <w:right w:val="none" w:sz="0" w:space="0" w:color="auto"/>
          </w:divBdr>
        </w:div>
        <w:div w:id="1947078303">
          <w:marLeft w:val="1080"/>
          <w:marRight w:val="0"/>
          <w:marTop w:val="1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28535346">
      <w:bodyDiv w:val="1"/>
      <w:marLeft w:val="0"/>
      <w:marRight w:val="0"/>
      <w:marTop w:val="0"/>
      <w:marBottom w:val="0"/>
      <w:divBdr>
        <w:top w:val="none" w:sz="0" w:space="0" w:color="auto"/>
        <w:left w:val="none" w:sz="0" w:space="0" w:color="auto"/>
        <w:bottom w:val="none" w:sz="0" w:space="0" w:color="auto"/>
        <w:right w:val="none" w:sz="0" w:space="0" w:color="auto"/>
      </w:divBdr>
      <w:divsChild>
        <w:div w:id="1706830673">
          <w:marLeft w:val="1166"/>
          <w:marRight w:val="0"/>
          <w:marTop w:val="77"/>
          <w:marBottom w:val="0"/>
          <w:divBdr>
            <w:top w:val="none" w:sz="0" w:space="0" w:color="auto"/>
            <w:left w:val="none" w:sz="0" w:space="0" w:color="auto"/>
            <w:bottom w:val="none" w:sz="0" w:space="0" w:color="auto"/>
            <w:right w:val="none" w:sz="0" w:space="0" w:color="auto"/>
          </w:divBdr>
        </w:div>
        <w:div w:id="1297687633">
          <w:marLeft w:val="1800"/>
          <w:marRight w:val="0"/>
          <w:marTop w:val="67"/>
          <w:marBottom w:val="0"/>
          <w:divBdr>
            <w:top w:val="none" w:sz="0" w:space="0" w:color="auto"/>
            <w:left w:val="none" w:sz="0" w:space="0" w:color="auto"/>
            <w:bottom w:val="none" w:sz="0" w:space="0" w:color="auto"/>
            <w:right w:val="none" w:sz="0" w:space="0" w:color="auto"/>
          </w:divBdr>
        </w:div>
        <w:div w:id="623387437">
          <w:marLeft w:val="1166"/>
          <w:marRight w:val="0"/>
          <w:marTop w:val="77"/>
          <w:marBottom w:val="0"/>
          <w:divBdr>
            <w:top w:val="none" w:sz="0" w:space="0" w:color="auto"/>
            <w:left w:val="none" w:sz="0" w:space="0" w:color="auto"/>
            <w:bottom w:val="none" w:sz="0" w:space="0" w:color="auto"/>
            <w:right w:val="none" w:sz="0" w:space="0" w:color="auto"/>
          </w:divBdr>
        </w:div>
        <w:div w:id="2079748109">
          <w:marLeft w:val="1166"/>
          <w:marRight w:val="0"/>
          <w:marTop w:val="77"/>
          <w:marBottom w:val="0"/>
          <w:divBdr>
            <w:top w:val="none" w:sz="0" w:space="0" w:color="auto"/>
            <w:left w:val="none" w:sz="0" w:space="0" w:color="auto"/>
            <w:bottom w:val="none" w:sz="0" w:space="0" w:color="auto"/>
            <w:right w:val="none" w:sz="0" w:space="0" w:color="auto"/>
          </w:divBdr>
        </w:div>
        <w:div w:id="1296370887">
          <w:marLeft w:val="1166"/>
          <w:marRight w:val="0"/>
          <w:marTop w:val="77"/>
          <w:marBottom w:val="0"/>
          <w:divBdr>
            <w:top w:val="none" w:sz="0" w:space="0" w:color="auto"/>
            <w:left w:val="none" w:sz="0" w:space="0" w:color="auto"/>
            <w:bottom w:val="none" w:sz="0" w:space="0" w:color="auto"/>
            <w:right w:val="none" w:sz="0" w:space="0" w:color="auto"/>
          </w:divBdr>
        </w:div>
        <w:div w:id="1435327393">
          <w:marLeft w:val="1800"/>
          <w:marRight w:val="0"/>
          <w:marTop w:val="67"/>
          <w:marBottom w:val="0"/>
          <w:divBdr>
            <w:top w:val="none" w:sz="0" w:space="0" w:color="auto"/>
            <w:left w:val="none" w:sz="0" w:space="0" w:color="auto"/>
            <w:bottom w:val="none" w:sz="0" w:space="0" w:color="auto"/>
            <w:right w:val="none" w:sz="0" w:space="0" w:color="auto"/>
          </w:divBdr>
        </w:div>
        <w:div w:id="41177238">
          <w:marLeft w:val="1166"/>
          <w:marRight w:val="0"/>
          <w:marTop w:val="77"/>
          <w:marBottom w:val="0"/>
          <w:divBdr>
            <w:top w:val="none" w:sz="0" w:space="0" w:color="auto"/>
            <w:left w:val="none" w:sz="0" w:space="0" w:color="auto"/>
            <w:bottom w:val="none" w:sz="0" w:space="0" w:color="auto"/>
            <w:right w:val="none" w:sz="0" w:space="0" w:color="auto"/>
          </w:divBdr>
        </w:div>
        <w:div w:id="1610114607">
          <w:marLeft w:val="1800"/>
          <w:marRight w:val="0"/>
          <w:marTop w:val="67"/>
          <w:marBottom w:val="0"/>
          <w:divBdr>
            <w:top w:val="none" w:sz="0" w:space="0" w:color="auto"/>
            <w:left w:val="none" w:sz="0" w:space="0" w:color="auto"/>
            <w:bottom w:val="none" w:sz="0" w:space="0" w:color="auto"/>
            <w:right w:val="none" w:sz="0" w:space="0" w:color="auto"/>
          </w:divBdr>
        </w:div>
        <w:div w:id="1386026731">
          <w:marLeft w:val="1800"/>
          <w:marRight w:val="0"/>
          <w:marTop w:val="67"/>
          <w:marBottom w:val="0"/>
          <w:divBdr>
            <w:top w:val="none" w:sz="0" w:space="0" w:color="auto"/>
            <w:left w:val="none" w:sz="0" w:space="0" w:color="auto"/>
            <w:bottom w:val="none" w:sz="0" w:space="0" w:color="auto"/>
            <w:right w:val="none" w:sz="0" w:space="0" w:color="auto"/>
          </w:divBdr>
        </w:div>
        <w:div w:id="1751543709">
          <w:marLeft w:val="1800"/>
          <w:marRight w:val="0"/>
          <w:marTop w:val="67"/>
          <w:marBottom w:val="0"/>
          <w:divBdr>
            <w:top w:val="none" w:sz="0" w:space="0" w:color="auto"/>
            <w:left w:val="none" w:sz="0" w:space="0" w:color="auto"/>
            <w:bottom w:val="none" w:sz="0" w:space="0" w:color="auto"/>
            <w:right w:val="none" w:sz="0" w:space="0" w:color="auto"/>
          </w:divBdr>
        </w:div>
        <w:div w:id="1581984621">
          <w:marLeft w:val="1166"/>
          <w:marRight w:val="0"/>
          <w:marTop w:val="77"/>
          <w:marBottom w:val="0"/>
          <w:divBdr>
            <w:top w:val="none" w:sz="0" w:space="0" w:color="auto"/>
            <w:left w:val="none" w:sz="0" w:space="0" w:color="auto"/>
            <w:bottom w:val="none" w:sz="0" w:space="0" w:color="auto"/>
            <w:right w:val="none" w:sz="0" w:space="0" w:color="auto"/>
          </w:divBdr>
        </w:div>
        <w:div w:id="949505282">
          <w:marLeft w:val="1800"/>
          <w:marRight w:val="0"/>
          <w:marTop w:val="67"/>
          <w:marBottom w:val="0"/>
          <w:divBdr>
            <w:top w:val="none" w:sz="0" w:space="0" w:color="auto"/>
            <w:left w:val="none" w:sz="0" w:space="0" w:color="auto"/>
            <w:bottom w:val="none" w:sz="0" w:space="0" w:color="auto"/>
            <w:right w:val="none" w:sz="0" w:space="0" w:color="auto"/>
          </w:divBdr>
        </w:div>
      </w:divsChild>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DA1B56-602A-416A-BF7F-1B45CBF1DF10}">
  <ds:schemaRefs>
    <ds:schemaRef ds:uri="http://schemas.openxmlformats.org/officeDocument/2006/bibliography"/>
  </ds:schemaRefs>
</ds:datastoreItem>
</file>

<file path=customXml/itemProps2.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9D7AF0A7-527E-4A2F-BF01-90CE5E325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5928</TotalTime>
  <Pages>2</Pages>
  <Words>652</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#98e</cp:lastModifiedBy>
  <cp:revision>439</cp:revision>
  <cp:lastPrinted>2018-02-12T13:00:00Z</cp:lastPrinted>
  <dcterms:created xsi:type="dcterms:W3CDTF">2020-02-14T17:33:00Z</dcterms:created>
  <dcterms:modified xsi:type="dcterms:W3CDTF">2021-04-02T15:33:00Z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